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eab9" w14:paraId="c6feab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5F04DF" w:rsidR="00720C62" w:rsidRPr="00974EE9">
            <w:pPr>
              <w:pStyle w:val="VSVerzija"/>
              <w:jc w:val="right"/>
            </w:pPr>
            <w:r>
              <w:t>Poslovni broj: 14 St-18</w:t>
            </w:r>
            <w:r w:rsidR="005F04DF">
              <w:t>6</w:t>
            </w:r>
            <w:r w:rsidR="00765561">
              <w:t>4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5F04DF">
        <w:t>GRUDENIĆ j.d.o.o. za trgovinu i usluge</w:t>
      </w:r>
      <w:r w:rsidR="00A471F1">
        <w:t xml:space="preserve">, </w:t>
      </w:r>
      <w:r w:rsidR="005F04DF">
        <w:t>Dužica, Dužica 102</w:t>
      </w:r>
      <w:r w:rsidR="00D70554" w:rsidRPr="002236A1">
        <w:t>, MBS 08</w:t>
      </w:r>
      <w:r w:rsidR="00765561">
        <w:t>0</w:t>
      </w:r>
      <w:r w:rsidR="005F04DF">
        <w:t>993346</w:t>
      </w:r>
      <w:r w:rsidR="00D70554" w:rsidRPr="002236A1">
        <w:t xml:space="preserve">, OIB </w:t>
      </w:r>
      <w:r w:rsidR="00AE544E">
        <w:t>56</w:t>
      </w:r>
      <w:r w:rsidR="00D13527">
        <w:t>741048648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D13527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D13527" w:rsidRPr="00D13527">
        <w:t>GRUDENIĆ j.d.o.o. za trgovinu i usluge, Dužica, Dužica 102, MBS 080993346, OIB 56741048648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251">
        <w:t>Nada Gagro, Vinkovci, Glagoljaška 52</w:t>
      </w:r>
      <w:r w:rsidR="00B6752C" w:rsidRPr="00B6752C">
        <w:t xml:space="preserve">, OIB </w:t>
      </w:r>
      <w:r w:rsidR="00A97251">
        <w:t>04212100945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</w:t>
      </w:r>
      <w:r w:rsidR="00DF1B62">
        <w:t>5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D13527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13527" w:rsidRPr="00D13527">
        <w:t>GRUDENIĆ j.d.o.o. za trgovinu i usluge, Dužica, Dužica 102, MBS 080993346, OIB 56741048648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21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D13527">
        <w:t>10</w:t>
      </w:r>
      <w:r w:rsidR="006410C4">
        <w:t>,</w:t>
      </w:r>
      <w:r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D13527">
        <w:t>4</w:t>
      </w:r>
      <w:r>
        <w:t>.0</w:t>
      </w:r>
      <w:r w:rsidR="00D13527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D13527">
        <w:t>329</w:t>
      </w:r>
      <w:r w:rsidR="006E52BD">
        <w:t xml:space="preserve"> </w:t>
      </w:r>
      <w:r>
        <w:t xml:space="preserve">od </w:t>
      </w:r>
      <w:r w:rsidR="00727458">
        <w:t>1</w:t>
      </w:r>
      <w:r>
        <w:t>.0</w:t>
      </w:r>
      <w:r w:rsidR="00D13527">
        <w:t>6</w:t>
      </w:r>
      <w:r>
        <w:t xml:space="preserve">.2018. godine, za otvaranje stečajnog postupka nad dužnikom </w:t>
      </w:r>
      <w:r w:rsidR="00D13527" w:rsidRPr="00D13527">
        <w:t>GRUDENIĆ j.d.o.o. za trgovinu i usluge, Dužica, Dužica 102, MBS 080993346, OIB 56741048648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FC3357">
        <w:t>30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FC3357">
        <w:t>290.651,10</w:t>
      </w:r>
      <w:r>
        <w:t xml:space="preserve"> kn, u koji iznos je uračunata kamata i naknada FINE za provedbe ovrhe na novčanim sredstvima dužnika. Navodi da dužnik ima </w:t>
      </w:r>
      <w:r w:rsidR="00FC3357">
        <w:t>1</w:t>
      </w:r>
      <w:r>
        <w:t xml:space="preserve"> zaposlen</w:t>
      </w:r>
      <w:r w:rsidR="00FC3357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FC3357">
        <w:t>30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FC3357">
        <w:t>ne</w:t>
      </w:r>
      <w:r>
        <w:t xml:space="preserve">ma zaplijenjena novčana sredstva na dan </w:t>
      </w:r>
      <w:r w:rsidR="00FC3357">
        <w:t>30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FA1515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C43691">
        <w:t>Damir Grudenić, Dužica, Dužica 102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8F" w:rsidR="00E904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8F" w:rsidR="00E904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8F" w:rsidR="00E904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8F" w:rsidR="00E904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2271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E9048F">
      <w:t>6</w:t>
    </w:r>
    <w:r w:rsidR="00765561">
      <w:t>4</w:t>
    </w:r>
    <w:r w:rsidR="002955C1">
      <w:t>/18-3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48F" w:rsidR="00E904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2271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GRUDENIĆ j.d.o.o. za trgovinu i usluge</izvorni_sadrzaj>
    <derivirana_varijabla naziv="DomainObject.Predmet.ProtustrankaFormated_1">  GRUDENIĆ j.d.o.o. za trgovinu i usluge</derivirana_varijabla>
  </DomainObject.Predmet.ProtustrankaFormated>
  <DomainObject.Predmet.ProtustrankaFormatedOIB>
    <izvorni_sadrzaj>  GRUDENIĆ j.d.o.o. za trgovinu i usluge, OIB 56741048648</izvorni_sadrzaj>
    <derivirana_varijabla naziv="DomainObject.Predmet.ProtustrankaFormatedOIB_1">  GRUDENIĆ j.d.o.o. za trgovinu i usluge, OIB 56741048648</derivirana_varijabla>
  </DomainObject.Predmet.ProtustrankaFormatedOIB>
  <DomainObject.Predmet.ProtustrankaFormatedWithAdress>
    <izvorni_sadrzaj> GRUDENIĆ j.d.o.o. za trgovinu i usluge, Dužica 102, 44272 Dužica</izvorni_sadrzaj>
    <derivirana_varijabla naziv="DomainObject.Predmet.ProtustrankaFormatedWithAdress_1"> GRUDENIĆ j.d.o.o. za trgovinu i usluge, Dužica 102, 44272 Dužica</derivirana_varijabla>
  </DomainObject.Predmet.ProtustrankaFormatedWithAdress>
  <DomainObject.Predmet.ProtustrankaFormatedWithAdressOIB>
    <izvorni_sadrzaj> GRUDENIĆ j.d.o.o. za trgovinu i usluge, OIB 56741048648, Dužica 102, 44272 Dužica</izvorni_sadrzaj>
    <derivirana_varijabla naziv="DomainObject.Predmet.ProtustrankaFormatedWithAdressOIB_1"> GRUDENIĆ j.d.o.o. za trgovinu i usluge, OIB 56741048648, Dužica 102, 44272 Dužica</derivirana_varijabla>
  </DomainObject.Predmet.ProtustrankaFormatedWithAdressOIB>
  <DomainObject.Predmet.ProtustrankaWithAdress>
    <izvorni_sadrzaj>GRUDENIĆ j.d.o.o. za trgovinu i usluge Dužica 102, 44272 Dužica</izvorni_sadrzaj>
    <derivirana_varijabla naziv="DomainObject.Predmet.ProtustrankaWithAdress_1">GRUDENIĆ j.d.o.o. za trgovinu i usluge Dužica 102, 44272 Dužica</derivirana_varijabla>
  </DomainObject.Predmet.ProtustrankaWithAdress>
  <DomainObject.Predmet.ProtustrankaWithAdressOIB>
    <izvorni_sadrzaj>GRUDENIĆ j.d.o.o. za trgovinu i usluge, OIB 56741048648, Dužica 102, 44272 Dužica</izvorni_sadrzaj>
    <derivirana_varijabla naziv="DomainObject.Predmet.ProtustrankaWithAdressOIB_1">GRUDENIĆ j.d.o.o. za trgovinu i usluge, OIB 56741048648, Dužica 102, 44272 Dužica</derivirana_varijabla>
  </DomainObject.Predmet.ProtustrankaWithAdressOIB>
  <DomainObject.Predmet.ProtustrankaNazivFormated>
    <izvorni_sadrzaj>GRUDENIĆ j.d.o.o. za trgovinu i usluge</izvorni_sadrzaj>
    <derivirana_varijabla naziv="DomainObject.Predmet.ProtustrankaNazivFormated_1">GRUDENIĆ j.d.o.o. za trgovinu i usluge</derivirana_varijabla>
  </DomainObject.Predmet.ProtustrankaNazivFormated>
  <DomainObject.Predmet.ProtustrankaNazivFormatedOIB>
    <izvorni_sadrzaj>GRUDENIĆ j.d.o.o. za trgovinu i usluge, OIB 56741048648</izvorni_sadrzaj>
    <derivirana_varijabla naziv="DomainObject.Predmet.ProtustrankaNazivFormatedOIB_1">GRUDENIĆ j.d.o.o. za trgovinu i usluge, OIB 56741048648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GRUDENIĆ j.d.o.o. za trgovinu i usluge</item>
    </izvorni_sadrzaj>
    <derivirana_varijabla naziv="DomainObject.Predmet.ProtuStrankaListFormated_1">
      <item>GRUDENIĆ j.d.o.o. za trgovinu i usluge</item>
    </derivirana_varijabla>
  </DomainObject.Predmet.ProtuStrankaListFormated>
  <DomainObject.Predmet.ProtuStrankaListFormatedOIB>
    <izvorni_sadrzaj>
      <item>GRUDENIĆ j.d.o.o. za trgovinu i usluge, OIB 56741048648</item>
    </izvorni_sadrzaj>
    <derivirana_varijabla naziv="DomainObject.Predmet.ProtuStrankaListFormatedOIB_1">
      <item>GRUDENIĆ j.d.o.o. za trgovinu i usluge, OIB 56741048648</item>
    </derivirana_varijabla>
  </DomainObject.Predmet.ProtuStrankaListFormatedOIB>
  <DomainObject.Predmet.ProtuStrankaListFormatedWithAdress>
    <izvorni_sadrzaj>
      <item>GRUDENIĆ j.d.o.o. za trgovinu i usluge, Dužica 102, 44272 Dužica</item>
    </izvorni_sadrzaj>
    <derivirana_varijabla naziv="DomainObject.Predmet.ProtuStrankaListFormatedWithAdress_1">
      <item>GRUDENIĆ j.d.o.o. za trgovinu i usluge, Dužica 102, 44272 Dužica</item>
    </derivirana_varijabla>
  </DomainObject.Predmet.ProtuStrankaListFormatedWithAdress>
  <DomainObject.Predmet.ProtuStrankaListFormatedWithAdressOIB>
    <izvorni_sadrzaj>
      <item>GRUDENIĆ j.d.o.o. za trgovinu i usluge, OIB 56741048648, Dužica 102, 44272 Dužica</item>
    </izvorni_sadrzaj>
    <derivirana_varijabla naziv="DomainObject.Predmet.ProtuStrankaListFormatedWithAdressOIB_1">
      <item>GRUDENIĆ j.d.o.o. za trgovinu i usluge, OIB 56741048648, Dužica 102, 44272 Dužica</item>
    </derivirana_varijabla>
  </DomainObject.Predmet.ProtuStrankaListFormatedWithAdressOIB>
  <DomainObject.Predmet.ProtuStrankaListNazivFormated>
    <izvorni_sadrzaj>
      <item>GRUDENIĆ j.d.o.o. za trgovinu i usluge</item>
    </izvorni_sadrzaj>
    <derivirana_varijabla naziv="DomainObject.Predmet.ProtuStrankaListNazivFormated_1">
      <item>GRUDENIĆ j.d.o.o. za trgovinu i usluge</item>
    </derivirana_varijabla>
  </DomainObject.Predmet.ProtuStrankaListNazivFormated>
  <DomainObject.Predmet.ProtuStrankaListNazivFormatedOIB>
    <izvorni_sadrzaj>
      <item>GRUDENIĆ j.d.o.o. za trgovinu i usluge, OIB 56741048648</item>
    </izvorni_sadrzaj>
    <derivirana_varijabla naziv="DomainObject.Predmet.ProtuStrankaListNazivFormatedOIB_1">
      <item>GRUDENIĆ j.d.o.o. za trgovinu i usluge, OIB 56741048648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GRUDENIĆ j.d.o.o. za trgovinu i usluge</izvorni_sadrzaj>
    <derivirana_varijabla naziv="DomainObject.Predmet.ProtustrankaIDrugi_1">GRUDENIĆ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GRUDENIĆ j.d.o.o. za trgovinu i usluge, OIB 56741048648, Dužica 102, 44272 Dužica</izvorni_sadrzaj>
    <derivirana_varijabla naziv="DomainObject.Predmet.ProtustrankaIDrugiAdressOIB_1">GRUDENIĆ j.d.o.o. za trgovinu i usluge, OIB 56741048648, Dužica 102,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GRUDENIĆ j.d.o.o. za trgovinu i usluge</item>
      <item>FINA Regionalni centar Zagreb</item>
    </izvorni_sadrzaj>
    <derivirana_varijabla naziv="DomainObject.Predmet.SudioniciListNaziv_1">
      <item>GRUDENIĆ j.d.o.o. za trgovinu i usluge</item>
      <item>FINA Regionalni centar Zagreb</item>
    </derivirana_varijabla>
  </DomainObject.Predmet.SudioniciListNaziv>
  <DomainObject.Predmet.SudioniciListAdressOIB>
    <izvorni_sadrzaj>
      <item>GRUDENIĆ j.d.o.o. za trgovinu i usluge, OIB 56741048648, Dužica 102,44272 Dužica</item>
      <item>FINA Regionalni centar Zagreb, OIB 85821130368, Trg svibanjskih žrtava 1995. 1,10000 Zagreb</item>
    </izvorni_sadrzaj>
    <derivirana_varijabla naziv="DomainObject.Predmet.SudioniciListAdressOIB_1">
      <item>GRUDENIĆ j.d.o.o. za trgovinu i usluge, OIB 56741048648, Dužica 102,44272 Dužica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56741048648</item>
      <item>, OIB 85821130368</item>
    </izvorni_sadrzaj>
    <derivirana_varijabla naziv="DomainObject.Predmet.SudioniciListNazivOIB_1">
      <item>, OIB 56741048648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8D862-27F9-4BE7-946A-27710028F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675</properties:Words>
  <properties:Characters>3766</properties:Characters>
  <properties:Lines>120</properties:Lines>
  <properties:Paragraphs>39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2019-01-14T13:21:00Z</dcterms:modified>
  <cp:revision>76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