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6620a" w14:paraId="6e6620a" w:rsidRDefault="00B9254F" w:rsidP="00B9254F" w:rsidR="00B9254F" w:rsidRPr="003D00DF">
      <w:pPr>
        <w:jc w:val="right"/>
        <w15:collapsed w:val="false"/>
      </w:pPr>
      <w:bookmarkStart w:name="_GoBack" w:id="0"/>
      <w:bookmarkEnd w:id="0"/>
      <w:r w:rsidRPr="003D00DF">
        <w:t>Posl. br. 1 St-</w:t>
      </w:r>
      <w:r w:rsidR="00257FA5">
        <w:t>78</w:t>
      </w:r>
      <w:r w:rsidR="00BC0FAC" w:rsidRPr="003D00DF">
        <w:t>/</w:t>
      </w:r>
      <w:r w:rsidR="006E7EC4" w:rsidRPr="003D00DF">
        <w:t>1</w:t>
      </w:r>
      <w:r w:rsidR="00257FA5">
        <w:t>7</w:t>
      </w:r>
      <w:r w:rsidR="009B1DD1" w:rsidRPr="003D00DF">
        <w:t>-</w:t>
      </w:r>
      <w:r w:rsidR="006A1595">
        <w:t>13</w:t>
      </w:r>
    </w:p>
    <w:p w:rsidRDefault="00B9254F" w:rsidP="00B9254F" w:rsidR="00B9254F" w:rsidRPr="003D00DF"/>
    <w:p w:rsidRDefault="00B9254F" w:rsidP="00B9254F" w:rsidR="00B9254F" w:rsidRPr="003D00DF"/>
    <w:p w:rsidRDefault="00AB7245" w:rsidP="00B9254F" w:rsidR="00B9254F" w:rsidRPr="003D00DF">
      <w:r w:rsidRPr="003D00DF">
        <w:t>REPUBLIKA HRVATSKA</w:t>
      </w:r>
    </w:p>
    <w:p w:rsidRDefault="00AB7245" w:rsidP="00AB7245" w:rsidR="00B9254F" w:rsidRPr="003D00DF">
      <w:r w:rsidRPr="003D00DF">
        <w:t>TRGOVAČKI SUD U ZADRU</w:t>
      </w:r>
    </w:p>
    <w:p w:rsidRDefault="00B9254F" w:rsidP="00B9254F" w:rsidR="00B9254F" w:rsidRPr="003D00DF">
      <w:pPr>
        <w:jc w:val="center"/>
      </w:pPr>
    </w:p>
    <w:p w:rsidRDefault="00B9254F" w:rsidP="00B9254F" w:rsidR="00B9254F" w:rsidRPr="003D00DF"/>
    <w:p w:rsidRDefault="00B9254F" w:rsidP="00B9254F" w:rsidR="00B9254F" w:rsidRPr="003D00DF">
      <w:pPr>
        <w:jc w:val="center"/>
      </w:pPr>
      <w:r w:rsidRPr="003D00DF">
        <w:t>R  J  E  Š  E  N  J  E</w:t>
      </w:r>
    </w:p>
    <w:p w:rsidRDefault="00B9254F" w:rsidP="00B9254F" w:rsidR="00B9254F" w:rsidRPr="003D00DF"/>
    <w:p w:rsidRDefault="00B9254F" w:rsidP="00B9254F" w:rsidR="00B9254F" w:rsidRPr="003D00DF">
      <w:pPr>
        <w:jc w:val="both"/>
      </w:pPr>
    </w:p>
    <w:p w:rsidRDefault="00B9254F" w:rsidP="00B9254F" w:rsidR="00B9254F" w:rsidRPr="003D00DF">
      <w:pPr>
        <w:ind w:firstLine="708"/>
        <w:jc w:val="both"/>
      </w:pPr>
      <w:r w:rsidRPr="003D00DF">
        <w:t xml:space="preserve">Trgovački sud u Zadru u ime Republike Hrvatske, po </w:t>
      </w:r>
      <w:r w:rsidR="003D00DF" w:rsidRPr="003D00DF">
        <w:t>sutkinji</w:t>
      </w:r>
      <w:r w:rsidRPr="003D00DF">
        <w:t xml:space="preserve"> Ardeni Bajlo, u stečajnom postupku nad stečajnim dužnikom </w:t>
      </w:r>
      <w:r w:rsidR="00C8537B">
        <w:t xml:space="preserve">Stečajna masa iza </w:t>
      </w:r>
      <w:r w:rsidR="00257FA5">
        <w:t>COOCOI</w:t>
      </w:r>
      <w:r w:rsidR="00C8537B">
        <w:t xml:space="preserve"> d.o.o. u stečaju</w:t>
      </w:r>
      <w:r w:rsidR="00AF0E0B">
        <w:t xml:space="preserve">, </w:t>
      </w:r>
      <w:r w:rsidR="00257FA5">
        <w:t>Zadar, Miroslava Krleže 1/E</w:t>
      </w:r>
      <w:r w:rsidR="00AF0E0B">
        <w:t xml:space="preserve">, OIB: </w:t>
      </w:r>
      <w:r w:rsidR="00257FA5">
        <w:t>04455914728</w:t>
      </w:r>
      <w:r w:rsidR="006D0FA0" w:rsidRPr="003D00DF">
        <w:t>,</w:t>
      </w:r>
      <w:r w:rsidR="001635FF" w:rsidRPr="003D00DF">
        <w:t xml:space="preserve"> </w:t>
      </w:r>
      <w:r w:rsidR="00BC0FAC" w:rsidRPr="003D00DF">
        <w:t xml:space="preserve">dana </w:t>
      </w:r>
      <w:r w:rsidR="005E56F7">
        <w:t>23.</w:t>
      </w:r>
      <w:r w:rsidR="00257FA5">
        <w:t xml:space="preserve"> lipnja</w:t>
      </w:r>
      <w:r w:rsidR="00306181">
        <w:t xml:space="preserve"> 2017</w:t>
      </w:r>
      <w:r w:rsidR="00BC0FAC" w:rsidRPr="003D00DF">
        <w:t xml:space="preserve">. </w:t>
      </w:r>
    </w:p>
    <w:p w:rsidRDefault="00B9254F" w:rsidP="00B9254F" w:rsidR="00B9254F" w:rsidRPr="003D00DF"/>
    <w:p w:rsidRDefault="00B9254F" w:rsidP="00B9254F" w:rsidR="00B9254F" w:rsidRPr="003D00DF">
      <w:pPr>
        <w:jc w:val="center"/>
      </w:pPr>
      <w:r w:rsidRPr="003D00DF">
        <w:t>r i j e š i o   j e</w:t>
      </w:r>
    </w:p>
    <w:p w:rsidRDefault="00B9254F" w:rsidP="00B9254F" w:rsidR="00B9254F" w:rsidRPr="003D00DF"/>
    <w:p w:rsidRDefault="00B9254F" w:rsidP="00755DDC" w:rsidR="00755DDC" w:rsidRPr="00976A50">
      <w:pPr>
        <w:numPr>
          <w:ilvl w:val="0"/>
          <w:numId w:val="3"/>
        </w:numPr>
        <w:tabs>
          <w:tab w:pos="1428" w:val="clear"/>
          <w:tab w:pos="1276" w:val="num"/>
        </w:tabs>
        <w:ind w:firstLine="708" w:left="0"/>
        <w:jc w:val="both"/>
      </w:pPr>
      <w:r w:rsidRPr="003D00DF">
        <w:tab/>
        <w:t>Odbacuje se prij</w:t>
      </w:r>
      <w:r w:rsidR="0047189D">
        <w:t>ava</w:t>
      </w:r>
      <w:r w:rsidR="00520259" w:rsidRPr="003D00DF">
        <w:t xml:space="preserve"> tražbine</w:t>
      </w:r>
      <w:r w:rsidR="006E7EC4" w:rsidRPr="003D00DF">
        <w:t xml:space="preserve"> </w:t>
      </w:r>
      <w:r w:rsidR="006A1595">
        <w:t>Jasne</w:t>
      </w:r>
      <w:r w:rsidR="00257FA5">
        <w:t xml:space="preserve"> Črnjarić</w:t>
      </w:r>
      <w:r w:rsidR="00C8537B">
        <w:t xml:space="preserve">, </w:t>
      </w:r>
      <w:r w:rsidR="00257FA5">
        <w:t>Jurdani</w:t>
      </w:r>
      <w:r w:rsidR="00C8537B">
        <w:t xml:space="preserve">, </w:t>
      </w:r>
      <w:r w:rsidR="00257FA5">
        <w:t>Permani 15a</w:t>
      </w:r>
      <w:r w:rsidR="00C8537B">
        <w:t>,</w:t>
      </w:r>
      <w:r w:rsidR="00AF0E0B">
        <w:t xml:space="preserve"> OIB: </w:t>
      </w:r>
      <w:r w:rsidR="006A1595">
        <w:t>98514090119</w:t>
      </w:r>
      <w:r w:rsidR="00AF0E0B">
        <w:t xml:space="preserve">, </w:t>
      </w:r>
      <w:r w:rsidR="00096A13">
        <w:t>zastupana po Ani Sihtar, odvjetnici iz Rijeke</w:t>
      </w:r>
      <w:r w:rsidR="00AF0E0B">
        <w:t xml:space="preserve">, </w:t>
      </w:r>
      <w:r w:rsidR="006E7EC4" w:rsidRPr="003D00DF">
        <w:t xml:space="preserve"> u iznosu od </w:t>
      </w:r>
      <w:r w:rsidR="006A1595">
        <w:t>36.759,43</w:t>
      </w:r>
      <w:r w:rsidR="006E7EC4" w:rsidRPr="003D00DF">
        <w:t xml:space="preserve"> kuna</w:t>
      </w:r>
      <w:r w:rsidR="00755DDC">
        <w:t>,  kao nepravodobna.</w:t>
      </w:r>
    </w:p>
    <w:p w:rsidRDefault="00755DDC" w:rsidP="00755DDC" w:rsidR="00755DDC" w:rsidRPr="00976A50"/>
    <w:p w:rsidRDefault="00755DDC" w:rsidP="00755DDC" w:rsidR="00755DDC" w:rsidRPr="00976A50">
      <w:pPr>
        <w:jc w:val="center"/>
      </w:pPr>
      <w:r w:rsidRPr="00976A50">
        <w:t>Obrazloženje</w:t>
      </w:r>
    </w:p>
    <w:p w:rsidRDefault="00755DDC" w:rsidP="00755DDC" w:rsidR="00755DDC" w:rsidRPr="00976A50">
      <w:pPr>
        <w:jc w:val="both"/>
      </w:pPr>
    </w:p>
    <w:p w:rsidRDefault="005E56F7" w:rsidP="00AF0E0B" w:rsidR="0047189D">
      <w:pPr>
        <w:ind w:firstLine="708"/>
        <w:jc w:val="both"/>
      </w:pPr>
      <w:r>
        <w:t>Vjerovnica</w:t>
      </w:r>
      <w:r w:rsidR="00AF0E0B" w:rsidRPr="00976A50">
        <w:t xml:space="preserve"> </w:t>
      </w:r>
      <w:r w:rsidR="006A1595">
        <w:t xml:space="preserve">Jasna Črnjarić, </w:t>
      </w:r>
      <w:r>
        <w:t xml:space="preserve">je </w:t>
      </w:r>
      <w:r w:rsidR="00C8537B">
        <w:t xml:space="preserve">po </w:t>
      </w:r>
      <w:r w:rsidR="00096A13">
        <w:t>Ani Sihtar, odvjetnici iz Rijeke</w:t>
      </w:r>
      <w:r w:rsidR="00096A13" w:rsidRPr="00976A50">
        <w:t xml:space="preserve"> </w:t>
      </w:r>
      <w:r w:rsidR="00AF0E0B" w:rsidRPr="00976A50">
        <w:t>podni</w:t>
      </w:r>
      <w:r>
        <w:t>jela</w:t>
      </w:r>
      <w:r w:rsidR="00AF0E0B">
        <w:t xml:space="preserve"> p</w:t>
      </w:r>
      <w:r w:rsidR="00AF0E0B" w:rsidRPr="00976A50">
        <w:t xml:space="preserve">rijavu tražbine dana </w:t>
      </w:r>
      <w:r w:rsidR="00257FA5">
        <w:t>19. lipnja</w:t>
      </w:r>
      <w:r w:rsidR="00AF0E0B">
        <w:t xml:space="preserve"> 2017</w:t>
      </w:r>
      <w:r w:rsidR="00AF0E0B" w:rsidRPr="00976A50">
        <w:t>.</w:t>
      </w:r>
      <w:r w:rsidR="00ED2F2D">
        <w:t xml:space="preserve"> </w:t>
      </w:r>
      <w:r w:rsidR="00257FA5">
        <w:t xml:space="preserve">putem </w:t>
      </w:r>
      <w:r>
        <w:t xml:space="preserve">preporučene </w:t>
      </w:r>
      <w:r w:rsidR="00257FA5">
        <w:t>pošt</w:t>
      </w:r>
      <w:r>
        <w:t>anske pošiljke</w:t>
      </w:r>
      <w:r w:rsidR="00ED2F2D">
        <w:t xml:space="preserve"> stečajnom upravitelju. </w:t>
      </w:r>
    </w:p>
    <w:p w:rsidRDefault="00AF0E0B" w:rsidP="0047189D" w:rsidR="00AF0E0B">
      <w:pPr>
        <w:ind w:firstLine="708"/>
        <w:jc w:val="both"/>
      </w:pPr>
      <w:r>
        <w:t xml:space="preserve">Točkom </w:t>
      </w:r>
      <w:r w:rsidR="00257FA5">
        <w:t>IV</w:t>
      </w:r>
      <w:r>
        <w:t>. rješenja ovog suda broj 1</w:t>
      </w:r>
      <w:r w:rsidR="00C8537B">
        <w:t xml:space="preserve"> </w:t>
      </w:r>
      <w:r>
        <w:t>St-</w:t>
      </w:r>
      <w:r w:rsidR="00257FA5">
        <w:t>78</w:t>
      </w:r>
      <w:r w:rsidR="00C8537B">
        <w:t>/1</w:t>
      </w:r>
      <w:r w:rsidR="00257FA5">
        <w:t>7</w:t>
      </w:r>
      <w:r w:rsidR="00C8537B">
        <w:t>-</w:t>
      </w:r>
      <w:r w:rsidR="00257FA5">
        <w:t>1</w:t>
      </w:r>
      <w:r>
        <w:t xml:space="preserve"> od </w:t>
      </w:r>
      <w:r w:rsidR="00257FA5">
        <w:t>3. ožujka</w:t>
      </w:r>
      <w:r w:rsidR="00C8537B">
        <w:t xml:space="preserve"> 2017</w:t>
      </w:r>
      <w:r>
        <w:t xml:space="preserve">. određeno je da se pozivaju vjerovnici da u roku od </w:t>
      </w:r>
      <w:r w:rsidR="00257FA5">
        <w:t>30</w:t>
      </w:r>
      <w:r>
        <w:t xml:space="preserve"> dana od dana objave toga rješenja podnesu prijave tražbina stečajnom upravitelju. Navedeno rješenje objavljeno je na e-oglasnoj ploči </w:t>
      </w:r>
      <w:r w:rsidR="00257FA5">
        <w:t>3</w:t>
      </w:r>
      <w:r w:rsidR="00C8537B">
        <w:t xml:space="preserve">. </w:t>
      </w:r>
      <w:r w:rsidR="00257FA5">
        <w:t>ožujka</w:t>
      </w:r>
      <w:r w:rsidR="00C8537B">
        <w:t xml:space="preserve"> 2017</w:t>
      </w:r>
      <w:r w:rsidR="001319A3">
        <w:t>.</w:t>
      </w:r>
      <w:r>
        <w:t xml:space="preserve">, slijedom čega je </w:t>
      </w:r>
      <w:r w:rsidR="0047189D">
        <w:t xml:space="preserve">očigledno da je prijava tražbine podnesena nakon isteka roka od </w:t>
      </w:r>
      <w:r w:rsidR="00257FA5">
        <w:t>30</w:t>
      </w:r>
      <w:r w:rsidR="0047189D">
        <w:t xml:space="preserve"> dana, </w:t>
      </w:r>
      <w:r>
        <w:t>pa ju je primjenom odredbe čl. 257. stavak 6. valjalo odbaciti kao nepravodobnu.</w:t>
      </w:r>
    </w:p>
    <w:p w:rsidRDefault="00AF0E0B" w:rsidP="00AF0E0B" w:rsidR="00AF0E0B" w:rsidRPr="00976A50">
      <w:pPr>
        <w:jc w:val="both"/>
      </w:pPr>
      <w:r>
        <w:t xml:space="preserve">           </w:t>
      </w:r>
      <w:r w:rsidRPr="00976A50">
        <w:t xml:space="preserve">Stoga je odlučeno kao u izreci. </w:t>
      </w:r>
    </w:p>
    <w:p w:rsidRDefault="00755DDC" w:rsidP="00755DDC" w:rsidR="00755DDC" w:rsidRPr="00976A50">
      <w:pPr>
        <w:jc w:val="both"/>
      </w:pPr>
      <w:r w:rsidRPr="00976A50">
        <w:tab/>
      </w:r>
    </w:p>
    <w:p w:rsidRDefault="00755DDC" w:rsidP="00755DDC" w:rsidR="00755DDC" w:rsidRPr="00976A50">
      <w:pPr>
        <w:ind w:left="705"/>
        <w:jc w:val="center"/>
      </w:pPr>
      <w:r w:rsidRPr="00976A50">
        <w:t xml:space="preserve">U Zadru, </w:t>
      </w:r>
      <w:r w:rsidR="005E56F7">
        <w:t>23.</w:t>
      </w:r>
      <w:r w:rsidR="00257FA5">
        <w:t xml:space="preserve"> lipnja</w:t>
      </w:r>
      <w:r>
        <w:t xml:space="preserve"> 2017</w:t>
      </w:r>
      <w:r w:rsidRPr="00976A50">
        <w:t>.</w:t>
      </w:r>
    </w:p>
    <w:p w:rsidRDefault="00755DDC" w:rsidP="00755DDC" w:rsidR="00755DDC" w:rsidRPr="00976A50">
      <w:pPr>
        <w:ind w:left="705"/>
        <w:jc w:val="both"/>
      </w:pPr>
    </w:p>
    <w:p w:rsidRDefault="00755DDC" w:rsidP="00755DDC" w:rsidR="00755DDC" w:rsidRPr="00976A50">
      <w:pPr>
        <w:ind w:left="705"/>
        <w:jc w:val="both"/>
      </w:pPr>
    </w:p>
    <w:p w:rsidRDefault="00755DDC" w:rsidP="00755DDC" w:rsidR="00755DDC" w:rsidRPr="00976A50">
      <w:pPr>
        <w:jc w:val="right"/>
      </w:pPr>
      <w:r>
        <w:tab/>
      </w:r>
      <w:r>
        <w:tab/>
      </w:r>
      <w:r>
        <w:tab/>
      </w:r>
      <w:r>
        <w:tab/>
      </w:r>
      <w:r w:rsidR="00C8537B">
        <w:t>SUTKINJA</w:t>
      </w:r>
    </w:p>
    <w:p w:rsidRDefault="00755DDC" w:rsidP="00755DDC" w:rsidR="00755DDC" w:rsidRPr="00976A5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76A50">
        <w:t>Ardena Bajlo</w:t>
      </w:r>
    </w:p>
    <w:p w:rsidRDefault="00755DDC" w:rsidP="00755DDC" w:rsidR="00755DDC">
      <w:pPr>
        <w:tabs>
          <w:tab w:pos="6840" w:val="left"/>
        </w:tabs>
      </w:pPr>
    </w:p>
    <w:p w:rsidRDefault="00755DDC" w:rsidP="00755DDC" w:rsidR="00755DDC">
      <w:pPr>
        <w:tabs>
          <w:tab w:pos="6840" w:val="left"/>
        </w:tabs>
      </w:pPr>
    </w:p>
    <w:p w:rsidRDefault="00755DDC" w:rsidP="00755DDC" w:rsidR="00755DDC" w:rsidRPr="00976A50">
      <w:pPr>
        <w:tabs>
          <w:tab w:pos="6840" w:val="left"/>
        </w:tabs>
      </w:pPr>
      <w:r w:rsidRPr="00976A50">
        <w:t xml:space="preserve">Pouka o pravnom lijeku: </w:t>
      </w:r>
    </w:p>
    <w:p w:rsidRDefault="00755DDC" w:rsidP="00755DDC" w:rsidR="00755DDC" w:rsidRPr="00976A50">
      <w:pPr>
        <w:jc w:val="both"/>
      </w:pPr>
      <w:r w:rsidRPr="00976A50">
        <w:t xml:space="preserve">Protiv ovog rješenja pravo na žalbu ima podnositelj prijave. Rok za žalbu iznosi 8 dana računajući od dana dostave </w:t>
      </w:r>
      <w:r>
        <w:t>istog</w:t>
      </w:r>
      <w:r w:rsidRPr="00976A50">
        <w:t>, a ista se po</w:t>
      </w:r>
      <w:r>
        <w:t>dnosi ovom sudu u tri primjerka.</w:t>
      </w:r>
    </w:p>
    <w:p w:rsidRDefault="00755DDC" w:rsidP="00755DDC" w:rsidR="00755DDC" w:rsidRPr="00976A50"/>
    <w:p w:rsidRDefault="00755DDC" w:rsidP="00755DDC" w:rsidR="00755DDC" w:rsidRPr="00976A50"/>
    <w:p w:rsidRDefault="00755DDC" w:rsidP="00755DDC" w:rsidR="00755DDC" w:rsidRPr="00976A50">
      <w:r w:rsidRPr="00976A50">
        <w:t xml:space="preserve">Dostaviti: </w:t>
      </w:r>
    </w:p>
    <w:p w:rsidRDefault="00755DDC" w:rsidP="00755DDC" w:rsidR="00755DDC" w:rsidRPr="00976A50">
      <w:pPr>
        <w:numPr>
          <w:ilvl w:val="0"/>
          <w:numId w:val="4"/>
        </w:numPr>
      </w:pPr>
      <w:r w:rsidRPr="00976A50">
        <w:t>stečajnom upravitelju</w:t>
      </w:r>
      <w:r>
        <w:t xml:space="preserve"> - mailom</w:t>
      </w:r>
    </w:p>
    <w:p w:rsidRDefault="00755DDC" w:rsidP="00755DDC" w:rsidR="008045C0">
      <w:pPr>
        <w:numPr>
          <w:ilvl w:val="0"/>
          <w:numId w:val="4"/>
        </w:numPr>
        <w:jc w:val="both"/>
      </w:pPr>
      <w:r>
        <w:t xml:space="preserve">vjerovniku </w:t>
      </w:r>
      <w:r w:rsidR="006A1595">
        <w:t>Jasna</w:t>
      </w:r>
      <w:r w:rsidR="00257FA5">
        <w:t xml:space="preserve"> Črnjarić, Jurdani </w:t>
      </w:r>
      <w:r w:rsidR="00096A13">
        <w:t>zastupana po Ani Sihtar, odvjetnici iz Rijeke</w:t>
      </w:r>
    </w:p>
    <w:p w:rsidRDefault="00755DDC" w:rsidP="00755DDC" w:rsidR="00755DDC" w:rsidRPr="00976A50">
      <w:pPr>
        <w:numPr>
          <w:ilvl w:val="0"/>
          <w:numId w:val="4"/>
        </w:numPr>
        <w:jc w:val="both"/>
      </w:pPr>
      <w:r>
        <w:t>e-</w:t>
      </w:r>
      <w:r w:rsidRPr="00976A50">
        <w:t>oglasna ploča</w:t>
      </w:r>
    </w:p>
    <w:p w:rsidRDefault="00755DDC" w:rsidP="00755DDC" w:rsidR="003D00DF" w:rsidRPr="003D00DF">
      <w:pPr>
        <w:numPr>
          <w:ilvl w:val="0"/>
          <w:numId w:val="4"/>
        </w:numPr>
        <w:jc w:val="both"/>
      </w:pPr>
      <w:r w:rsidRPr="00976A50">
        <w:t>u spis.</w:t>
      </w:r>
    </w:p>
    <w:sectPr w:rsidR="003D00DF" w:rsidRPr="003D00D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A396A55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F2E79D2"/>
    <w:multiLevelType w:val="hybridMultilevel"/>
    <w:tmpl w:val="66CE787A"/>
    <w:lvl w:tplc="6796548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9A9019D"/>
    <w:multiLevelType w:val="hybridMultilevel"/>
    <w:tmpl w:val="F0A6C99A"/>
    <w:lvl w:tplc="D220C42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254F"/>
    <w:rsid w:val="00096A13"/>
    <w:rsid w:val="000A3979"/>
    <w:rsid w:val="001319A3"/>
    <w:rsid w:val="001635FF"/>
    <w:rsid w:val="001715CA"/>
    <w:rsid w:val="001A3E2D"/>
    <w:rsid w:val="00257FA5"/>
    <w:rsid w:val="00306181"/>
    <w:rsid w:val="003C06BF"/>
    <w:rsid w:val="003D00DF"/>
    <w:rsid w:val="0047189D"/>
    <w:rsid w:val="00511850"/>
    <w:rsid w:val="00520259"/>
    <w:rsid w:val="005C6F07"/>
    <w:rsid w:val="005E56F7"/>
    <w:rsid w:val="00606529"/>
    <w:rsid w:val="00665A68"/>
    <w:rsid w:val="006A1595"/>
    <w:rsid w:val="006B77BB"/>
    <w:rsid w:val="006D0FA0"/>
    <w:rsid w:val="006E7EC4"/>
    <w:rsid w:val="00755DDC"/>
    <w:rsid w:val="008045C0"/>
    <w:rsid w:val="0081279A"/>
    <w:rsid w:val="00824430"/>
    <w:rsid w:val="00843116"/>
    <w:rsid w:val="00863D0E"/>
    <w:rsid w:val="00982A2D"/>
    <w:rsid w:val="009B1DD1"/>
    <w:rsid w:val="009D2F1A"/>
    <w:rsid w:val="00A43003"/>
    <w:rsid w:val="00A546D9"/>
    <w:rsid w:val="00AB7245"/>
    <w:rsid w:val="00AC7959"/>
    <w:rsid w:val="00AF0E0B"/>
    <w:rsid w:val="00B35327"/>
    <w:rsid w:val="00B60B66"/>
    <w:rsid w:val="00B9254F"/>
    <w:rsid w:val="00B952EF"/>
    <w:rsid w:val="00BC0FAC"/>
    <w:rsid w:val="00C81A8F"/>
    <w:rsid w:val="00C8537B"/>
    <w:rsid w:val="00DE5A1E"/>
    <w:rsid w:val="00E3493E"/>
    <w:rsid w:val="00E53822"/>
    <w:rsid w:val="00EC5FC4"/>
    <w:rsid w:val="00ED2F2D"/>
    <w:rsid w:val="00EF35D4"/>
    <w:rsid w:val="00F616BD"/>
    <w:rsid w:val="00F72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9254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A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3E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3E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3E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3E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3E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9254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A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3E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3E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3E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3E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3E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lipnja 2017.</izvorni_sadrzaj>
    <derivirana_varijabla naziv="DomainObject.DatumDonosenjaOdluke_1">23.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2017.</izvorni_sadrzaj>
    <derivirana_varijabla naziv="DomainObject.Predmet.DatumOsnivanja_1">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St-78/2017</izvorni_sadrzaj>
    <derivirana_varijabla naziv="DomainObject.Predmet.OznakaBroj_1">St-78/2017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stečajana masa iza COOCOI društvo s ograničenom odgovornošću za trgovinu i usluge</izvorni_sadrzaj>
    <derivirana_varijabla naziv="DomainObject.Predmet.ProtustrankaFormated_1">  stečajana masa iza COOCOI društvo s ograničenom odgovornošću za trgovinu i usluge</derivirana_varijabla>
  </DomainObject.Predmet.ProtustrankaFormated>
  <DomainObject.Predmet.ProtustrankaFormatedOIB>
    <izvorni_sadrzaj>  stečajana masa iza COOCOI društvo s ograničenom odgovornošću za trgovinu i usluge, OIB 22153567471</izvorni_sadrzaj>
    <derivirana_varijabla naziv="DomainObject.Predmet.ProtustrankaFormatedOIB_1">  stečajana masa iza COOCOI društvo s ograničenom odgovornošću za trgovinu i usluge, OIB 22153567471</derivirana_varijabla>
  </DomainObject.Predmet.ProtustrankaFormatedOIB>
  <DomainObject.Predmet.ProtustrankaFormatedWithAdress>
    <izvorni_sadrzaj> stečajana masa iza COOCOI društvo s ograničenom odgovornošću za trgovinu i usluge, Ulica Dragana Klanac Dadele/bb, 23242 Posedarje</izvorni_sadrzaj>
    <derivirana_varijabla naziv="DomainObject.Predmet.ProtustrankaFormatedWithAdress_1"> stečajana masa iza COOCOI društvo s ograničenom odgovornošću za trgovinu i usluge, Ulica Dragana Klanac Dadele/bb, 23242 Posedarje</derivirana_varijabla>
  </DomainObject.Predmet.ProtustrankaFormatedWithAdress>
  <DomainObject.Predmet.ProtustrankaFormatedWithAdressOIB>
    <izvorni_sadrzaj> stečajana masa iza COOCOI društvo s ograničenom odgovornošću za trgovinu i usluge, OIB 22153567471, Ulica Dragana Klanac Dadele/bb, 23242 Posedarje</izvorni_sadrzaj>
    <derivirana_varijabla naziv="DomainObject.Predmet.ProtustrankaFormatedWithAdressOIB_1"> stečajana masa iza COOCOI društvo s ograničenom odgovornošću za trgovinu i usluge, OIB 22153567471, Ulica Dragana Klanac Dadele/bb, 23242 Posedarje</derivirana_varijabla>
  </DomainObject.Predmet.ProtustrankaFormatedWithAdressOIB>
  <DomainObject.Predmet.ProtustrankaWithAdress>
    <izvorni_sadrzaj>stečajana masa iza COOCOI društvo s ograničenom odgovornošću za trgovinu i usluge Ulica Dragana Klanac Dadele/bb, 23242 Posedarje</izvorni_sadrzaj>
    <derivirana_varijabla naziv="DomainObject.Predmet.ProtustrankaWithAdress_1">stečajana masa iza COOCOI društvo s ograničenom odgovornošću za trgovinu i usluge Ulica Dragana Klanac Dadele/bb, 23242 Posedarje</derivirana_varijabla>
  </DomainObject.Predmet.ProtustrankaWithAdress>
  <DomainObject.Predmet.ProtustrankaWithAdressOIB>
    <izvorni_sadrzaj>stečajana masa iza COOCOI društvo s ograničenom odgovornošću za trgovinu i usluge, OIB 22153567471, Ulica Dragana Klanac Dadele/bb, 23242 Posedarje</izvorni_sadrzaj>
    <derivirana_varijabla naziv="DomainObject.Predmet.ProtustrankaWithAdressOIB_1">stečajana masa iza COOCOI društvo s ograničenom odgovornošću za trgovinu i usluge, OIB 22153567471, Ulica Dragana Klanac Dadele/bb, 23242 Posedarje</derivirana_varijabla>
  </DomainObject.Predmet.ProtustrankaWithAdressOIB>
  <DomainObject.Predmet.ProtustrankaNazivFormated>
    <izvorni_sadrzaj>stečajana masa iza COOCOI društvo s ograničenom odgovornošću za trgovinu i usluge</izvorni_sadrzaj>
    <derivirana_varijabla naziv="DomainObject.Predmet.ProtustrankaNazivFormated_1">stečajana masa iza COOCOI društvo s ograničenom odgovornošću za trgovinu i usluge</derivirana_varijabla>
  </DomainObject.Predmet.ProtustrankaNazivFormated>
  <DomainObject.Predmet.ProtustrankaNazivFormatedOIB>
    <izvorni_sadrzaj>stečajana masa iza COOCOI društvo s ograničenom odgovornošću za trgovinu i usluge, OIB 22153567471</izvorni_sadrzaj>
    <derivirana_varijabla naziv="DomainObject.Predmet.ProtustrankaNazivFormatedOIB_1">stečajana masa iza COOCOI društvo s ograničenom odgovornošću za trgovinu i usluge, OIB 22153567471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PU ZADAR, služba za ovrhu</izvorni_sadrzaj>
    <derivirana_varijabla naziv="DomainObject.Predmet.StrankaFormated_1">  MINISTARSTVO FINANCIJA POREZNA UPRAVA PU ZADAR, služba za ovrhu</derivirana_varijabla>
  </DomainObject.Predmet.StrankaFormated>
  <DomainObject.Predmet.StrankaFormatedOIB>
    <izvorni_sadrzaj>  MINISTARSTVO FINANCIJA POREZNA UPRAVA PU ZADAR, služba za ovrhu, OIB 18683136487</izvorni_sadrzaj>
    <derivirana_varijabla naziv="DomainObject.Predmet.StrankaFormatedOIB_1">  MINISTARSTVO FINANCIJA POREZNA UPRAVA PU ZADAR, služba za ovrhu, OIB 18683136487</derivirana_varijabla>
  </DomainObject.Predmet.StrankaFormatedOIB>
  <DomainObject.Predmet.StrankaFormatedWithAdress>
    <izvorni_sadrzaj> MINISTARSTVO FINANCIJA POREZNA UPRAVA PU ZADAR, služba za ovrhu</izvorni_sadrzaj>
    <derivirana_varijabla naziv="DomainObject.Predmet.StrankaFormatedWithAdress_1"> MINISTARSTVO FINANCIJA POREZNA UPRAVA PU ZADAR, služba za ovrhu</derivirana_varijabla>
  </DomainObject.Predmet.StrankaFormatedWithAdress>
  <DomainObject.Predmet.StrankaFormatedWithAdressOIB>
    <izvorni_sadrzaj> MINISTARSTVO FINANCIJA POREZNA UPRAVA PU ZADAR, služba za ovrhu, OIB 18683136487</izvorni_sadrzaj>
    <derivirana_varijabla naziv="DomainObject.Predmet.StrankaFormatedWithAdressOIB_1"> MINISTARSTVO FINANCIJA POREZNA UPRAVA PU ZADAR, služba za ovrhu, OIB 18683136487</derivirana_varijabla>
  </DomainObject.Predmet.StrankaFormatedWithAdressOIB>
  <DomainObject.Predmet.StrankaWithAdress>
    <izvorni_sadrzaj>MINISTARSTVO FINANCIJA POREZNA UPRAVA PU ZADAR, služba za ovrhu </izvorni_sadrzaj>
    <derivirana_varijabla naziv="DomainObject.Predmet.StrankaWithAdress_1">MINISTARSTVO FINANCIJA POREZNA UPRAVA PU ZADAR, služba za ovrhu </derivirana_varijabla>
  </DomainObject.Predmet.StrankaWithAdress>
  <DomainObject.Predmet.StrankaWithAdressOIB>
    <izvorni_sadrzaj>MINISTARSTVO FINANCIJA POREZNA UPRAVA PU ZADAR, služba za ovrhu, OIB 18683136487</izvorni_sadrzaj>
    <derivirana_varijabla naziv="DomainObject.Predmet.StrankaWithAdressOIB_1">MINISTARSTVO FINANCIJA POREZNA UPRAVA PU ZADAR, služba za ovrhu, OIB 18683136487</derivirana_varijabla>
  </DomainObject.Predmet.StrankaWithAdressOIB>
  <DomainObject.Predmet.StrankaNazivFormated>
    <izvorni_sadrzaj>MINISTARSTVO FINANCIJA POREZNA UPRAVA PU ZADAR, služba za ovrhu</izvorni_sadrzaj>
    <derivirana_varijabla naziv="DomainObject.Predmet.StrankaNazivFormated_1">MINISTARSTVO FINANCIJA POREZNA UPRAVA PU ZADAR, služba za ovrhu</derivirana_varijabla>
  </DomainObject.Predmet.StrankaNazivFormated>
  <DomainObject.Predmet.StrankaNazivFormatedOIB>
    <izvorni_sadrzaj>MINISTARSTVO FINANCIJA POREZNA UPRAVA PU ZADAR, služba za ovrhu, OIB 18683136487</izvorni_sadrzaj>
    <derivirana_varijabla naziv="DomainObject.Predmet.StrankaNazivFormatedOIB_1">MINISTARSTVO FINANCIJA POREZNA UPRAVA PU ZADAR, služba za ovrhu,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MINISTARSTVO FINANCIJA POREZNA UPRAVA PU ZADAR, služba za ovrhu</item>
    </izvorni_sadrzaj>
    <derivirana_varijabla naziv="DomainObject.Predmet.StrankaListFormated_1">
      <item>MINISTARSTVO FINANCIJA POREZNA UPRAVA PU ZADAR, služba za ovrhu</item>
    </derivirana_varijabla>
  </DomainObject.Predmet.StrankaListFormated>
  <DomainObject.Predmet.StrankaListFormatedOIB>
    <izvorni_sadrzaj>
      <item>MINISTARSTVO FINANCIJA POREZNA UPRAVA PU ZADAR, služba za ovrhu, OIB 18683136487</item>
    </izvorni_sadrzaj>
    <derivirana_varijabla naziv="DomainObject.Predmet.StrankaListFormatedOIB_1">
      <item>MINISTARSTVO FINANCIJA POREZNA UPRAVA PU ZADAR, služba za ovrhu, OIB 18683136487</item>
    </derivirana_varijabla>
  </DomainObject.Predmet.StrankaListFormatedOIB>
  <DomainObject.Predmet.StrankaListFormatedWithAdress>
    <izvorni_sadrzaj>
      <item>MINISTARSTVO FINANCIJA POREZNA UPRAVA PU ZADAR, služba za ovrhu</item>
    </izvorni_sadrzaj>
    <derivirana_varijabla naziv="DomainObject.Predmet.StrankaListFormatedWithAdress_1">
      <item>MINISTARSTVO FINANCIJA POREZNA UPRAVA PU ZADAR, služba za ovrhu</item>
    </derivirana_varijabla>
  </DomainObject.Predmet.StrankaListFormatedWithAdress>
  <DomainObject.Predmet.StrankaListFormatedWithAdressOIB>
    <izvorni_sadrzaj>
      <item>MINISTARSTVO FINANCIJA POREZNA UPRAVA PU ZADAR, služba za ovrhu, OIB 18683136487</item>
    </izvorni_sadrzaj>
    <derivirana_varijabla naziv="DomainObject.Predmet.StrankaListFormatedWithAdressOIB_1">
      <item>MINISTARSTVO FINANCIJA POREZNA UPRAVA PU ZADAR, služba za ovrhu, OIB 18683136487</item>
    </derivirana_varijabla>
  </DomainObject.Predmet.StrankaListFormatedWithAdressOIB>
  <DomainObject.Predmet.StrankaListNazivFormated>
    <izvorni_sadrzaj>
      <item>MINISTARSTVO FINANCIJA POREZNA UPRAVA PU ZADAR, služba za ovrhu</item>
    </izvorni_sadrzaj>
    <derivirana_varijabla naziv="DomainObject.Predmet.StrankaListNazivFormated_1">
      <item>MINISTARSTVO FINANCIJA POREZNA UPRAVA PU ZADAR, služba za ovrhu</item>
    </derivirana_varijabla>
  </DomainObject.Predmet.StrankaListNazivFormated>
  <DomainObject.Predmet.StrankaListNazivFormatedOIB>
    <izvorni_sadrzaj>
      <item>MINISTARSTVO FINANCIJA POREZNA UPRAVA PU ZADAR, služba za ovrhu, OIB 18683136487</item>
    </izvorni_sadrzaj>
    <derivirana_varijabla naziv="DomainObject.Predmet.StrankaListNazivFormatedOIB_1">
      <item>MINISTARSTVO FINANCIJA POREZNA UPRAVA PU ZADAR, služba za ovrhu, OIB 18683136487</item>
    </derivirana_varijabla>
  </DomainObject.Predmet.StrankaListNazivFormatedOIB>
  <DomainObject.Predmet.ProtuStrankaListFormated>
    <izvorni_sadrzaj>
      <item>stečajana masa iza COOCOI društvo s ograničenom odgovornošću za trgovinu i usluge</item>
    </izvorni_sadrzaj>
    <derivirana_varijabla naziv="DomainObject.Predmet.ProtuStrankaListFormated_1">
      <item>stečajana masa iza COOCOI društvo s ograničenom odgovornošću za trgovinu i usluge</item>
    </derivirana_varijabla>
  </DomainObject.Predmet.ProtuStrankaListFormated>
  <DomainObject.Predmet.ProtuStrankaListFormatedOIB>
    <izvorni_sadrzaj>
      <item>stečajana masa iza COOCOI društvo s ograničenom odgovornošću za trgovinu i usluge, OIB 22153567471</item>
    </izvorni_sadrzaj>
    <derivirana_varijabla naziv="DomainObject.Predmet.ProtuStrankaListFormatedOIB_1">
      <item>stečajana masa iza COOCOI društvo s ograničenom odgovornošću za trgovinu i usluge, OIB 22153567471</item>
    </derivirana_varijabla>
  </DomainObject.Predmet.ProtuStrankaListFormatedOIB>
  <DomainObject.Predmet.ProtuStrankaListFormatedWithAdress>
    <izvorni_sadrzaj>
      <item>stečajana masa iza COOCOI društvo s ograničenom odgovornošću za trgovinu i usluge, Ulica Dragana Klanac Dadele/bb, 23242 Posedarje</item>
    </izvorni_sadrzaj>
    <derivirana_varijabla naziv="DomainObject.Predmet.ProtuStrankaListFormatedWithAdress_1">
      <item>stečajana masa iza COOCOI društvo s ograničenom odgovornošću za trgovinu i usluge, Ulica Dragana Klanac Dadele/bb, 23242 Posedarje</item>
    </derivirana_varijabla>
  </DomainObject.Predmet.ProtuStrankaListFormatedWithAdress>
  <DomainObject.Predmet.ProtuStrankaListFormatedWithAdressOIB>
    <izvorni_sadrzaj>
      <item>stečajana masa iza COOCOI društvo s ograničenom odgovornošću za trgovinu i usluge, OIB 22153567471, Ulica Dragana Klanac Dadele/bb, 23242 Posedarje</item>
    </izvorni_sadrzaj>
    <derivirana_varijabla naziv="DomainObject.Predmet.ProtuStrankaListFormatedWithAdressOIB_1">
      <item>stečajana masa iza COOCOI društvo s ograničenom odgovornošću za trgovinu i usluge, OIB 22153567471, Ulica Dragana Klanac Dadele/bb, 23242 Posedarje</item>
    </derivirana_varijabla>
  </DomainObject.Predmet.ProtuStrankaListFormatedWithAdressOIB>
  <DomainObject.Predmet.ProtuStrankaListNazivFormated>
    <izvorni_sadrzaj>
      <item>stečajana masa iza COOCOI društvo s ograničenom odgovornošću za trgovinu i usluge</item>
    </izvorni_sadrzaj>
    <derivirana_varijabla naziv="DomainObject.Predmet.ProtuStrankaListNazivFormated_1">
      <item>stečajana masa iza COOCOI društvo s ograničenom odgovornošću za trgovinu i usluge</item>
    </derivirana_varijabla>
  </DomainObject.Predmet.ProtuStrankaListNazivFormated>
  <DomainObject.Predmet.ProtuStrankaListNazivFormatedOIB>
    <izvorni_sadrzaj>
      <item>stečajana masa iza COOCOI društvo s ograničenom odgovornošću za trgovinu i usluge, OIB 22153567471</item>
    </izvorni_sadrzaj>
    <derivirana_varijabla naziv="DomainObject.Predmet.ProtuStrankaListNazivFormatedOIB_1">
      <item>stečajana masa iza COOCOI društvo s ograničenom odgovornošću za trgovinu i usluge, OIB 22153567471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 PU ZADAR, služba za ovrhu</izvorni_sadrzaj>
    <derivirana_varijabla naziv="DomainObject.Predmet.StrankaIDrugi_1">MINISTARSTVO FINANCIJA POREZNA UPRAVA PU ZADAR, služba za ovrhu</derivirana_varijabla>
  </DomainObject.Predmet.StrankaIDrugi>
  <DomainObject.Predmet.ProtustrankaIDrugi>
    <izvorni_sadrzaj>stečajana masa iza COOCOI društvo s ograničenom odgovornošću za trgovinu i usluge</izvorni_sadrzaj>
    <derivirana_varijabla naziv="DomainObject.Predmet.ProtustrankaIDrugi_1">stečajana masa iza COOCOI društvo s ograničenom odgovornošću za trgovinu i usluge</derivirana_varijabla>
  </DomainObject.Predmet.ProtustrankaIDrugi>
  <DomainObject.Predmet.StrankaIDrugiAdressOIB>
    <izvorni_sadrzaj>MINISTARSTVO FINANCIJA POREZNA UPRAVA PU ZADAR, služba za ovrhu, OIB 18683136487</izvorni_sadrzaj>
    <derivirana_varijabla naziv="DomainObject.Predmet.StrankaIDrugiAdressOIB_1">MINISTARSTVO FINANCIJA POREZNA UPRAVA PU ZADAR, služba za ovrhu, OIB 18683136487</derivirana_varijabla>
  </DomainObject.Predmet.StrankaIDrugiAdressOIB>
  <DomainObject.Predmet.ProtustrankaIDrugiAdressOIB>
    <izvorni_sadrzaj>stečajana masa iza COOCOI društvo s ograničenom odgovornošću za trgovinu i usluge, OIB 22153567471, Ulica Dragana Klanac Dadele/bb, 23242 Posedarje</izvorni_sadrzaj>
    <derivirana_varijabla naziv="DomainObject.Predmet.ProtustrankaIDrugiAdressOIB_1">stečajana masa iza COOCOI društvo s ograničenom odgovornošću za trgovinu i usluge, OIB 22153567471, Ulica Dragana Klanac Dadele/bb, 23242 Posedarje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stečajana masa iza COOCOI društvo s ograničenom odgovornošću za trgovinu i usluge</item>
      <item>MINISTARSTVO FINANCIJA POREZNA UPRAVA PU ZADAR, služba za ovrhu</item>
    </izvorni_sadrzaj>
    <derivirana_varijabla naziv="DomainObject.Predmet.SudioniciListNaziv_1">
      <item>stečajana masa iza COOCOI društvo s ograničenom odgovornošću za trgovinu i usluge</item>
      <item>MINISTARSTVO FINANCIJA POREZNA UPRAVA PU ZADAR, služba za ovrhu</item>
    </derivirana_varijabla>
  </DomainObject.Predmet.SudioniciListNaziv>
  <DomainObject.Predmet.SudioniciListAdressOIB>
    <izvorni_sadrzaj>
      <item>stečajana masa iza COOCOI društvo s ograničenom odgovornošću za trgovinu i usluge, OIB 22153567471, Ulica Dragana Klanac Dadele/bb,23242 Posedarje</item>
      <item>MINISTARSTVO FINANCIJA POREZNA UPRAVA PU ZADAR, služba za ovrhu, OIB 18683136487</item>
    </izvorni_sadrzaj>
    <derivirana_varijabla naziv="DomainObject.Predmet.SudioniciListAdressOIB_1">
      <item>stečajana masa iza COOCOI društvo s ograničenom odgovornošću za trgovinu i usluge, OIB 22153567471, Ulica Dragana Klanac Dadele/bb,23242 Posedarje</item>
      <item>MINISTARSTVO FINANCIJA POREZNA UPRAVA PU ZADAR, služba za ovrhu,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22153567471</item>
      <item>, OIB 18683136487</item>
    </izvorni_sadrzaj>
    <derivirana_varijabla naziv="DomainObject.Predmet.SudioniciListNazivOIB_1">
      <item>, OIB 22153567471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255</properties:Words>
  <properties:Characters>1312</properties:Characters>
  <properties:Lines>48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2017-06-21T10:10:00Z</dcterms:created>
  <dc:creator>Ardena Bajlo</dc:creator>
  <cp:lastModifiedBy>Martina Kalmeta</cp:lastModifiedBy>
  <cp:lastPrinted>2016-08-18T12:46:00Z</cp:lastPrinted>
  <dcterms:modified xmlns:xsi="http://www.w3.org/2001/XMLSchema-instance" xsi:type="dcterms:W3CDTF">2017-06-26T05:57:00Z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