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b71d" w14:paraId="ef8b71d" w:rsidRDefault="00AA5237" w:rsidP="00A91121" w:rsidR="00AA523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St-335</w:t>
      </w:r>
      <w:r w:rsidR="00C44933" w:rsidRPr="00AB42D5">
        <w:t>/15</w:t>
      </w:r>
      <w:r w:rsidR="00535A37" w:rsidRPr="00AB42D5">
        <w:t>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Zadar, Ivana Danila 4., Zadar od 2. studenog 2015. za provedbu skraćenoga stečajnog postupka</w:t>
      </w:r>
      <w:r w:rsidRPr="008C3132">
        <w:t xml:space="preserve"> nad dužnikom</w:t>
      </w:r>
      <w:r>
        <w:t xml:space="preserve"> </w:t>
      </w:r>
      <w:r w:rsidR="00DE1911">
        <w:t xml:space="preserve">TRI GALEBA d.o.o., Zadar, Vukovarska ulica 6D., </w:t>
      </w:r>
      <w:r w:rsidR="008F77CD">
        <w:t xml:space="preserve">OIB </w:t>
      </w:r>
      <w:r w:rsidR="00DE1911">
        <w:t>44335417224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1C2B01">
        <w:t>5</w:t>
      </w:r>
      <w:r w:rsidR="00CD7763">
        <w:t>. ožujka 2016.</w:t>
      </w:r>
    </w:p>
    <w:p w:rsidRDefault="00AA5237" w:rsidP="00316882" w:rsidR="00AA5237">
      <w:pPr>
        <w:jc w:val="both"/>
      </w:pP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B604B0" w:rsidP="005440C2" w:rsidR="00B604B0">
      <w:pPr>
        <w:jc w:val="center"/>
      </w:pPr>
    </w:p>
    <w:p w:rsidRDefault="001030FD" w:rsidP="005440C2" w:rsidR="001030FD" w:rsidRPr="008C3132">
      <w:pPr>
        <w:jc w:val="center"/>
      </w:pPr>
    </w:p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DE1911">
        <w:t>TRI GALEBA d.o.o., Zadar, Vukovarska ulica 6D., OIB 44335417224</w:t>
      </w:r>
      <w:r w:rsidR="008F77CD">
        <w:t xml:space="preserve"> </w:t>
      </w:r>
      <w:r w:rsidR="00AB42D5">
        <w:t>s danom 1</w:t>
      </w:r>
      <w:r w:rsidR="001C2B01">
        <w:t>5</w:t>
      </w:r>
      <w:r w:rsidR="00AB42D5">
        <w:t xml:space="preserve">. ožujka 2016. u </w:t>
      </w:r>
      <w:r w:rsidR="00186419">
        <w:t>15,10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186419">
        <w:t>Dinka Trumbić iz Splita, Lovretska 10., OIB 43468134790.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A6704C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DE1911">
        <w:t>TRI GALEBA d.o.o., Zadar, Vukovarska ulica 6D., OIB 44335417224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186419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</w:t>
      </w:r>
      <w:r w:rsidR="001030FD" w:rsidRPr="00572080">
        <w:t>I</w:t>
      </w:r>
      <w:r w:rsidRPr="00572080">
        <w:t>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2. studenog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Pr="00B604B0">
        <w:t xml:space="preserve"> u bitnome navodi da na dan 1. rujna 2015. dužnik u Očevidniku redoslijeda osnova za plaćanje ima evidentirane neizvršene osnove za plaćanje u neprekinutom razdoblju od </w:t>
      </w:r>
      <w:r w:rsidR="00DE1911">
        <w:t>1820</w:t>
      </w:r>
      <w:r w:rsidRPr="00B604B0">
        <w:t xml:space="preserve"> dana u ukupnom iznosu od </w:t>
      </w:r>
      <w:r w:rsidR="00DE1911">
        <w:t>225.010,52</w:t>
      </w:r>
      <w:r w:rsidRPr="00B604B0">
        <w:t xml:space="preserve"> kuna, da nema zaposlenih,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1C2B01">
        <w:t>ovaj sud je 15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186419" w:rsidR="000E3B4A" w:rsidRPr="00240F6B">
      <w:pPr>
        <w:jc w:val="center"/>
      </w:pPr>
      <w:r w:rsidRPr="00240F6B">
        <w:t xml:space="preserve">U Zadru, </w:t>
      </w:r>
      <w:r>
        <w:t xml:space="preserve">dana 15.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186419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186419" w:rsidR="00AA5237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5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535A37">
      <w:t>Poslovni broj: 5</w:t>
    </w:r>
    <w:r w:rsidR="00535A37" w:rsidRPr="008C3132">
      <w:t xml:space="preserve"> St-</w:t>
    </w:r>
    <w:r w:rsidR="00DE1911">
      <w:t>335</w:t>
    </w:r>
    <w:r w:rsidR="00535A37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2765"/>
    <w:rsid w:val="00086EBE"/>
    <w:rsid w:val="0008729C"/>
    <w:rsid w:val="00091D5A"/>
    <w:rsid w:val="000931FC"/>
    <w:rsid w:val="000A0DAE"/>
    <w:rsid w:val="000C0823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6419"/>
    <w:rsid w:val="00193657"/>
    <w:rsid w:val="001A4E75"/>
    <w:rsid w:val="001A6833"/>
    <w:rsid w:val="001A68E8"/>
    <w:rsid w:val="001C2B01"/>
    <w:rsid w:val="001C2BC7"/>
    <w:rsid w:val="001C53DB"/>
    <w:rsid w:val="001E5DED"/>
    <w:rsid w:val="001E70EC"/>
    <w:rsid w:val="00200A63"/>
    <w:rsid w:val="00213FC6"/>
    <w:rsid w:val="0021518B"/>
    <w:rsid w:val="00220212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514CA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A0EBB"/>
    <w:rsid w:val="006A5EFE"/>
    <w:rsid w:val="006B4E61"/>
    <w:rsid w:val="006B5DE1"/>
    <w:rsid w:val="006D47A2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6704C"/>
    <w:rsid w:val="00A725FD"/>
    <w:rsid w:val="00A73C9A"/>
    <w:rsid w:val="00A91121"/>
    <w:rsid w:val="00A95955"/>
    <w:rsid w:val="00AA04CF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C04F94"/>
    <w:rsid w:val="00C1289F"/>
    <w:rsid w:val="00C20CD8"/>
    <w:rsid w:val="00C258BC"/>
    <w:rsid w:val="00C44933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25F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4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4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4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4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4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4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4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4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St-335/2015-5</izvorni_sadrzaj>
    <derivirana_varijabla naziv="DomainObject.Oznaka_1">St-335/2015-5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St-335/2015</izvorni_sadrzaj>
    <derivirana_varijabla naziv="DomainObject.Predmet.OznakaBroj_1">St-335/2015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GALEBA društvo s ograničenom odgovornošću za trgovinu i usluge</izvorni_sadrzaj>
    <derivirana_varijabla naziv="DomainObject.Predmet.ProtustrankaFormated_1">  TRI GALEBA društvo s ograničenom odgovornošću za trgovinu i usluge</derivirana_varijabla>
  </DomainObject.Predmet.ProtustrankaFormated>
  <DomainObject.Predmet.ProtustrankaFormatedOIB>
    <izvorni_sadrzaj>  TRI GALEBA društvo s ograničenom odgovornošću za trgovinu i usluge, OIB 44335417224</izvorni_sadrzaj>
    <derivirana_varijabla naziv="DomainObject.Predmet.ProtustrankaFormatedOIB_1">  TRI GALEBA društvo s ograničenom odgovornošću za trgovinu i usluge, OIB 44335417224</derivirana_varijabla>
  </DomainObject.Predmet.ProtustrankaFormatedOIB>
  <DomainObject.Predmet.ProtustrankaFormatedWithAdress>
    <izvorni_sadrzaj> TRI GALEBA društvo s ograničenom odgovornošću za trgovinu i usluge, Vukovarska ulica 6/D, 23000 Zadar</izvorni_sadrzaj>
    <derivirana_varijabla naziv="DomainObject.Predmet.ProtustrankaFormatedWithAdress_1"> TRI GALEBA društvo s ograničenom odgovornošću za trgovinu i usluge, Vukovarska ulica 6/D, 23000 Zadar</derivirana_varijabla>
  </DomainObject.Predmet.ProtustrankaFormatedWithAdress>
  <DomainObject.Predmet.ProtustrankaFormatedWithAdressOIB>
    <izvorni_sadrzaj> TRI GALEBA društvo s ograničenom odgovornošću za trgovinu i usluge, OIB 44335417224, Vukovarska ulica 6/D, 23000 Zadar</izvorni_sadrzaj>
    <derivirana_varijabla naziv="DomainObject.Predmet.ProtustrankaFormatedWithAdressOIB_1"> TRI GALEBA društvo s ograničenom odgovornošću za trgovinu i usluge, OIB 44335417224, Vukovarska ulica 6/D, 23000 Zadar</derivirana_varijabla>
  </DomainObject.Predmet.ProtustrankaFormatedWithAdressOIB>
  <DomainObject.Predmet.ProtustrankaWithAdress>
    <izvorni_sadrzaj>TRI GALEBA društvo s ograničenom odgovornošću za trgovinu i usluge Vukovarska ulica 6/D, 23000 Zadar</izvorni_sadrzaj>
    <derivirana_varijabla naziv="DomainObject.Predmet.ProtustrankaWithAdress_1">TRI GALEBA društvo s ograničenom odgovornošću za trgovinu i usluge Vukovarska ulica 6/D, 23000 Zadar</derivirana_varijabla>
  </DomainObject.Predmet.ProtustrankaWithAdress>
  <DomainObject.Predmet.ProtustrankaWithAdressOIB>
    <izvorni_sadrzaj>TRI GALEBA društvo s ograničenom odgovornošću za trgovinu i usluge, OIB 44335417224, Vukovarska ulica 6/D, 23000 Zadar</izvorni_sadrzaj>
    <derivirana_varijabla naziv="DomainObject.Predmet.ProtustrankaWithAdressOIB_1">TRI GALEBA društvo s ograničenom odgovornošću za trgovinu i usluge, OIB 44335417224, Vukovarska ulica 6/D, 23000 Zadar</derivirana_varijabla>
  </DomainObject.Predmet.ProtustrankaWithAdressOIB>
  <DomainObject.Predmet.ProtustrankaNazivFormated>
    <izvorni_sadrzaj>TRI GALEBA društvo s ograničenom odgovornošću za trgovinu i usluge</izvorni_sadrzaj>
    <derivirana_varijabla naziv="DomainObject.Predmet.ProtustrankaNazivFormated_1">TRI GALEBA društvo s ograničenom odgovornošću za trgovinu i usluge</derivirana_varijabla>
  </DomainObject.Predmet.ProtustrankaNazivFormated>
  <DomainObject.Predmet.ProtustrankaNazivFormatedOIB>
    <izvorni_sadrzaj>TRI GALEBA društvo s ograničenom odgovornošću za trgovinu i usluge, OIB 44335417224</izvorni_sadrzaj>
    <derivirana_varijabla naziv="DomainObject.Predmet.ProtustrankaNazivFormatedOIB_1">TRI GALEBA društvo s ograničenom odgovornošću za trgovinu i usluge, OIB 44335417224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225010.52</izvorni_sadrzaj>
    <derivirana_varijabla naziv="DomainObject.Predmet.TrenutnaVrijednost_1">225010.52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TRI GALEBA društvo s ograničenom odgovornošću za trgovinu i usluge</item>
    </izvorni_sadrzaj>
    <derivirana_varijabla naziv="DomainObject.Predmet.ProtuStrankaListFormated_1">
      <item>TRI GALEBA društvo s ograničenom odgovornošću za trgovinu i usluge</item>
    </derivirana_varijabla>
  </DomainObject.Predmet.ProtuStrankaListFormated>
  <DomainObject.Predmet.ProtuStrankaListFormatedOIB>
    <izvorni_sadrzaj>
      <item>TRI GALEBA društvo s ograničenom odgovornošću za trgovinu i usluge, OIB 44335417224</item>
    </izvorni_sadrzaj>
    <derivirana_varijabla naziv="DomainObject.Predmet.ProtuStrankaListFormatedOIB_1">
      <item>TRI GALEBA društvo s ograničenom odgovornošću za trgovinu i usluge, OIB 44335417224</item>
    </derivirana_varijabla>
  </DomainObject.Predmet.ProtuStrankaListFormatedOIB>
  <DomainObject.Predmet.ProtuStrankaListFormatedWithAdress>
    <izvorni_sadrzaj>
      <item>TRI GALEBA društvo s ograničenom odgovornošću za trgovinu i usluge, Vukovarska ulica 6/D, 23000 Zadar</item>
    </izvorni_sadrzaj>
    <derivirana_varijabla naziv="DomainObject.Predmet.ProtuStrankaListFormatedWithAdress_1">
      <item>TRI GALEBA društvo s ograničenom odgovornošću za trgovinu i usluge, Vukovarska ulica 6/D, 23000 Zadar</item>
    </derivirana_varijabla>
  </DomainObject.Predmet.ProtuStrankaListFormatedWithAdress>
  <DomainObject.Predmet.ProtuStrankaListFormatedWithAdressOIB>
    <izvorni_sadrzaj>
      <item>TRI GALEBA društvo s ograničenom odgovornošću za trgovinu i usluge, OIB 44335417224, Vukovarska ulica 6/D, 23000 Zadar</item>
    </izvorni_sadrzaj>
    <derivirana_varijabla naziv="DomainObject.Predmet.ProtuStrankaListFormatedWithAdressOIB_1">
      <item>TRI GALEBA društvo s ograničenom odgovornošću za trgovinu i usluge, OIB 44335417224, Vukovarska ulica 6/D, 23000 Zadar</item>
    </derivirana_varijabla>
  </DomainObject.Predmet.ProtuStrankaListFormatedWithAdressOIB>
  <DomainObject.Predmet.ProtuStrankaListNazivFormated>
    <izvorni_sadrzaj>
      <item>TRI GALEBA društvo s ograničenom odgovornošću za trgovinu i usluge</item>
    </izvorni_sadrzaj>
    <derivirana_varijabla naziv="DomainObject.Predmet.ProtuStrankaListNazivFormated_1">
      <item>TRI GALEBA društvo s ograničenom odgovornošću za trgovinu i usluge</item>
    </derivirana_varijabla>
  </DomainObject.Predmet.ProtuStrankaListNazivFormated>
  <DomainObject.Predmet.ProtuStrankaListNazivFormatedOIB>
    <izvorni_sadrzaj>
      <item>TRI GALEBA društvo s ograničenom odgovornošću za trgovinu i usluge, OIB 44335417224</item>
    </izvorni_sadrzaj>
    <derivirana_varijabla naziv="DomainObject.Predmet.ProtuStrankaListNazivFormatedOIB_1">
      <item>TRI GALEBA društvo s ograničenom odgovornošću za trgovinu i usluge, OIB 44335417224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St-335/2015-5</izvorni_sadrzaj>
    <derivirana_varijabla naziv="DomainObject.PoslovniBrojDokumenta_1">St-335/2015-5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TRI GALEBA društvo s ograničenom odgovornošću za trgovinu i usluge</izvorni_sadrzaj>
    <derivirana_varijabla naziv="DomainObject.Predmet.ProtustrankaIDrugi_1">TRI GALEBA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TRI GALEBA društvo s ograničenom odgovornošću za trgovinu i usluge, OIB 44335417224, Vukovarska ulica 6/D, 23000 Zadar</izvorni_sadrzaj>
    <derivirana_varijabla naziv="DomainObject.Predmet.ProtustrankaIDrugiAdressOIB_1">TRI GALEBA društvo s ograničenom odgovornošću za trgovinu i usluge, OIB 44335417224, Vukovarska ulica 6/D,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TRI GALEBA društvo s ograničenom odgovornošću za trgovinu i usluge</item>
    </izvorni_sadrzaj>
    <derivirana_varijabla naziv="DomainObject.Predmet.SudioniciListNaziv_1">
      <item>FINA</item>
      <item>TRI GALEBA društvo s ograničenom odgovornošću za trgovinu i usluge</item>
    </derivirana_varijabla>
  </DomainObject.Predmet.SudioniciListNaziv>
  <DomainObject.Predmet.SudioniciListAdressOIB>
    <izvorni_sadrzaj>
      <item>FINA, OIB 85821130368</item>
      <item>TRI GALEBA društvo s ograničenom odgovornošću za trgovinu i usluge, OIB 44335417224, Vukovarska ulica 6/D,23000 Zadar</item>
    </izvorni_sadrzaj>
    <derivirana_varijabla naziv="DomainObject.Predmet.SudioniciListAdressOIB_1">
      <item>FINA, OIB 85821130368</item>
      <item>TRI GALEBA društvo s ograničenom odgovornošću za trgovinu i usluge, OIB 44335417224, Vukovarska ulica 6/D,23000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44335417224</item>
    </izvorni_sadrzaj>
    <derivirana_varijabla naziv="DomainObject.Predmet.SudioniciListNazivOIB_1">
      <item>, OIB 85821130368</item>
      <item>, OIB 44335417224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854</properties:Words>
  <properties:Characters>4655</properties:Characters>
  <properties:Lines>125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2016-03-10T09:16:00Z</dcterms:created>
  <dc:creator>Administrator</dc:creator>
  <cp:lastModifiedBy>wsadmin</cp:lastModifiedBy>
  <cp:lastPrinted>2016-03-15T14:10:00Z</cp:lastPrinted>
  <dcterms:modified xmlns:xsi="http://www.w3.org/2001/XMLSchema-instance" xsi:type="dcterms:W3CDTF">2016-03-15T14:11:00Z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