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1609" w14:paraId="173160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8C0390">
        <w:rPr>
          <w:szCs w:val="20"/>
        </w:rPr>
        <w:t>839</w:t>
      </w:r>
      <w:proofErr w:type="spellEnd"/>
      <w:r w:rsidR="008C0390">
        <w:rPr>
          <w:szCs w:val="20"/>
        </w:rPr>
        <w:t>/</w:t>
      </w:r>
      <w:proofErr w:type="spellStart"/>
      <w:r w:rsidR="008C0390">
        <w:rPr>
          <w:szCs w:val="20"/>
        </w:rPr>
        <w:t>17</w:t>
      </w:r>
      <w:proofErr w:type="spellEnd"/>
      <w:r w:rsidR="0051755C">
        <w:rPr>
          <w:szCs w:val="20"/>
        </w:rPr>
        <w:t>-8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2D6276" w:rsidRPr="008834A2">
        <w:rPr>
          <w:lang w:val="pt-BR"/>
        </w:rPr>
        <w:t>TRCKO d.o.o., Zagreb, Milivoja Matošeca 8, OIB: 68841957125</w:t>
      </w:r>
      <w:r w:rsidRPr="009B01DE">
        <w:t xml:space="preserve">, </w:t>
      </w:r>
      <w:proofErr w:type="spellStart"/>
      <w:r w:rsidR="00EC0AAA">
        <w:t>11</w:t>
      </w:r>
      <w:proofErr w:type="spellEnd"/>
      <w:r w:rsidRPr="009B01DE">
        <w:t xml:space="preserve">. </w:t>
      </w:r>
      <w:r w:rsidR="00EC0AAA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3B4103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3B4103" w:rsidRPr="00D3334A">
        <w:t>Filip</w:t>
      </w:r>
      <w:r w:rsidR="003B4103">
        <w:t>u</w:t>
      </w:r>
      <w:r w:rsidR="003B4103" w:rsidRPr="00D3334A">
        <w:t xml:space="preserve"> </w:t>
      </w:r>
      <w:proofErr w:type="spellStart"/>
      <w:r w:rsidR="003B4103" w:rsidRPr="00D3334A">
        <w:t>Bilandžič</w:t>
      </w:r>
      <w:r w:rsidR="003B4103">
        <w:t>u</w:t>
      </w:r>
      <w:proofErr w:type="spellEnd"/>
      <w:r w:rsidR="003B4103" w:rsidRPr="00D3334A">
        <w:t xml:space="preserve">, </w:t>
      </w:r>
      <w:proofErr w:type="spellStart"/>
      <w:r w:rsidR="003B4103" w:rsidRPr="00D3334A">
        <w:t>OIB</w:t>
      </w:r>
      <w:proofErr w:type="spellEnd"/>
      <w:r w:rsidR="003B4103" w:rsidRPr="00D3334A">
        <w:t xml:space="preserve">: </w:t>
      </w:r>
      <w:proofErr w:type="spellStart"/>
      <w:r w:rsidR="003B4103" w:rsidRPr="00D3334A">
        <w:t>55668427880</w:t>
      </w:r>
      <w:proofErr w:type="spellEnd"/>
      <w:r w:rsidR="003B4103">
        <w:t xml:space="preserve">, </w:t>
      </w:r>
      <w:r w:rsidR="003B4103" w:rsidRPr="00D3334A">
        <w:t xml:space="preserve">Zagreb, Milivoja </w:t>
      </w:r>
      <w:proofErr w:type="spellStart"/>
      <w:r w:rsidR="003B4103" w:rsidRPr="00D3334A">
        <w:t>Matošeca</w:t>
      </w:r>
      <w:proofErr w:type="spellEnd"/>
      <w:r w:rsidR="003B4103" w:rsidRPr="00D3334A">
        <w:t xml:space="preserve"> 8</w:t>
      </w:r>
      <w:r w:rsidR="003B4103">
        <w:t>,</w:t>
      </w:r>
      <w:r>
        <w:t xml:space="preserve"> u roku od 8 dana od dostave ovog zaključka</w:t>
      </w:r>
      <w:r w:rsidR="003B4103">
        <w:t xml:space="preserve">: </w:t>
      </w:r>
      <w:r>
        <w:t xml:space="preserve"> </w:t>
      </w:r>
      <w:r w:rsidR="003B4103">
        <w:t xml:space="preserve">         </w:t>
      </w:r>
    </w:p>
    <w:p w:rsidRDefault="003B4103" w:rsidP="003B4103" w:rsidR="003B4103">
      <w:pPr>
        <w:jc w:val="both"/>
      </w:pPr>
    </w:p>
    <w:p w:rsidRDefault="003B4103" w:rsidP="003B4103" w:rsidR="003B4103">
      <w:pPr>
        <w:ind w:firstLine="708"/>
        <w:jc w:val="both"/>
      </w:pPr>
      <w:r>
        <w:t xml:space="preserve">- </w:t>
      </w:r>
      <w:r w:rsidR="00CF4810">
        <w:t>očitovati na navode 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>
        <w:t>10</w:t>
      </w:r>
      <w:proofErr w:type="spellEnd"/>
      <w:r w:rsidR="00CF4810">
        <w:t xml:space="preserve">. </w:t>
      </w:r>
      <w:r>
        <w:t>svibnja</w:t>
      </w:r>
      <w:r w:rsidR="00CF4810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iz kojeg proizlazi </w:t>
      </w:r>
      <w:r>
        <w:t xml:space="preserve">kako je </w:t>
      </w:r>
      <w:r w:rsidR="005E3446">
        <w:t xml:space="preserve">dužnik </w:t>
      </w:r>
      <w:r>
        <w:t xml:space="preserve">vlasnik vozila (teretnog automobila) marke Mercedes, model </w:t>
      </w:r>
      <w:proofErr w:type="spellStart"/>
      <w:r>
        <w:t>313CDI</w:t>
      </w:r>
      <w:proofErr w:type="spellEnd"/>
      <w:r>
        <w:t xml:space="preserve"> tip SPRINTER, godina proizvodnje </w:t>
      </w:r>
      <w:proofErr w:type="spellStart"/>
      <w:r>
        <w:t>2003</w:t>
      </w:r>
      <w:proofErr w:type="spellEnd"/>
      <w:r>
        <w:t xml:space="preserve">., snage </w:t>
      </w:r>
      <w:proofErr w:type="spellStart"/>
      <w:r>
        <w:t>95</w:t>
      </w:r>
      <w:proofErr w:type="spellEnd"/>
      <w:r>
        <w:t xml:space="preserve"> </w:t>
      </w:r>
      <w:proofErr w:type="spellStart"/>
      <w:r>
        <w:t>kWh</w:t>
      </w:r>
      <w:proofErr w:type="spellEnd"/>
      <w:r>
        <w:t xml:space="preserve">, te </w:t>
      </w:r>
    </w:p>
    <w:p w:rsidRDefault="003B4103" w:rsidP="003B4103" w:rsidR="003B4103">
      <w:pPr>
        <w:ind w:firstLine="708"/>
        <w:jc w:val="both"/>
      </w:pPr>
    </w:p>
    <w:p w:rsidRDefault="003B4103" w:rsidP="003B4103" w:rsidR="00CF4810">
      <w:pPr>
        <w:ind w:firstLine="708"/>
        <w:jc w:val="both"/>
      </w:pPr>
      <w:r>
        <w:t>- dostaviti presliku prometne dozvole i knjižice vozila za navedeno vozilo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C0AAA">
        <w:t>11</w:t>
      </w:r>
      <w:proofErr w:type="spellEnd"/>
      <w:r w:rsidRPr="009B01DE">
        <w:t xml:space="preserve">. </w:t>
      </w:r>
      <w:r w:rsidR="00EC0AAA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1755C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51755C" w:rsidP="0051755C" w:rsidR="0051755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1755C" w:rsidP="0051755C" w:rsidR="0051755C">
      <w:pPr>
        <w:autoSpaceDE w:val="false"/>
        <w:autoSpaceDN w:val="false"/>
        <w:adjustRightInd w:val="false"/>
      </w:pPr>
      <w:r>
        <w:t>Petra Čiček</w:t>
      </w:r>
    </w:p>
    <w:p w:rsidRDefault="00D0618B" w:rsidP="0051755C" w:rsidR="00D0618B" w:rsidRPr="005175F0"/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46069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D6276"/>
    <w:rsid w:val="002F0CC6"/>
    <w:rsid w:val="002F4318"/>
    <w:rsid w:val="003045B2"/>
    <w:rsid w:val="00335303"/>
    <w:rsid w:val="00383F00"/>
    <w:rsid w:val="003B4103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5C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0390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C0AAA"/>
    <w:rsid w:val="00ED6659"/>
    <w:rsid w:val="00F03796"/>
    <w:rsid w:val="00F168A2"/>
    <w:rsid w:val="00F94DEE"/>
    <w:rsid w:val="00F976B4"/>
    <w:rsid w:val="00FA383D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St-839/2017-8</izvorni_sadrzaj>
    <derivirana_varijabla naziv="DomainObject.Oznaka_1">St-839/2017-8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St-839/2017-8</izvorni_sadrzaj>
    <derivirana_varijabla naziv="DomainObject.PoslovniBrojDokumenta_1">St-839/2017-8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F6A79-4B58-47A8-B4FF-823D8917D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161</properties:Words>
  <properties:Characters>835</properties:Characters>
  <properties:Lines>38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2017-05-11T06:29:00Z</cp:lastPrinted>
  <dcterms:modified xmlns:xsi="http://www.w3.org/2001/XMLSchema-instance" xsi:type="dcterms:W3CDTF">2017-05-11T06:29:00Z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