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59a72" w14:paraId="c659a72" w:rsidRDefault="003D65C7" w:rsidP="005D7BF8" w:rsidR="003D65C7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65C7" w:rsidP="005D7BF8" w:rsidR="003D65C7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3D65C7" w:rsidP="005D7BF8" w:rsidR="003D65C7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3D65C7" w:rsidP="005D7BF8" w:rsidR="003D65C7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B23DF4" w:rsidP="0030222D" w:rsidR="00B23DF4" w:rsidRPr="00253D10">
      <w:pPr>
        <w:jc w:val="both"/>
        <w:rPr>
          <w:b/>
        </w:rPr>
      </w:pP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D506A2" w:rsidR="0030222D" w:rsidRPr="00253D10">
      <w:pPr>
        <w:jc w:val="both"/>
      </w:pPr>
      <w:r>
        <w:tab/>
      </w:r>
      <w:r w:rsidR="0030222D" w:rsidRPr="00253D10">
        <w:t>Trgovački sud u Rijeci,</w:t>
      </w:r>
      <w:r w:rsidR="005727AC">
        <w:t xml:space="preserve"> OIB 88785964957,</w:t>
      </w:r>
      <w:r w:rsidR="0030222D" w:rsidRPr="00253D10">
        <w:t xml:space="preserve"> po sucu</w:t>
      </w:r>
      <w:r w:rsidR="00042DC5">
        <w:t xml:space="preserve"> pojedincu</w:t>
      </w:r>
      <w:r w:rsidR="0030222D" w:rsidRPr="00253D10">
        <w:t xml:space="preserve"> Danieli Korlević, u </w:t>
      </w:r>
      <w:r w:rsidR="00201F57">
        <w:t>stečajnom</w:t>
      </w:r>
      <w:r w:rsidR="00042DC5">
        <w:t xml:space="preserve"> </w:t>
      </w:r>
      <w:r w:rsidR="00201F57">
        <w:t xml:space="preserve">postupku nad dužnikom </w:t>
      </w:r>
      <w:r w:rsidR="00D506A2" w:rsidRPr="00D506A2">
        <w:rPr>
          <w:b/>
        </w:rPr>
        <w:t>KRAJANI d.o.o. Krk</w:t>
      </w:r>
      <w:r w:rsidR="00D506A2">
        <w:rPr>
          <w:b/>
        </w:rPr>
        <w:t xml:space="preserve">, </w:t>
      </w:r>
      <w:r w:rsidR="00D506A2" w:rsidRPr="00D506A2">
        <w:rPr>
          <w:b/>
        </w:rPr>
        <w:t>Nenadići bb</w:t>
      </w:r>
      <w:r w:rsidR="00B3709D">
        <w:t>,</w:t>
      </w:r>
      <w:r w:rsidR="007279AF">
        <w:rPr>
          <w:b/>
        </w:rPr>
        <w:t xml:space="preserve"> </w:t>
      </w:r>
      <w:r w:rsidR="00D506A2">
        <w:rPr>
          <w:b/>
        </w:rPr>
        <w:t xml:space="preserve">OIB </w:t>
      </w:r>
      <w:r w:rsidR="00D506A2" w:rsidRPr="00D506A2">
        <w:rPr>
          <w:b/>
        </w:rPr>
        <w:t>10917049327</w:t>
      </w:r>
      <w:r w:rsidR="00D506A2">
        <w:rPr>
          <w:b/>
        </w:rPr>
        <w:t xml:space="preserve">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B3709D">
        <w:t>, dana</w:t>
      </w:r>
      <w:r w:rsidR="00ED058C" w:rsidRPr="00253D10">
        <w:t xml:space="preserve"> </w:t>
      </w:r>
      <w:r w:rsidR="00D506A2">
        <w:t>02. ožujka</w:t>
      </w:r>
      <w:r w:rsidR="008C691F" w:rsidRPr="00253D10">
        <w:t xml:space="preserve"> 201</w:t>
      </w:r>
      <w:r w:rsidR="002B2B2A">
        <w:t>7</w:t>
      </w:r>
      <w:r w:rsidR="0030222D" w:rsidRPr="00253D10">
        <w:t>. g</w:t>
      </w:r>
      <w:r w:rsidR="00ED058C" w:rsidRPr="00253D10">
        <w:t>odine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B96827" w:rsidP="00B96827" w:rsidR="00B96827">
      <w:pPr>
        <w:pStyle w:val="Odlomakpopisa"/>
        <w:ind w:left="1140"/>
        <w:jc w:val="both"/>
      </w:pPr>
    </w:p>
    <w:p w:rsidRDefault="003724D3" w:rsidP="00B96827" w:rsidR="002B2B2A">
      <w:pPr>
        <w:pStyle w:val="Odlomakpopisa"/>
        <w:numPr>
          <w:ilvl w:val="0"/>
          <w:numId w:val="9"/>
        </w:numPr>
        <w:ind w:hanging="709" w:left="709"/>
        <w:jc w:val="both"/>
      </w:pPr>
      <w:r w:rsidRPr="00253D10">
        <w:t>Utvrđene su</w:t>
      </w:r>
      <w:r w:rsidR="0030222D" w:rsidRPr="00253D10">
        <w:t xml:space="preserve"> tražbine sljedećih </w:t>
      </w:r>
      <w:r w:rsidR="00402E94">
        <w:t xml:space="preserve">stečajnih </w:t>
      </w:r>
      <w:r w:rsidR="0030222D" w:rsidRPr="00253D10">
        <w:t>vjerovnika viših isplatnih redova:</w:t>
      </w:r>
    </w:p>
    <w:p w:rsidRDefault="002B2B2A" w:rsidP="002B2B2A" w:rsidR="002B2B2A">
      <w:pPr>
        <w:jc w:val="both"/>
      </w:pPr>
    </w:p>
    <w:p w:rsidRDefault="002B2B2A" w:rsidP="00C14A27" w:rsidR="00C14A27">
      <w:pPr>
        <w:jc w:val="both"/>
        <w:rPr>
          <w:b/>
        </w:rPr>
      </w:pPr>
      <w:r>
        <w:t xml:space="preserve"> </w:t>
      </w:r>
      <w:r w:rsidR="00B3709D">
        <w:rPr>
          <w:b/>
        </w:rPr>
        <w:tab/>
      </w:r>
      <w:r w:rsidR="00D506A2">
        <w:rPr>
          <w:b/>
        </w:rPr>
        <w:t>prvi</w:t>
      </w:r>
      <w:r w:rsidR="00B3709D">
        <w:rPr>
          <w:b/>
        </w:rPr>
        <w:t xml:space="preserve"> viši isplatni red</w:t>
      </w:r>
    </w:p>
    <w:p w:rsidRDefault="00C14A27" w:rsidP="00C14A27" w:rsidR="00C14A27">
      <w:pPr>
        <w:jc w:val="both"/>
        <w:rPr>
          <w:b/>
        </w:rPr>
      </w:pPr>
    </w:p>
    <w:p w:rsidRDefault="00D506A2" w:rsidP="00D506A2" w:rsidR="00D506A2">
      <w:pPr>
        <w:ind w:firstLine="709"/>
        <w:jc w:val="both"/>
      </w:pPr>
      <w:r w:rsidRPr="00D506A2">
        <w:t>MATE BAJČIĆ, Krk,</w:t>
      </w:r>
      <w:r>
        <w:t xml:space="preserve"> </w:t>
      </w:r>
      <w:r w:rsidRPr="00D506A2">
        <w:t xml:space="preserve">Poljica 10, </w:t>
      </w:r>
      <w:r>
        <w:tab/>
      </w:r>
      <w:r>
        <w:tab/>
      </w:r>
      <w:r>
        <w:tab/>
      </w:r>
      <w:r>
        <w:tab/>
      </w:r>
      <w:r>
        <w:tab/>
      </w:r>
      <w:r w:rsidRPr="001B288E">
        <w:t>49.623,66 kn</w:t>
      </w:r>
    </w:p>
    <w:p w:rsidRDefault="00D506A2" w:rsidP="00D506A2" w:rsidR="00D506A2">
      <w:pPr>
        <w:ind w:firstLine="709"/>
        <w:jc w:val="both"/>
      </w:pPr>
      <w:r w:rsidRPr="00D506A2">
        <w:t>OIB</w:t>
      </w:r>
      <w:r>
        <w:t xml:space="preserve"> </w:t>
      </w:r>
      <w:r w:rsidRPr="00D506A2">
        <w:t>25786575407</w:t>
      </w:r>
    </w:p>
    <w:p w:rsidRDefault="00D506A2" w:rsidP="00D506A2" w:rsidR="00D506A2" w:rsidRPr="00D506A2">
      <w:pPr>
        <w:ind w:firstLine="709"/>
        <w:jc w:val="both"/>
      </w:pPr>
    </w:p>
    <w:p w:rsidRDefault="00D506A2" w:rsidP="00D506A2" w:rsidR="00D506A2">
      <w:pPr>
        <w:ind w:firstLine="709"/>
        <w:jc w:val="both"/>
      </w:pPr>
      <w:r w:rsidRPr="00D506A2">
        <w:t>IVA BRUSIĆ, Krk,</w:t>
      </w:r>
      <w:r>
        <w:t xml:space="preserve"> </w:t>
      </w:r>
      <w:r w:rsidRPr="00D506A2">
        <w:t xml:space="preserve">Skrbčići 2b, 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Pr="001B288E">
        <w:t>8.272,59 kn</w:t>
      </w:r>
    </w:p>
    <w:p w:rsidRDefault="00D506A2" w:rsidP="00D506A2" w:rsidR="00D506A2">
      <w:pPr>
        <w:ind w:firstLine="709"/>
        <w:jc w:val="both"/>
      </w:pPr>
      <w:r w:rsidRPr="00D506A2">
        <w:t xml:space="preserve">OIB 05062554996 </w:t>
      </w:r>
    </w:p>
    <w:p w:rsidRDefault="00D506A2" w:rsidP="00D506A2" w:rsidR="00D506A2" w:rsidRPr="00D506A2">
      <w:pPr>
        <w:ind w:firstLine="709"/>
        <w:jc w:val="both"/>
      </w:pPr>
    </w:p>
    <w:p w:rsidRDefault="00D506A2" w:rsidP="00D506A2" w:rsidR="00D506A2">
      <w:pPr>
        <w:ind w:firstLine="709"/>
        <w:jc w:val="both"/>
      </w:pPr>
      <w:r w:rsidRPr="00D506A2">
        <w:t>JELENA BRUSIĆ, Krk,</w:t>
      </w:r>
      <w:r>
        <w:t xml:space="preserve"> </w:t>
      </w:r>
      <w:r w:rsidRPr="00D506A2">
        <w:t xml:space="preserve">Brusići 24, </w:t>
      </w:r>
      <w:r>
        <w:tab/>
      </w:r>
      <w:r>
        <w:tab/>
      </w:r>
      <w:r>
        <w:tab/>
      </w:r>
      <w:r>
        <w:tab/>
      </w:r>
      <w:r>
        <w:tab/>
      </w:r>
      <w:r w:rsidRPr="001B288E">
        <w:t>78.791,43 kn</w:t>
      </w:r>
    </w:p>
    <w:p w:rsidRDefault="00D506A2" w:rsidP="00D506A2" w:rsidR="00D506A2">
      <w:pPr>
        <w:ind w:firstLine="709"/>
        <w:jc w:val="both"/>
      </w:pPr>
      <w:r w:rsidRPr="00D506A2">
        <w:t>OIB 19507377609</w:t>
      </w:r>
    </w:p>
    <w:p w:rsidRDefault="00D506A2" w:rsidP="00D506A2" w:rsidR="00D506A2" w:rsidRPr="00D506A2">
      <w:pPr>
        <w:ind w:firstLine="709"/>
        <w:jc w:val="both"/>
      </w:pPr>
    </w:p>
    <w:p w:rsidRDefault="00D506A2" w:rsidP="00D506A2" w:rsidR="00D506A2">
      <w:pPr>
        <w:ind w:firstLine="709"/>
        <w:jc w:val="both"/>
      </w:pPr>
      <w:r w:rsidRPr="00D506A2">
        <w:t>SLAVKO BRUSIĆ, Krk,</w:t>
      </w:r>
      <w:r>
        <w:t xml:space="preserve"> </w:t>
      </w:r>
      <w:r w:rsidRPr="00D506A2">
        <w:t xml:space="preserve">Skrbčići 28, </w:t>
      </w:r>
      <w:r>
        <w:tab/>
      </w:r>
      <w:r>
        <w:tab/>
      </w:r>
      <w:r>
        <w:tab/>
      </w:r>
      <w:r>
        <w:tab/>
      </w:r>
      <w:r w:rsidRPr="001B288E">
        <w:t>30.618,08 kn</w:t>
      </w:r>
    </w:p>
    <w:p w:rsidRDefault="00D506A2" w:rsidP="00D506A2" w:rsidR="00D506A2">
      <w:pPr>
        <w:ind w:firstLine="709"/>
        <w:jc w:val="both"/>
      </w:pPr>
      <w:r w:rsidRPr="00D506A2">
        <w:t>OIB 92844488833</w:t>
      </w:r>
    </w:p>
    <w:p w:rsidRDefault="00D506A2" w:rsidP="00D506A2" w:rsidR="00D506A2" w:rsidRPr="00D506A2">
      <w:pPr>
        <w:ind w:firstLine="709"/>
        <w:jc w:val="both"/>
      </w:pPr>
    </w:p>
    <w:p w:rsidRDefault="00D506A2" w:rsidP="00D506A2" w:rsidR="00D506A2">
      <w:pPr>
        <w:ind w:firstLine="709"/>
        <w:jc w:val="both"/>
      </w:pPr>
      <w:r w:rsidRPr="00D506A2">
        <w:t xml:space="preserve">DJUJA DABIĆ, Rijeka, Venuccieve stube 5, </w:t>
      </w:r>
      <w:r>
        <w:tab/>
      </w:r>
      <w:r>
        <w:tab/>
      </w:r>
      <w:r>
        <w:tab/>
      </w:r>
      <w:r w:rsidRPr="001B288E">
        <w:t>24.921,82 kn</w:t>
      </w:r>
    </w:p>
    <w:p w:rsidRDefault="00D506A2" w:rsidP="00D506A2" w:rsidR="00D506A2">
      <w:pPr>
        <w:ind w:firstLine="709"/>
        <w:jc w:val="both"/>
      </w:pPr>
      <w:r w:rsidRPr="00D506A2">
        <w:t>OIB</w:t>
      </w:r>
      <w:r>
        <w:t xml:space="preserve"> </w:t>
      </w:r>
      <w:r w:rsidRPr="00D506A2">
        <w:t>16529946083</w:t>
      </w:r>
    </w:p>
    <w:p w:rsidRDefault="00D506A2" w:rsidP="00D506A2" w:rsidR="00D506A2" w:rsidRPr="00D506A2">
      <w:pPr>
        <w:ind w:firstLine="709"/>
        <w:jc w:val="both"/>
      </w:pPr>
    </w:p>
    <w:p w:rsidRDefault="00D506A2" w:rsidP="00D506A2" w:rsidR="00D506A2">
      <w:pPr>
        <w:ind w:firstLine="709"/>
        <w:jc w:val="both"/>
      </w:pPr>
      <w:r w:rsidRPr="00D506A2">
        <w:t>SERVETE GASHI, Rijeka,</w:t>
      </w:r>
      <w:r>
        <w:t xml:space="preserve"> </w:t>
      </w:r>
      <w:r w:rsidRPr="00D506A2">
        <w:t xml:space="preserve">M. Čurbega 1/1, </w:t>
      </w:r>
      <w:r>
        <w:tab/>
      </w:r>
      <w:r>
        <w:tab/>
      </w:r>
      <w:r>
        <w:tab/>
      </w:r>
      <w:r w:rsidRPr="001B288E">
        <w:t>20.657,28 kn</w:t>
      </w:r>
    </w:p>
    <w:p w:rsidRDefault="00D506A2" w:rsidP="00D506A2" w:rsidR="00D506A2">
      <w:pPr>
        <w:ind w:firstLine="709"/>
        <w:jc w:val="both"/>
      </w:pPr>
      <w:r w:rsidRPr="00D506A2">
        <w:t>OIB</w:t>
      </w:r>
      <w:r>
        <w:t xml:space="preserve"> </w:t>
      </w:r>
      <w:r w:rsidRPr="00D506A2">
        <w:t>92106627528</w:t>
      </w:r>
    </w:p>
    <w:p w:rsidRDefault="00D506A2" w:rsidP="00D506A2" w:rsidR="00D506A2" w:rsidRPr="00D506A2">
      <w:pPr>
        <w:ind w:firstLine="709"/>
        <w:jc w:val="both"/>
      </w:pPr>
    </w:p>
    <w:p w:rsidRDefault="00D506A2" w:rsidP="00D506A2" w:rsidR="00D506A2">
      <w:pPr>
        <w:ind w:firstLine="709"/>
        <w:jc w:val="both"/>
      </w:pPr>
      <w:r w:rsidRPr="00D506A2">
        <w:t xml:space="preserve">KSENIJA IVANIŠEVIĆ, Rijeka, </w:t>
      </w:r>
      <w:r>
        <w:tab/>
      </w:r>
      <w:r>
        <w:tab/>
      </w:r>
      <w:r>
        <w:tab/>
      </w:r>
      <w:r>
        <w:tab/>
      </w:r>
      <w:r>
        <w:tab/>
      </w:r>
      <w:r w:rsidRPr="001B288E">
        <w:t>15.318,29 kn</w:t>
      </w:r>
    </w:p>
    <w:p w:rsidRDefault="00D506A2" w:rsidP="00D506A2" w:rsidR="00D506A2">
      <w:pPr>
        <w:ind w:firstLine="709"/>
        <w:jc w:val="both"/>
      </w:pPr>
      <w:r w:rsidRPr="00D506A2">
        <w:t>Šetalište V. Nazora 29/1, OIB 80217341054</w:t>
      </w:r>
    </w:p>
    <w:p w:rsidRDefault="00D506A2" w:rsidP="00D506A2" w:rsidR="00D506A2" w:rsidRPr="00D506A2">
      <w:pPr>
        <w:ind w:firstLine="709"/>
        <w:jc w:val="both"/>
      </w:pPr>
    </w:p>
    <w:p w:rsidRDefault="00D506A2" w:rsidP="00D506A2" w:rsidR="00D506A2">
      <w:pPr>
        <w:ind w:firstLine="709"/>
        <w:jc w:val="both"/>
      </w:pPr>
      <w:r w:rsidRPr="00D506A2">
        <w:t>SPASE IVOŠEVIĆ,</w:t>
      </w:r>
      <w:r>
        <w:t xml:space="preserve"> </w:t>
      </w:r>
      <w:r w:rsidRPr="00D506A2">
        <w:t xml:space="preserve">Drežnica, Krakar 21, </w:t>
      </w:r>
      <w:r>
        <w:tab/>
      </w:r>
      <w:r>
        <w:tab/>
      </w:r>
      <w:r>
        <w:tab/>
      </w:r>
      <w:r>
        <w:tab/>
      </w:r>
      <w:r w:rsidRPr="001B288E">
        <w:t>11.983,96 kn</w:t>
      </w:r>
    </w:p>
    <w:p w:rsidRDefault="00D506A2" w:rsidP="00D506A2" w:rsidR="00D506A2">
      <w:pPr>
        <w:ind w:firstLine="709"/>
        <w:jc w:val="both"/>
      </w:pPr>
      <w:r w:rsidRPr="00D506A2">
        <w:t>OIB</w:t>
      </w:r>
      <w:r>
        <w:t xml:space="preserve"> </w:t>
      </w:r>
      <w:r w:rsidRPr="00D506A2">
        <w:t>74398173332</w:t>
      </w:r>
    </w:p>
    <w:p w:rsidRDefault="00D506A2" w:rsidP="00D506A2" w:rsidR="00D506A2" w:rsidRPr="00D506A2">
      <w:pPr>
        <w:ind w:firstLine="709"/>
        <w:jc w:val="both"/>
      </w:pPr>
    </w:p>
    <w:p w:rsidRDefault="00D506A2" w:rsidP="00D506A2" w:rsidR="00D506A2">
      <w:pPr>
        <w:ind w:firstLine="709"/>
        <w:jc w:val="both"/>
      </w:pPr>
      <w:r w:rsidRPr="00D506A2">
        <w:t>DOBRINKA KEFEČEK,</w:t>
      </w:r>
      <w:r>
        <w:t xml:space="preserve"> </w:t>
      </w:r>
      <w:r w:rsidRPr="00D506A2">
        <w:t xml:space="preserve">Rijeka, Baretićevo 2, </w:t>
      </w:r>
      <w:r>
        <w:tab/>
      </w:r>
      <w:r>
        <w:tab/>
      </w:r>
      <w:r>
        <w:tab/>
      </w:r>
      <w:r w:rsidRPr="001B288E">
        <w:t>23.612,82 kn</w:t>
      </w:r>
    </w:p>
    <w:p w:rsidRDefault="00D506A2" w:rsidP="00D506A2" w:rsidR="00D506A2">
      <w:pPr>
        <w:ind w:firstLine="709"/>
        <w:jc w:val="both"/>
      </w:pPr>
      <w:r w:rsidRPr="00D506A2">
        <w:t>OIB 84000666277</w:t>
      </w:r>
    </w:p>
    <w:p w:rsidRDefault="00D506A2" w:rsidP="00D506A2" w:rsidR="00D506A2" w:rsidRPr="00D506A2">
      <w:pPr>
        <w:ind w:firstLine="709"/>
        <w:jc w:val="both"/>
      </w:pPr>
    </w:p>
    <w:p w:rsidRDefault="00D506A2" w:rsidP="00D506A2" w:rsidR="00D506A2">
      <w:pPr>
        <w:ind w:firstLine="709"/>
        <w:jc w:val="both"/>
      </w:pPr>
      <w:r w:rsidRPr="00D506A2">
        <w:t>SRĐAN LIVERIĆ,</w:t>
      </w:r>
      <w:r>
        <w:t xml:space="preserve"> </w:t>
      </w:r>
      <w:r w:rsidRPr="00D506A2">
        <w:t xml:space="preserve">Malinska, Dubašljanska 116, </w:t>
      </w:r>
      <w:r>
        <w:tab/>
      </w:r>
      <w:r>
        <w:tab/>
      </w:r>
      <w:r>
        <w:tab/>
      </w:r>
      <w:r w:rsidR="002C72D6" w:rsidRPr="001B288E">
        <w:t>29.726,10 kn</w:t>
      </w:r>
    </w:p>
    <w:p w:rsidRDefault="00D506A2" w:rsidP="00D506A2" w:rsidR="00D506A2" w:rsidRPr="00D506A2">
      <w:pPr>
        <w:ind w:firstLine="709"/>
        <w:jc w:val="both"/>
      </w:pPr>
      <w:r w:rsidRPr="00D506A2">
        <w:t>OIB 87852514495</w:t>
      </w:r>
    </w:p>
    <w:p w:rsidRDefault="00D506A2" w:rsidP="00D506A2" w:rsidR="00D506A2">
      <w:pPr>
        <w:ind w:firstLine="709"/>
        <w:jc w:val="both"/>
      </w:pPr>
      <w:r w:rsidRPr="00D506A2">
        <w:lastRenderedPageBreak/>
        <w:t xml:space="preserve">MARIJA MIRKOVIĆ, Krk, Nenadići 28, </w:t>
      </w:r>
      <w:r w:rsidR="002C72D6">
        <w:tab/>
      </w:r>
      <w:r w:rsidR="002C72D6">
        <w:tab/>
      </w:r>
      <w:r w:rsidR="002C72D6">
        <w:tab/>
      </w:r>
      <w:r w:rsidR="002C72D6">
        <w:tab/>
      </w:r>
      <w:r w:rsidR="002C72D6" w:rsidRPr="001B288E">
        <w:t>22.100,80 kn</w:t>
      </w:r>
    </w:p>
    <w:p w:rsidRDefault="00D506A2" w:rsidP="00D506A2" w:rsidR="00D506A2">
      <w:pPr>
        <w:ind w:firstLine="709"/>
        <w:jc w:val="both"/>
      </w:pPr>
      <w:r w:rsidRPr="00D506A2">
        <w:t>OIB</w:t>
      </w:r>
      <w:r>
        <w:t xml:space="preserve"> </w:t>
      </w:r>
      <w:r w:rsidRPr="00D506A2">
        <w:t>77476442851</w:t>
      </w:r>
    </w:p>
    <w:p w:rsidRDefault="00D506A2" w:rsidP="00D506A2" w:rsidR="00D506A2" w:rsidRPr="00D506A2">
      <w:pPr>
        <w:ind w:firstLine="709"/>
        <w:jc w:val="both"/>
      </w:pPr>
    </w:p>
    <w:p w:rsidRDefault="00D506A2" w:rsidP="00D506A2" w:rsidR="00D506A2">
      <w:pPr>
        <w:ind w:firstLine="709"/>
        <w:jc w:val="both"/>
      </w:pPr>
      <w:r w:rsidRPr="00D506A2">
        <w:t>ANTON MRŠIĆ, Krk,</w:t>
      </w:r>
      <w:r>
        <w:t xml:space="preserve"> </w:t>
      </w:r>
      <w:r w:rsidRPr="00D506A2">
        <w:t xml:space="preserve">Linardići 34, </w:t>
      </w:r>
      <w:r w:rsidR="002C72D6">
        <w:tab/>
      </w:r>
      <w:r w:rsidR="002C72D6">
        <w:tab/>
      </w:r>
      <w:r w:rsidR="002C72D6">
        <w:tab/>
      </w:r>
      <w:r w:rsidR="002C72D6">
        <w:tab/>
      </w:r>
      <w:r w:rsidR="002C72D6">
        <w:tab/>
        <w:t xml:space="preserve">  </w:t>
      </w:r>
      <w:r w:rsidR="002C72D6" w:rsidRPr="001B288E">
        <w:t>9.319,12 kn</w:t>
      </w:r>
    </w:p>
    <w:p w:rsidRDefault="00D506A2" w:rsidP="00D506A2" w:rsidR="00D506A2">
      <w:pPr>
        <w:ind w:firstLine="709"/>
        <w:jc w:val="both"/>
      </w:pPr>
      <w:r w:rsidRPr="00D506A2">
        <w:t>OIB 89893418224</w:t>
      </w:r>
    </w:p>
    <w:p w:rsidRDefault="00D506A2" w:rsidP="00D506A2" w:rsidR="00D506A2" w:rsidRPr="00D506A2">
      <w:pPr>
        <w:ind w:firstLine="709"/>
        <w:jc w:val="both"/>
      </w:pPr>
    </w:p>
    <w:p w:rsidRDefault="00D506A2" w:rsidP="00D506A2" w:rsidR="00D506A2">
      <w:pPr>
        <w:ind w:firstLine="709"/>
        <w:jc w:val="both"/>
      </w:pPr>
      <w:r w:rsidRPr="00D506A2">
        <w:t>MARKO RUDMAN,</w:t>
      </w:r>
      <w:r>
        <w:t xml:space="preserve"> </w:t>
      </w:r>
      <w:r w:rsidRPr="00D506A2">
        <w:t xml:space="preserve">Zagreb, Lovački put 2a, </w:t>
      </w:r>
      <w:r w:rsidR="002C72D6">
        <w:tab/>
      </w:r>
      <w:r w:rsidR="002C72D6">
        <w:tab/>
      </w:r>
      <w:r w:rsidR="002C72D6">
        <w:tab/>
        <w:t xml:space="preserve">     </w:t>
      </w:r>
      <w:r w:rsidR="002C72D6" w:rsidRPr="001B288E">
        <w:t>877,09 kn</w:t>
      </w:r>
    </w:p>
    <w:p w:rsidRDefault="00D506A2" w:rsidP="00D506A2" w:rsidR="00D506A2">
      <w:pPr>
        <w:ind w:firstLine="709"/>
        <w:jc w:val="both"/>
      </w:pPr>
      <w:r w:rsidRPr="00D506A2">
        <w:t>OIB 27107369214</w:t>
      </w:r>
    </w:p>
    <w:p w:rsidRDefault="00D506A2" w:rsidP="00D506A2" w:rsidR="00D506A2" w:rsidRPr="00D506A2">
      <w:pPr>
        <w:ind w:firstLine="709"/>
        <w:jc w:val="both"/>
      </w:pPr>
    </w:p>
    <w:p w:rsidRDefault="00D506A2" w:rsidP="00D506A2" w:rsidR="00D506A2">
      <w:pPr>
        <w:ind w:firstLine="709"/>
        <w:jc w:val="both"/>
      </w:pPr>
      <w:r w:rsidRPr="00D506A2">
        <w:t>JOSIP RUŠIN, Mali Lošinj,</w:t>
      </w:r>
      <w:r>
        <w:t xml:space="preserve"> </w:t>
      </w:r>
      <w:r w:rsidRPr="00D506A2">
        <w:t xml:space="preserve">M. Vidulića 87, </w:t>
      </w:r>
      <w:r w:rsidR="002C72D6">
        <w:tab/>
      </w:r>
      <w:r w:rsidR="002C72D6">
        <w:tab/>
      </w:r>
      <w:r w:rsidR="002C72D6">
        <w:tab/>
      </w:r>
      <w:r w:rsidR="002C72D6" w:rsidRPr="001B288E">
        <w:t>19.305,39 kn</w:t>
      </w:r>
    </w:p>
    <w:p w:rsidRDefault="00D506A2" w:rsidP="00D506A2" w:rsidR="00D506A2">
      <w:pPr>
        <w:ind w:firstLine="709"/>
        <w:jc w:val="both"/>
      </w:pPr>
      <w:r w:rsidRPr="00D506A2">
        <w:t>OIB</w:t>
      </w:r>
      <w:r>
        <w:t xml:space="preserve"> </w:t>
      </w:r>
      <w:r w:rsidRPr="00D506A2">
        <w:t>15367675416</w:t>
      </w:r>
    </w:p>
    <w:p w:rsidRDefault="00D506A2" w:rsidP="00D506A2" w:rsidR="00D506A2" w:rsidRPr="00D506A2">
      <w:pPr>
        <w:ind w:firstLine="709"/>
        <w:jc w:val="both"/>
      </w:pPr>
    </w:p>
    <w:p w:rsidRDefault="00D506A2" w:rsidP="00D506A2" w:rsidR="00D506A2">
      <w:pPr>
        <w:ind w:firstLine="709"/>
        <w:jc w:val="both"/>
      </w:pPr>
      <w:r w:rsidRPr="00D506A2">
        <w:t xml:space="preserve">ANITA SUBOTIĆ, Rijeka, Franje Čandeka 23a, </w:t>
      </w:r>
      <w:r w:rsidR="002C72D6">
        <w:tab/>
      </w:r>
      <w:r w:rsidR="002C72D6">
        <w:tab/>
      </w:r>
      <w:r w:rsidR="002C72D6">
        <w:tab/>
      </w:r>
      <w:r w:rsidR="002C72D6" w:rsidRPr="001B288E">
        <w:t>22.622,04 kn</w:t>
      </w:r>
    </w:p>
    <w:p w:rsidRDefault="00D506A2" w:rsidP="00D506A2" w:rsidR="00D506A2">
      <w:pPr>
        <w:ind w:firstLine="709"/>
        <w:jc w:val="both"/>
      </w:pPr>
      <w:r w:rsidRPr="00D506A2">
        <w:t>OIB 73638388940</w:t>
      </w:r>
    </w:p>
    <w:p w:rsidRDefault="00D506A2" w:rsidP="00D506A2" w:rsidR="00D506A2" w:rsidRPr="00D506A2">
      <w:pPr>
        <w:ind w:firstLine="709"/>
        <w:jc w:val="both"/>
      </w:pPr>
    </w:p>
    <w:p w:rsidRDefault="00D506A2" w:rsidP="00D506A2" w:rsidR="00D506A2">
      <w:pPr>
        <w:ind w:firstLine="709"/>
        <w:jc w:val="both"/>
      </w:pPr>
      <w:r w:rsidRPr="00D506A2">
        <w:t>SLAVKA SUBOTIĆ,</w:t>
      </w:r>
      <w:r>
        <w:t xml:space="preserve"> </w:t>
      </w:r>
      <w:r w:rsidRPr="00D506A2">
        <w:t xml:space="preserve">Kraljevica, Milana Šenoe 2, </w:t>
      </w:r>
      <w:r w:rsidR="002C72D6">
        <w:tab/>
      </w:r>
      <w:r w:rsidR="002C72D6">
        <w:tab/>
      </w:r>
      <w:r w:rsidR="002C72D6">
        <w:tab/>
      </w:r>
      <w:r w:rsidR="002C72D6" w:rsidRPr="001B288E">
        <w:t>21.990,27 kn</w:t>
      </w:r>
    </w:p>
    <w:p w:rsidRDefault="00D506A2" w:rsidP="00D506A2" w:rsidR="00D506A2" w:rsidRPr="00D506A2">
      <w:pPr>
        <w:ind w:firstLine="709"/>
        <w:jc w:val="both"/>
      </w:pPr>
      <w:r w:rsidRPr="00D506A2">
        <w:t>OIB 96817082738</w:t>
      </w:r>
    </w:p>
    <w:p w:rsidRDefault="00D506A2" w:rsidP="00D506A2" w:rsidR="00D506A2" w:rsidRPr="00D506A2">
      <w:pPr>
        <w:ind w:firstLine="709"/>
        <w:jc w:val="both"/>
      </w:pPr>
    </w:p>
    <w:p w:rsidRDefault="00D506A2" w:rsidP="00D506A2" w:rsidR="00D506A2">
      <w:pPr>
        <w:ind w:firstLine="709"/>
        <w:jc w:val="both"/>
      </w:pPr>
      <w:r w:rsidRPr="00D506A2">
        <w:t>DANIJELA VARGA,</w:t>
      </w:r>
      <w:r>
        <w:t xml:space="preserve"> </w:t>
      </w:r>
      <w:r w:rsidRPr="00D506A2">
        <w:t xml:space="preserve">Bakar, Hreljin 197, </w:t>
      </w:r>
      <w:r w:rsidR="002C72D6">
        <w:tab/>
      </w:r>
      <w:r w:rsidR="002C72D6">
        <w:tab/>
      </w:r>
      <w:r w:rsidR="002C72D6">
        <w:tab/>
        <w:t xml:space="preserve">  </w:t>
      </w:r>
      <w:r w:rsidR="002C72D6">
        <w:tab/>
        <w:t xml:space="preserve">  </w:t>
      </w:r>
      <w:r w:rsidR="002C72D6" w:rsidRPr="001B288E">
        <w:t>8.793,20 kn</w:t>
      </w:r>
    </w:p>
    <w:p w:rsidRDefault="00D506A2" w:rsidP="00D506A2" w:rsidR="00D506A2" w:rsidRPr="00D506A2">
      <w:pPr>
        <w:ind w:firstLine="709"/>
        <w:jc w:val="both"/>
      </w:pPr>
      <w:r w:rsidRPr="00D506A2">
        <w:t>OIB 58880768987</w:t>
      </w:r>
    </w:p>
    <w:p w:rsidRDefault="00D506A2" w:rsidP="00D506A2" w:rsidR="00D506A2" w:rsidRPr="00D506A2">
      <w:pPr>
        <w:ind w:firstLine="709"/>
        <w:jc w:val="both"/>
      </w:pPr>
    </w:p>
    <w:p w:rsidRDefault="00D506A2" w:rsidP="00D506A2" w:rsidR="00D506A2">
      <w:pPr>
        <w:ind w:firstLine="709"/>
        <w:jc w:val="both"/>
      </w:pPr>
      <w:r w:rsidRPr="00D506A2">
        <w:t xml:space="preserve">BISERKA ŽGALJIĆ, Rijeka, M. Čurbega 1/2, </w:t>
      </w:r>
      <w:r w:rsidR="002C72D6">
        <w:tab/>
      </w:r>
      <w:r w:rsidR="002C72D6">
        <w:tab/>
      </w:r>
      <w:r w:rsidR="002C72D6">
        <w:tab/>
      </w:r>
      <w:r w:rsidR="002C72D6" w:rsidRPr="001B288E">
        <w:t>22.771,85  kn</w:t>
      </w:r>
    </w:p>
    <w:p w:rsidRDefault="00D506A2" w:rsidP="00D506A2" w:rsidR="00D506A2" w:rsidRPr="00D506A2">
      <w:pPr>
        <w:ind w:firstLine="709"/>
        <w:jc w:val="both"/>
      </w:pPr>
      <w:r w:rsidRPr="00D506A2">
        <w:t>OIB 62006799088</w:t>
      </w:r>
    </w:p>
    <w:p w:rsidRDefault="00D506A2" w:rsidP="00D506A2" w:rsidR="00D506A2">
      <w:pPr>
        <w:ind w:firstLine="709"/>
        <w:jc w:val="both"/>
      </w:pPr>
    </w:p>
    <w:p w:rsidRDefault="00D506A2" w:rsidP="00D506A2" w:rsidR="00D506A2" w:rsidRPr="00D506A2">
      <w:pPr>
        <w:ind w:firstLine="709"/>
        <w:jc w:val="both"/>
      </w:pPr>
      <w:r w:rsidRPr="00D506A2">
        <w:t>IVAN FRANOLIĆ,</w:t>
      </w:r>
      <w:r>
        <w:t xml:space="preserve"> </w:t>
      </w:r>
      <w:r w:rsidRPr="00D506A2">
        <w:t xml:space="preserve">Malinska, Sv. Anton 93, </w:t>
      </w:r>
      <w:r w:rsidR="002C72D6">
        <w:tab/>
      </w:r>
      <w:r w:rsidR="002C72D6">
        <w:tab/>
      </w:r>
      <w:r w:rsidR="002C72D6">
        <w:tab/>
      </w:r>
      <w:r w:rsidR="002C72D6" w:rsidRPr="00982E18">
        <w:t>95.070,00 kn</w:t>
      </w:r>
    </w:p>
    <w:p w:rsidRDefault="00D506A2" w:rsidP="00D506A2" w:rsidR="00D506A2">
      <w:pPr>
        <w:ind w:firstLine="709"/>
        <w:jc w:val="both"/>
      </w:pPr>
      <w:r w:rsidRPr="00D506A2">
        <w:t>OIB 01521382259</w:t>
      </w:r>
    </w:p>
    <w:p w:rsidRDefault="00D506A2" w:rsidP="00D506A2" w:rsidR="00D506A2" w:rsidRPr="00D506A2">
      <w:pPr>
        <w:ind w:firstLine="709"/>
        <w:jc w:val="both"/>
      </w:pPr>
    </w:p>
    <w:p w:rsidRDefault="00D506A2" w:rsidP="00D506A2" w:rsidR="00D506A2">
      <w:pPr>
        <w:ind w:firstLine="709"/>
        <w:jc w:val="both"/>
      </w:pPr>
      <w:r w:rsidRPr="00D506A2">
        <w:t xml:space="preserve">IVANA LUKIŠKI, Bajčići, Bajčići 3a, </w:t>
      </w:r>
      <w:r w:rsidR="002C72D6">
        <w:tab/>
      </w:r>
      <w:r w:rsidR="002C72D6">
        <w:tab/>
      </w:r>
      <w:r w:rsidR="002C72D6">
        <w:tab/>
      </w:r>
      <w:r w:rsidR="002C72D6">
        <w:tab/>
      </w:r>
      <w:r w:rsidR="002C72D6" w:rsidRPr="00982E18">
        <w:t>46.914,00 kn</w:t>
      </w:r>
    </w:p>
    <w:p w:rsidRDefault="00D506A2" w:rsidP="00D506A2" w:rsidR="00D506A2" w:rsidRPr="00D506A2">
      <w:pPr>
        <w:ind w:firstLine="709"/>
        <w:jc w:val="both"/>
      </w:pPr>
      <w:r w:rsidRPr="00D506A2">
        <w:t>OIB 33702594707</w:t>
      </w:r>
    </w:p>
    <w:p w:rsidRDefault="00D506A2" w:rsidP="00C14A27" w:rsidR="00D506A2">
      <w:pPr>
        <w:jc w:val="both"/>
        <w:rPr>
          <w:b/>
        </w:rPr>
      </w:pPr>
    </w:p>
    <w:p w:rsidRDefault="00EB383B" w:rsidP="00C14A27" w:rsidR="00EB383B">
      <w:pPr>
        <w:jc w:val="both"/>
        <w:rPr>
          <w:b/>
        </w:rPr>
      </w:pPr>
    </w:p>
    <w:p w:rsidRDefault="00D506A2" w:rsidP="00C14A27" w:rsidR="00D506A2">
      <w:pPr>
        <w:jc w:val="both"/>
        <w:rPr>
          <w:b/>
        </w:rPr>
      </w:pPr>
      <w:r>
        <w:t xml:space="preserve"> </w:t>
      </w:r>
      <w:r>
        <w:rPr>
          <w:b/>
        </w:rPr>
        <w:tab/>
        <w:t>drugi viši isplatni red</w:t>
      </w:r>
    </w:p>
    <w:p w:rsidRDefault="00D506A2" w:rsidP="00C14A27" w:rsidR="00D506A2">
      <w:pPr>
        <w:jc w:val="both"/>
        <w:rPr>
          <w:b/>
        </w:rPr>
      </w:pPr>
    </w:p>
    <w:p w:rsidRDefault="00D506A2" w:rsidP="00D506A2" w:rsidR="00D506A2">
      <w:pPr>
        <w:ind w:left="709"/>
        <w:jc w:val="both"/>
      </w:pPr>
      <w:r w:rsidRPr="00D506A2">
        <w:t>REPUBLIKA HRVATSKA, OIB</w:t>
      </w:r>
      <w:r>
        <w:t xml:space="preserve"> </w:t>
      </w:r>
      <w:r w:rsidRPr="00D506A2">
        <w:t>52634238587</w:t>
      </w:r>
      <w:r w:rsidR="002C72D6">
        <w:tab/>
      </w:r>
      <w:r w:rsidR="002C72D6">
        <w:tab/>
      </w:r>
      <w:r w:rsidR="002C72D6">
        <w:tab/>
      </w:r>
      <w:r w:rsidR="002C72D6" w:rsidRPr="00982E18">
        <w:t>56.469,65 kn</w:t>
      </w:r>
    </w:p>
    <w:p w:rsidRDefault="00D506A2" w:rsidP="00D506A2" w:rsidR="00D506A2" w:rsidRPr="00D506A2">
      <w:pPr>
        <w:ind w:left="709"/>
        <w:jc w:val="both"/>
      </w:pPr>
    </w:p>
    <w:p w:rsidRDefault="00D506A2" w:rsidP="00D506A2" w:rsidR="00D506A2">
      <w:pPr>
        <w:ind w:left="709"/>
        <w:jc w:val="both"/>
      </w:pPr>
      <w:r w:rsidRPr="00D506A2">
        <w:t xml:space="preserve">UGOR d.o.o. Rijeka, Delta bb, </w:t>
      </w:r>
      <w:r w:rsidR="002C72D6">
        <w:tab/>
      </w:r>
      <w:r w:rsidR="002C72D6">
        <w:tab/>
      </w:r>
      <w:r w:rsidR="002C72D6">
        <w:tab/>
      </w:r>
      <w:r w:rsidR="002C72D6">
        <w:tab/>
      </w:r>
      <w:r w:rsidR="002C72D6">
        <w:tab/>
      </w:r>
      <w:r w:rsidR="002C72D6" w:rsidRPr="001B288E">
        <w:t>38.947,34 kn</w:t>
      </w:r>
    </w:p>
    <w:p w:rsidRDefault="00D506A2" w:rsidP="00D506A2" w:rsidR="00D506A2">
      <w:pPr>
        <w:ind w:left="709"/>
        <w:jc w:val="both"/>
      </w:pPr>
      <w:r w:rsidRPr="00D506A2">
        <w:t>OIB 29823625866</w:t>
      </w:r>
    </w:p>
    <w:p w:rsidRDefault="00D506A2" w:rsidP="00D506A2" w:rsidR="00D506A2" w:rsidRPr="00D506A2">
      <w:pPr>
        <w:ind w:left="709"/>
        <w:jc w:val="both"/>
      </w:pPr>
    </w:p>
    <w:p w:rsidRDefault="00D506A2" w:rsidP="00D506A2" w:rsidR="00D506A2">
      <w:pPr>
        <w:ind w:left="709"/>
        <w:jc w:val="both"/>
      </w:pPr>
      <w:r w:rsidRPr="00D506A2">
        <w:t>HRVATSKI TELEKOM</w:t>
      </w:r>
      <w:r>
        <w:t xml:space="preserve"> </w:t>
      </w:r>
      <w:r w:rsidRPr="00D506A2">
        <w:t>d.d. Zagreb, R. F.</w:t>
      </w:r>
      <w:r>
        <w:t xml:space="preserve"> </w:t>
      </w:r>
      <w:r w:rsidRPr="00D506A2">
        <w:t xml:space="preserve">Mihanovića 9, </w:t>
      </w:r>
      <w:r w:rsidR="002C72D6">
        <w:tab/>
      </w:r>
      <w:r w:rsidR="002C72D6">
        <w:tab/>
        <w:t xml:space="preserve">18.915,65 </w:t>
      </w:r>
      <w:r w:rsidR="002C72D6" w:rsidRPr="00A21FD6">
        <w:t>kn</w:t>
      </w:r>
    </w:p>
    <w:p w:rsidRDefault="00D506A2" w:rsidP="00D506A2" w:rsidR="00D506A2">
      <w:pPr>
        <w:ind w:left="709"/>
        <w:jc w:val="both"/>
      </w:pPr>
      <w:r w:rsidRPr="00D506A2">
        <w:t>OIB 81793146560</w:t>
      </w:r>
    </w:p>
    <w:p w:rsidRDefault="00D506A2" w:rsidP="00D506A2" w:rsidR="00D506A2" w:rsidRPr="00D506A2">
      <w:pPr>
        <w:ind w:left="709"/>
        <w:jc w:val="both"/>
      </w:pPr>
    </w:p>
    <w:p w:rsidRDefault="00D506A2" w:rsidP="00D506A2" w:rsidR="00D506A2">
      <w:pPr>
        <w:ind w:left="709"/>
        <w:jc w:val="both"/>
      </w:pPr>
      <w:r w:rsidRPr="00D506A2">
        <w:t xml:space="preserve">WIENER OSIGURANJE VIG d.d. Zagreb, Slovenska ulica 24, </w:t>
      </w:r>
      <w:r w:rsidR="002C72D6">
        <w:tab/>
        <w:t xml:space="preserve">52.145,49 </w:t>
      </w:r>
      <w:r w:rsidR="002C72D6" w:rsidRPr="00A21FD6">
        <w:t>kn</w:t>
      </w:r>
    </w:p>
    <w:p w:rsidRDefault="00D506A2" w:rsidP="00D506A2" w:rsidR="00D506A2" w:rsidRPr="00D506A2">
      <w:pPr>
        <w:ind w:left="709"/>
        <w:jc w:val="both"/>
      </w:pPr>
      <w:r w:rsidRPr="00D506A2">
        <w:t>OIB 52848403362</w:t>
      </w:r>
    </w:p>
    <w:p w:rsidRDefault="00D506A2" w:rsidP="00D506A2" w:rsidR="00D506A2">
      <w:pPr>
        <w:ind w:left="709"/>
        <w:jc w:val="both"/>
      </w:pPr>
    </w:p>
    <w:p w:rsidRDefault="00D506A2" w:rsidP="00D506A2" w:rsidR="00D506A2">
      <w:pPr>
        <w:ind w:left="709"/>
        <w:jc w:val="both"/>
      </w:pPr>
      <w:r w:rsidRPr="00D506A2">
        <w:t xml:space="preserve">BIONATURA BIDON VODE d.o.o. Zagreb, Rahitnica 3, </w:t>
      </w:r>
      <w:r w:rsidR="002C72D6">
        <w:tab/>
      </w:r>
      <w:r w:rsidR="002C72D6">
        <w:tab/>
        <w:t xml:space="preserve">10.055,97 </w:t>
      </w:r>
      <w:r w:rsidR="002C72D6" w:rsidRPr="00A21FD6">
        <w:t>kn</w:t>
      </w:r>
    </w:p>
    <w:p w:rsidRDefault="00D506A2" w:rsidP="00D506A2" w:rsidR="00D506A2">
      <w:pPr>
        <w:ind w:left="709"/>
        <w:jc w:val="both"/>
      </w:pPr>
      <w:r w:rsidRPr="00D506A2">
        <w:t>OIB</w:t>
      </w:r>
      <w:r>
        <w:t xml:space="preserve"> </w:t>
      </w:r>
      <w:r w:rsidRPr="00D506A2">
        <w:t>34227393978</w:t>
      </w:r>
    </w:p>
    <w:p w:rsidRDefault="00D506A2" w:rsidP="00D506A2" w:rsidR="00D506A2" w:rsidRPr="00D506A2">
      <w:pPr>
        <w:ind w:left="709"/>
        <w:jc w:val="both"/>
      </w:pPr>
    </w:p>
    <w:p w:rsidRDefault="00D506A2" w:rsidP="00D506A2" w:rsidR="00D506A2">
      <w:pPr>
        <w:ind w:left="709"/>
        <w:jc w:val="both"/>
      </w:pPr>
      <w:r w:rsidRPr="00D506A2">
        <w:t xml:space="preserve">FINA ZAGREB, Ulica grada Vukovara 70, </w:t>
      </w:r>
      <w:r w:rsidR="002C72D6">
        <w:tab/>
      </w:r>
      <w:r w:rsidR="002C72D6">
        <w:tab/>
      </w:r>
      <w:r w:rsidR="002C72D6">
        <w:tab/>
      </w:r>
      <w:r w:rsidR="002C72D6">
        <w:tab/>
        <w:t xml:space="preserve">  1.167,15 </w:t>
      </w:r>
      <w:r w:rsidR="002C72D6" w:rsidRPr="00A21FD6">
        <w:t>kn</w:t>
      </w:r>
    </w:p>
    <w:p w:rsidRDefault="00D506A2" w:rsidP="00D506A2" w:rsidR="00D506A2">
      <w:pPr>
        <w:ind w:left="709"/>
        <w:jc w:val="both"/>
      </w:pPr>
      <w:r w:rsidRPr="00D506A2">
        <w:t>OIB 85821130368</w:t>
      </w:r>
    </w:p>
    <w:p w:rsidRDefault="00D506A2" w:rsidP="00D506A2" w:rsidR="00D506A2">
      <w:pPr>
        <w:ind w:left="709"/>
        <w:jc w:val="both"/>
      </w:pPr>
    </w:p>
    <w:p w:rsidRDefault="00D506A2" w:rsidP="00D506A2" w:rsidR="00D506A2">
      <w:pPr>
        <w:ind w:left="709"/>
        <w:jc w:val="both"/>
      </w:pPr>
      <w:r w:rsidRPr="00D506A2">
        <w:lastRenderedPageBreak/>
        <w:t>HRVATSKE VODE</w:t>
      </w:r>
      <w:r>
        <w:t xml:space="preserve"> </w:t>
      </w:r>
      <w:r w:rsidRPr="00D506A2">
        <w:t>ZAGREB, Ulica grada</w:t>
      </w:r>
      <w:r>
        <w:t xml:space="preserve"> </w:t>
      </w:r>
      <w:r w:rsidRPr="00D506A2">
        <w:t xml:space="preserve">Vukovara 220, </w:t>
      </w:r>
      <w:r w:rsidR="002C72D6">
        <w:tab/>
        <w:t xml:space="preserve">  </w:t>
      </w:r>
      <w:r w:rsidR="002C72D6" w:rsidRPr="00982E18">
        <w:t>3.988,71 kn</w:t>
      </w:r>
    </w:p>
    <w:p w:rsidRDefault="00D506A2" w:rsidP="00D506A2" w:rsidR="00D506A2">
      <w:pPr>
        <w:ind w:left="709"/>
        <w:jc w:val="both"/>
      </w:pPr>
      <w:r w:rsidRPr="00D506A2">
        <w:t>OIB</w:t>
      </w:r>
      <w:r>
        <w:t xml:space="preserve"> </w:t>
      </w:r>
      <w:r w:rsidRPr="00D506A2">
        <w:t>28921383001</w:t>
      </w:r>
    </w:p>
    <w:p w:rsidRDefault="00D506A2" w:rsidP="00D506A2" w:rsidR="00D506A2" w:rsidRPr="00D506A2">
      <w:pPr>
        <w:ind w:left="709"/>
        <w:jc w:val="both"/>
      </w:pPr>
    </w:p>
    <w:p w:rsidRDefault="00D506A2" w:rsidP="00D506A2" w:rsidR="00D506A2">
      <w:pPr>
        <w:ind w:left="709"/>
        <w:jc w:val="both"/>
      </w:pPr>
      <w:r w:rsidRPr="00D506A2">
        <w:t>HRVATSKE VODE</w:t>
      </w:r>
      <w:r>
        <w:t xml:space="preserve"> </w:t>
      </w:r>
      <w:r w:rsidRPr="00D506A2">
        <w:t xml:space="preserve">ZAGREB, Ulica grada Vukovara 220, </w:t>
      </w:r>
      <w:r w:rsidR="002C72D6">
        <w:tab/>
        <w:t xml:space="preserve">25.228,97 </w:t>
      </w:r>
      <w:r w:rsidR="002C72D6" w:rsidRPr="00A21FD6">
        <w:t>kn</w:t>
      </w:r>
    </w:p>
    <w:p w:rsidRDefault="00D506A2" w:rsidP="00D506A2" w:rsidR="00D506A2">
      <w:pPr>
        <w:ind w:left="709"/>
        <w:jc w:val="both"/>
      </w:pPr>
      <w:r w:rsidRPr="00D506A2">
        <w:t>OIB 28921383001</w:t>
      </w:r>
    </w:p>
    <w:p w:rsidRDefault="00D506A2" w:rsidP="00D506A2" w:rsidR="00D506A2" w:rsidRPr="00D506A2">
      <w:pPr>
        <w:ind w:left="709"/>
        <w:jc w:val="both"/>
      </w:pPr>
    </w:p>
    <w:p w:rsidRDefault="00D506A2" w:rsidP="00D506A2" w:rsidR="00D506A2">
      <w:pPr>
        <w:ind w:left="709"/>
        <w:jc w:val="both"/>
      </w:pPr>
      <w:r w:rsidRPr="00D506A2">
        <w:t xml:space="preserve">ĐORĐE PERKOVIĆ, Pag, Trg Sv. Jurja 60, </w:t>
      </w:r>
      <w:r w:rsidR="002C72D6">
        <w:tab/>
      </w:r>
      <w:r w:rsidR="002C72D6">
        <w:tab/>
        <w:t xml:space="preserve">          780.574,30 </w:t>
      </w:r>
      <w:r w:rsidR="002C72D6" w:rsidRPr="00A21FD6">
        <w:t>kn</w:t>
      </w:r>
    </w:p>
    <w:p w:rsidRDefault="00D506A2" w:rsidP="00D506A2" w:rsidR="00D506A2" w:rsidRPr="00D506A2">
      <w:pPr>
        <w:ind w:left="709"/>
        <w:jc w:val="both"/>
      </w:pPr>
      <w:r w:rsidRPr="00D506A2">
        <w:t xml:space="preserve">OIB 60553444785 </w:t>
      </w:r>
    </w:p>
    <w:p w:rsidRDefault="00D506A2" w:rsidP="00D506A2" w:rsidR="00D506A2">
      <w:pPr>
        <w:ind w:left="709"/>
        <w:jc w:val="both"/>
      </w:pPr>
    </w:p>
    <w:p w:rsidRDefault="00D506A2" w:rsidP="00D506A2" w:rsidR="00D506A2">
      <w:pPr>
        <w:ind w:left="709"/>
        <w:jc w:val="both"/>
      </w:pPr>
      <w:r w:rsidRPr="00D506A2">
        <w:t xml:space="preserve">HEP ELEKTRA d.o.o. Zagreb, Ulica grada Vukovara 37, </w:t>
      </w:r>
      <w:r w:rsidR="002C72D6">
        <w:tab/>
      </w:r>
      <w:r w:rsidR="002C72D6">
        <w:tab/>
      </w:r>
      <w:r w:rsidR="002C72D6" w:rsidRPr="00B37461">
        <w:t>17.409,61 kn</w:t>
      </w:r>
    </w:p>
    <w:p w:rsidRDefault="00D506A2" w:rsidP="00D506A2" w:rsidR="00D506A2">
      <w:pPr>
        <w:ind w:left="709"/>
        <w:jc w:val="both"/>
      </w:pPr>
      <w:r w:rsidRPr="00D506A2">
        <w:t>OIB  43965974818</w:t>
      </w:r>
    </w:p>
    <w:p w:rsidRDefault="00D506A2" w:rsidP="00D506A2" w:rsidR="00D506A2" w:rsidRPr="00D506A2">
      <w:pPr>
        <w:ind w:left="709"/>
        <w:jc w:val="both"/>
      </w:pPr>
    </w:p>
    <w:p w:rsidRDefault="00D506A2" w:rsidP="00D506A2" w:rsidR="00D506A2">
      <w:pPr>
        <w:ind w:left="709"/>
        <w:jc w:val="both"/>
      </w:pPr>
      <w:r w:rsidRPr="00D506A2">
        <w:t xml:space="preserve">HRVATSKE ŠUME d.o.o. Zagreb,  Lj. F. Vukotinovića 2, </w:t>
      </w:r>
      <w:r w:rsidR="002C72D6">
        <w:tab/>
      </w:r>
      <w:r w:rsidR="002C72D6">
        <w:tab/>
      </w:r>
      <w:r w:rsidR="002C72D6" w:rsidRPr="00B37461">
        <w:t>49.341,81 kn</w:t>
      </w:r>
    </w:p>
    <w:p w:rsidRDefault="00D506A2" w:rsidP="00D506A2" w:rsidR="00D506A2" w:rsidRPr="00D506A2">
      <w:pPr>
        <w:ind w:left="709"/>
        <w:jc w:val="both"/>
      </w:pPr>
      <w:r w:rsidRPr="00D506A2">
        <w:t>OIB 69693144506</w:t>
      </w:r>
    </w:p>
    <w:p w:rsidRDefault="00D506A2" w:rsidP="00D506A2" w:rsidR="00D506A2">
      <w:pPr>
        <w:ind w:left="709"/>
        <w:jc w:val="both"/>
      </w:pPr>
    </w:p>
    <w:p w:rsidRDefault="00D506A2" w:rsidP="00D506A2" w:rsidR="00D506A2">
      <w:pPr>
        <w:ind w:left="709"/>
        <w:jc w:val="both"/>
      </w:pPr>
      <w:r w:rsidRPr="00D506A2">
        <w:t xml:space="preserve">S.I.C. d.o.o. Višnjan, Milanezi 39, </w:t>
      </w:r>
      <w:r w:rsidR="002C72D6">
        <w:tab/>
      </w:r>
      <w:r w:rsidR="002C72D6">
        <w:tab/>
      </w:r>
      <w:r w:rsidR="002C72D6">
        <w:tab/>
      </w:r>
      <w:r w:rsidR="002C72D6">
        <w:tab/>
        <w:t xml:space="preserve">          </w:t>
      </w:r>
      <w:r w:rsidR="002C72D6" w:rsidRPr="00B37461">
        <w:t>460.717,78 kn</w:t>
      </w:r>
    </w:p>
    <w:p w:rsidRDefault="00D506A2" w:rsidP="00D506A2" w:rsidR="00D506A2" w:rsidRPr="00D506A2">
      <w:pPr>
        <w:ind w:left="709"/>
        <w:jc w:val="both"/>
      </w:pPr>
      <w:r w:rsidRPr="00D506A2">
        <w:t>OIB 78698983769</w:t>
      </w:r>
    </w:p>
    <w:p w:rsidRDefault="00D506A2" w:rsidP="00D506A2" w:rsidR="00D506A2">
      <w:pPr>
        <w:ind w:left="709"/>
        <w:jc w:val="both"/>
      </w:pPr>
    </w:p>
    <w:p w:rsidRDefault="00D506A2" w:rsidP="00D506A2" w:rsidR="00D506A2">
      <w:pPr>
        <w:ind w:left="709"/>
        <w:jc w:val="both"/>
      </w:pPr>
      <w:r w:rsidRPr="00D506A2">
        <w:t xml:space="preserve">ANTE BOČINA, vl. ribarskog obrta Rijeka, J. P. Kamova 13, </w:t>
      </w:r>
      <w:r w:rsidR="002C72D6">
        <w:t xml:space="preserve">      </w:t>
      </w:r>
      <w:r w:rsidR="002C72D6" w:rsidRPr="00B37461">
        <w:t>440.180,60 kn</w:t>
      </w:r>
    </w:p>
    <w:p w:rsidRDefault="00D506A2" w:rsidP="00D506A2" w:rsidR="00D506A2" w:rsidRPr="00D506A2">
      <w:pPr>
        <w:ind w:left="709"/>
        <w:jc w:val="both"/>
      </w:pPr>
      <w:r w:rsidRPr="00D506A2">
        <w:t>OIB 83765683495</w:t>
      </w:r>
    </w:p>
    <w:p w:rsidRDefault="00D506A2" w:rsidP="00D506A2" w:rsidR="00D506A2">
      <w:pPr>
        <w:ind w:left="709"/>
        <w:jc w:val="both"/>
      </w:pPr>
    </w:p>
    <w:p w:rsidRDefault="00D506A2" w:rsidP="00D506A2" w:rsidR="002C72D6">
      <w:pPr>
        <w:ind w:left="709"/>
        <w:jc w:val="both"/>
      </w:pPr>
      <w:r w:rsidRPr="00D506A2">
        <w:t xml:space="preserve">ZAGREBAČKI HOLDING d.o.o. Zagreb, </w:t>
      </w:r>
      <w:r w:rsidR="002C72D6">
        <w:tab/>
      </w:r>
      <w:r w:rsidR="002C72D6">
        <w:tab/>
      </w:r>
      <w:r w:rsidR="002C72D6">
        <w:tab/>
      </w:r>
      <w:r w:rsidR="002C72D6">
        <w:tab/>
      </w:r>
      <w:r w:rsidR="00EB383B">
        <w:t xml:space="preserve">     </w:t>
      </w:r>
      <w:r w:rsidR="00EB383B" w:rsidRPr="00B37461">
        <w:t>257,91 kn</w:t>
      </w:r>
    </w:p>
    <w:p w:rsidRDefault="00D506A2" w:rsidP="00D506A2" w:rsidR="00D506A2" w:rsidRPr="00D506A2">
      <w:pPr>
        <w:ind w:left="709"/>
        <w:jc w:val="both"/>
      </w:pPr>
      <w:r w:rsidRPr="00D506A2">
        <w:t>Ulica grada Vukovara 41, OIB 85584865987</w:t>
      </w:r>
    </w:p>
    <w:p w:rsidRDefault="00D506A2" w:rsidP="00D506A2" w:rsidR="00D506A2">
      <w:pPr>
        <w:ind w:left="709"/>
        <w:jc w:val="both"/>
      </w:pPr>
    </w:p>
    <w:p w:rsidRDefault="00D506A2" w:rsidP="00D506A2" w:rsidR="00D506A2">
      <w:pPr>
        <w:ind w:left="709"/>
        <w:jc w:val="both"/>
      </w:pPr>
      <w:r w:rsidRPr="00D506A2">
        <w:t xml:space="preserve">PAVIĆ BAJČIĆ, vl. obrta za ribarstvo i trgovinu Kapica, </w:t>
      </w:r>
      <w:r w:rsidR="00EB383B">
        <w:tab/>
        <w:t xml:space="preserve">     </w:t>
      </w:r>
      <w:r w:rsidRPr="00D506A2">
        <w:t xml:space="preserve"> </w:t>
      </w:r>
      <w:r w:rsidR="00EB383B">
        <w:t xml:space="preserve">    </w:t>
      </w:r>
      <w:r w:rsidR="00EB383B" w:rsidRPr="00B37461">
        <w:t>202.418,55 kn</w:t>
      </w:r>
    </w:p>
    <w:p w:rsidRDefault="00EB383B" w:rsidP="00D506A2" w:rsidR="00D506A2">
      <w:pPr>
        <w:ind w:left="709"/>
        <w:jc w:val="both"/>
      </w:pPr>
      <w:r w:rsidRPr="00D506A2">
        <w:t>Krk</w:t>
      </w:r>
      <w:r>
        <w:t>,</w:t>
      </w:r>
      <w:r w:rsidRPr="00D506A2">
        <w:t xml:space="preserve"> </w:t>
      </w:r>
      <w:r w:rsidR="00D506A2" w:rsidRPr="00D506A2">
        <w:t>Crikvenička 20, OIB 52498571494</w:t>
      </w:r>
    </w:p>
    <w:p w:rsidRDefault="00D506A2" w:rsidP="00D506A2" w:rsidR="00D506A2" w:rsidRPr="00D506A2">
      <w:pPr>
        <w:ind w:left="709"/>
        <w:jc w:val="both"/>
      </w:pPr>
    </w:p>
    <w:p w:rsidRDefault="00D506A2" w:rsidP="00D506A2" w:rsidR="00D506A2">
      <w:pPr>
        <w:ind w:left="709"/>
        <w:jc w:val="both"/>
      </w:pPr>
      <w:r w:rsidRPr="00D506A2">
        <w:t xml:space="preserve">HRVATSKA RADIOTELEVIZIJA Zagreb, Prisavlje 3, </w:t>
      </w:r>
      <w:r w:rsidR="00EB383B">
        <w:tab/>
      </w:r>
      <w:r w:rsidR="00EB383B">
        <w:tab/>
      </w:r>
      <w:r w:rsidR="00EB383B" w:rsidRPr="00F33D67">
        <w:t>22.724,46 kn</w:t>
      </w:r>
    </w:p>
    <w:p w:rsidRDefault="00D506A2" w:rsidP="00D506A2" w:rsidR="00D506A2" w:rsidRPr="00D506A2">
      <w:pPr>
        <w:ind w:left="709"/>
        <w:jc w:val="both"/>
      </w:pPr>
      <w:r w:rsidRPr="00D506A2">
        <w:t>OIB 68419124305</w:t>
      </w:r>
    </w:p>
    <w:p w:rsidRDefault="00D506A2" w:rsidP="00D506A2" w:rsidR="00D506A2">
      <w:pPr>
        <w:ind w:left="709"/>
        <w:jc w:val="both"/>
      </w:pPr>
    </w:p>
    <w:p w:rsidRDefault="00D506A2" w:rsidP="00D506A2" w:rsidR="00D506A2">
      <w:pPr>
        <w:ind w:left="709"/>
        <w:jc w:val="both"/>
      </w:pPr>
      <w:r w:rsidRPr="00D506A2">
        <w:t xml:space="preserve">PONIKVE EKO OTOK KRK d.o.o. Krk, Vršanska 14, </w:t>
      </w:r>
      <w:r w:rsidR="00EB383B">
        <w:tab/>
      </w:r>
      <w:r w:rsidR="00EB383B">
        <w:tab/>
        <w:t xml:space="preserve">  </w:t>
      </w:r>
      <w:r w:rsidR="00EB383B" w:rsidRPr="00EB383B">
        <w:t>2.633,29 kn</w:t>
      </w:r>
    </w:p>
    <w:p w:rsidRDefault="00D506A2" w:rsidP="00D506A2" w:rsidR="00D506A2" w:rsidRPr="00D506A2">
      <w:pPr>
        <w:ind w:left="709"/>
        <w:jc w:val="both"/>
      </w:pPr>
      <w:r w:rsidRPr="00D506A2">
        <w:t>OIB 04155352667</w:t>
      </w:r>
    </w:p>
    <w:p w:rsidRDefault="00D506A2" w:rsidP="00D506A2" w:rsidR="00D506A2" w:rsidRPr="00D506A2">
      <w:pPr>
        <w:ind w:left="709"/>
        <w:jc w:val="both"/>
      </w:pPr>
    </w:p>
    <w:p w:rsidRDefault="00D506A2" w:rsidP="00D506A2" w:rsidR="00D506A2">
      <w:pPr>
        <w:ind w:left="709"/>
        <w:jc w:val="both"/>
      </w:pPr>
      <w:r w:rsidRPr="00D506A2">
        <w:t xml:space="preserve">PONIKVE VODA d.o.o. Krk, Vršanska 14, </w:t>
      </w:r>
      <w:r w:rsidR="00EB383B">
        <w:tab/>
      </w:r>
      <w:r w:rsidR="00EB383B">
        <w:tab/>
      </w:r>
      <w:r w:rsidR="00EB383B">
        <w:tab/>
      </w:r>
      <w:r w:rsidR="00EB383B">
        <w:tab/>
        <w:t xml:space="preserve">  </w:t>
      </w:r>
      <w:r w:rsidR="00EB383B" w:rsidRPr="00F33D67">
        <w:t>5.406,42 kn</w:t>
      </w:r>
    </w:p>
    <w:p w:rsidRDefault="00D506A2" w:rsidP="00D506A2" w:rsidR="00D506A2" w:rsidRPr="00D506A2">
      <w:pPr>
        <w:ind w:left="709"/>
        <w:jc w:val="both"/>
      </w:pPr>
      <w:r w:rsidRPr="00D506A2">
        <w:t>OIB 64125437677</w:t>
      </w:r>
    </w:p>
    <w:p w:rsidRDefault="00D506A2" w:rsidP="00D506A2" w:rsidR="00D506A2" w:rsidRPr="00D506A2">
      <w:pPr>
        <w:ind w:left="709"/>
        <w:jc w:val="both"/>
      </w:pPr>
    </w:p>
    <w:p w:rsidRDefault="00D506A2" w:rsidP="00D506A2" w:rsidR="00D506A2">
      <w:pPr>
        <w:ind w:left="709"/>
        <w:jc w:val="both"/>
      </w:pPr>
      <w:r w:rsidRPr="00D506A2">
        <w:t xml:space="preserve">CROATIA OSIGURANJE d.d. Zagreb, V. Jagića 33, </w:t>
      </w:r>
      <w:r w:rsidR="00EB383B">
        <w:tab/>
      </w:r>
      <w:r w:rsidR="00EB383B">
        <w:tab/>
        <w:t>93.577,92 kn</w:t>
      </w:r>
    </w:p>
    <w:p w:rsidRDefault="00D506A2" w:rsidP="00D506A2" w:rsidR="00D506A2" w:rsidRPr="00D506A2">
      <w:pPr>
        <w:ind w:left="709"/>
        <w:jc w:val="both"/>
      </w:pPr>
      <w:r w:rsidRPr="00D506A2">
        <w:t>OIB 26187994862</w:t>
      </w:r>
    </w:p>
    <w:p w:rsidRDefault="00D506A2" w:rsidP="00D506A2" w:rsidR="00D506A2">
      <w:pPr>
        <w:ind w:left="709"/>
        <w:jc w:val="both"/>
      </w:pPr>
    </w:p>
    <w:p w:rsidRDefault="00D506A2" w:rsidP="00D506A2" w:rsidR="00D506A2">
      <w:pPr>
        <w:ind w:left="709"/>
        <w:jc w:val="both"/>
      </w:pPr>
      <w:r w:rsidRPr="00D506A2">
        <w:t xml:space="preserve">HRVATSKO DRUŠTVO SKLADATELJA Zagreb, </w:t>
      </w:r>
      <w:r w:rsidR="00EB383B">
        <w:tab/>
      </w:r>
      <w:r w:rsidR="00EB383B">
        <w:tab/>
        <w:t xml:space="preserve">     680,60 kn</w:t>
      </w:r>
    </w:p>
    <w:p w:rsidRDefault="00EB383B" w:rsidP="00D506A2" w:rsidR="00D506A2" w:rsidRPr="00D506A2">
      <w:pPr>
        <w:ind w:left="709"/>
        <w:jc w:val="both"/>
      </w:pPr>
      <w:r w:rsidRPr="00D506A2">
        <w:t xml:space="preserve">Berislavićeva 9, </w:t>
      </w:r>
      <w:r w:rsidR="00D506A2" w:rsidRPr="00D506A2">
        <w:t>OIB 56668956985</w:t>
      </w:r>
    </w:p>
    <w:p w:rsidRDefault="00D506A2" w:rsidP="00D506A2" w:rsidR="00D506A2">
      <w:pPr>
        <w:ind w:left="709"/>
        <w:jc w:val="both"/>
      </w:pPr>
    </w:p>
    <w:p w:rsidRDefault="00D506A2" w:rsidP="00D506A2" w:rsidR="00D506A2">
      <w:pPr>
        <w:ind w:left="709"/>
        <w:jc w:val="both"/>
      </w:pPr>
      <w:r w:rsidRPr="00D506A2">
        <w:t xml:space="preserve">H-ABDUCO d.o.o. Zagreb, Slavonska avenija 6a, </w:t>
      </w:r>
      <w:r w:rsidR="00EB383B">
        <w:tab/>
      </w:r>
      <w:r w:rsidR="00EB383B">
        <w:tab/>
        <w:t xml:space="preserve">       </w:t>
      </w:r>
      <w:r w:rsidR="00EB383B" w:rsidRPr="00D518C4">
        <w:t>9.784.031,27 kn</w:t>
      </w:r>
    </w:p>
    <w:p w:rsidRDefault="00D506A2" w:rsidP="00D506A2" w:rsidR="00402E94" w:rsidRPr="00D506A2">
      <w:pPr>
        <w:ind w:left="709"/>
        <w:jc w:val="both"/>
      </w:pPr>
      <w:r w:rsidRPr="00D506A2">
        <w:t>OIB 13667298928</w:t>
      </w:r>
    </w:p>
    <w:p w:rsidRDefault="00D506A2" w:rsidP="00402E94" w:rsidR="00402E94">
      <w:pPr>
        <w:jc w:val="both"/>
      </w:pPr>
      <w:r>
        <w:t xml:space="preserve"> </w:t>
      </w:r>
    </w:p>
    <w:p w:rsidRDefault="00E1751E" w:rsidP="00C14A27" w:rsidR="00E1751E" w:rsidRPr="00E1751E">
      <w:pPr>
        <w:jc w:val="center"/>
        <w:rPr>
          <w:b/>
          <w:lang w:eastAsia="en-US"/>
        </w:rPr>
      </w:pPr>
      <w:r w:rsidRPr="00E1751E">
        <w:rPr>
          <w:b/>
        </w:rPr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00186F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30222D" w:rsidRPr="006B5DF1">
        <w:rPr>
          <w:rFonts w:cs="Times New Roman" w:hAnsi="Times New Roman" w:ascii="Times New Roman"/>
          <w:sz w:val="24"/>
          <w:szCs w:val="24"/>
        </w:rPr>
        <w:t>ispitnom ročištu održanom</w:t>
      </w:r>
      <w:r w:rsidR="00D506A2">
        <w:rPr>
          <w:rFonts w:cs="Times New Roman" w:hAnsi="Times New Roman" w:ascii="Times New Roman"/>
          <w:sz w:val="24"/>
          <w:szCs w:val="24"/>
        </w:rPr>
        <w:t xml:space="preserve"> 01. ožujka</w:t>
      </w:r>
      <w:r w:rsidR="002B2B2A">
        <w:rPr>
          <w:rFonts w:cs="Times New Roman" w:hAnsi="Times New Roman" w:ascii="Times New Roman"/>
          <w:sz w:val="24"/>
          <w:szCs w:val="24"/>
        </w:rPr>
        <w:t xml:space="preserve"> 2017</w:t>
      </w:r>
      <w:r w:rsidR="0030222D"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6B5DF1" w:rsidRPr="006B5DF1">
        <w:rPr>
          <w:rFonts w:cs="Times New Roman" w:hAnsi="Times New Roman" w:ascii="Times New Roman"/>
          <w:sz w:val="24"/>
          <w:szCs w:val="24"/>
        </w:rPr>
        <w:t>e su</w:t>
      </w:r>
      <w:r>
        <w:rPr>
          <w:rFonts w:cs="Times New Roman" w:hAnsi="Times New Roman" w:ascii="Times New Roman"/>
          <w:sz w:val="24"/>
          <w:szCs w:val="24"/>
        </w:rPr>
        <w:t xml:space="preserve"> sve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prijavljen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184975" w:rsidP="006B5DF1" w:rsidR="00184975" w:rsidRP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4975">
        <w:rPr>
          <w:rFonts w:cs="Times New Roman" w:hAnsi="Times New Roman" w:ascii="Times New Roman"/>
          <w:sz w:val="24"/>
          <w:szCs w:val="24"/>
        </w:rPr>
        <w:lastRenderedPageBreak/>
        <w:tab/>
      </w:r>
      <w:r w:rsidR="00042DC5">
        <w:rPr>
          <w:rFonts w:cs="Times New Roman" w:hAnsi="Times New Roman" w:ascii="Times New Roman"/>
          <w:sz w:val="24"/>
          <w:szCs w:val="24"/>
        </w:rPr>
        <w:t xml:space="preserve">Sud </w:t>
      </w:r>
      <w:r w:rsidRPr="00184975">
        <w:rPr>
          <w:rFonts w:cs="Times New Roman" w:hAnsi="Times New Roman" w:ascii="Times New Roman"/>
          <w:sz w:val="24"/>
          <w:szCs w:val="24"/>
        </w:rPr>
        <w:t xml:space="preserve">je na temelju članka </w:t>
      </w:r>
      <w:r w:rsidR="00042DC5">
        <w:rPr>
          <w:rFonts w:cs="Times New Roman" w:hAnsi="Times New Roman" w:ascii="Times New Roman"/>
          <w:sz w:val="24"/>
          <w:szCs w:val="24"/>
        </w:rPr>
        <w:t>264</w:t>
      </w:r>
      <w:r w:rsidRPr="00184975">
        <w:rPr>
          <w:rFonts w:cs="Times New Roman" w:hAnsi="Times New Roman" w:ascii="Times New Roman"/>
          <w:sz w:val="24"/>
          <w:szCs w:val="24"/>
        </w:rPr>
        <w:t>. Stečajnog zakona (N</w:t>
      </w:r>
      <w:r w:rsidR="00042DC5">
        <w:rPr>
          <w:rFonts w:cs="Times New Roman" w:hAnsi="Times New Roman" w:ascii="Times New Roman"/>
          <w:sz w:val="24"/>
          <w:szCs w:val="24"/>
        </w:rPr>
        <w:t>arodne novine br. 71/15, dalje: SZ-a)</w:t>
      </w:r>
      <w:r w:rsidRPr="00184975">
        <w:rPr>
          <w:rFonts w:cs="Times New Roman" w:hAnsi="Times New Roman" w:ascii="Times New Roman"/>
          <w:sz w:val="24"/>
          <w:szCs w:val="24"/>
        </w:rPr>
        <w:t xml:space="preserve"> sastavio tablicu ispitanih tražbina u koju su za svaku tražbinu uneseni podaci u kojoj je mjeri tražbina ut</w:t>
      </w:r>
      <w:r w:rsidR="00042DC5">
        <w:rPr>
          <w:rFonts w:cs="Times New Roman" w:hAnsi="Times New Roman" w:ascii="Times New Roman"/>
          <w:sz w:val="24"/>
          <w:szCs w:val="24"/>
        </w:rPr>
        <w:t>vrđena prema svom iznosu i redu</w:t>
      </w:r>
      <w:r w:rsidRPr="00184975">
        <w:rPr>
          <w:rFonts w:cs="Times New Roman" w:hAnsi="Times New Roman" w:ascii="Times New Roman"/>
          <w:sz w:val="24"/>
          <w:szCs w:val="24"/>
        </w:rPr>
        <w:t>.</w:t>
      </w:r>
    </w:p>
    <w:p w:rsidRDefault="006B5DF1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          Tražbine označene </w:t>
      </w:r>
      <w:r w:rsidR="00042DC5">
        <w:rPr>
          <w:rFonts w:cs="Times New Roman" w:hAnsi="Times New Roman" w:ascii="Times New Roman"/>
          <w:sz w:val="24"/>
          <w:szCs w:val="24"/>
        </w:rPr>
        <w:t xml:space="preserve">u </w:t>
      </w:r>
      <w:r w:rsidR="00D506A2">
        <w:rPr>
          <w:rFonts w:cs="Times New Roman" w:hAnsi="Times New Roman" w:ascii="Times New Roman"/>
          <w:sz w:val="24"/>
          <w:szCs w:val="24"/>
        </w:rPr>
        <w:t>izreci</w:t>
      </w:r>
      <w:r w:rsidR="00402E94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rješenja se na temelju članka </w:t>
      </w:r>
      <w:r w:rsidR="00042DC5">
        <w:rPr>
          <w:rFonts w:cs="Times New Roman" w:hAnsi="Times New Roman" w:ascii="Times New Roman"/>
          <w:sz w:val="24"/>
          <w:szCs w:val="24"/>
        </w:rPr>
        <w:t>263</w:t>
      </w:r>
      <w:r w:rsidRPr="006B5DF1">
        <w:rPr>
          <w:rFonts w:cs="Times New Roman" w:hAnsi="Times New Roman" w:ascii="Times New Roman"/>
          <w:sz w:val="24"/>
          <w:szCs w:val="24"/>
        </w:rPr>
        <w:t>. SZ-a smatraju utvrđenim, budući da ih nije osporio stečajni upravitelj</w:t>
      </w:r>
      <w:r w:rsidR="00C15F97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niti koji od stečajnih vjerovnika. </w:t>
      </w:r>
    </w:p>
    <w:p w:rsidRDefault="00C15F97" w:rsidP="00042DC5" w:rsidR="00C15F97" w:rsidRPr="00253D10">
      <w:pPr>
        <w:pStyle w:val="Bezproreda"/>
        <w:ind w:firstLine="708"/>
        <w:jc w:val="both"/>
      </w:pPr>
    </w:p>
    <w:p w:rsidRDefault="002F755F" w:rsidP="002B2B2A" w:rsidR="0015224E">
      <w:pPr>
        <w:jc w:val="center"/>
      </w:pPr>
      <w:r w:rsidRPr="00253D10">
        <w:t>U Rijeci</w:t>
      </w:r>
      <w:r w:rsidR="00042DC5">
        <w:t xml:space="preserve">, </w:t>
      </w:r>
      <w:r w:rsidR="00D506A2">
        <w:t>02. ožujka</w:t>
      </w:r>
      <w:r w:rsidR="002B2B2A">
        <w:t xml:space="preserve"> 2017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30222D" w:rsidP="00916870" w:rsidR="0030222D" w:rsidRPr="00253D10">
      <w:pPr>
        <w:ind w:left="2160"/>
        <w:jc w:val="right"/>
      </w:pPr>
      <w:r w:rsidRPr="00253D10">
        <w:t xml:space="preserve">  </w:t>
      </w:r>
      <w:r w:rsidR="00042DC5">
        <w:t>S</w:t>
      </w:r>
      <w:r w:rsidRPr="00253D10">
        <w:t>udac</w:t>
      </w:r>
    </w:p>
    <w:p w:rsidRDefault="0030222D" w:rsidP="00E155A9" w:rsidR="00B96827" w:rsidRPr="00B96827">
      <w:pPr>
        <w:ind w:firstLine="708" w:left="1416"/>
        <w:jc w:val="right"/>
        <w:rPr>
          <w:sz w:val="20"/>
        </w:rPr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Pr="00253D10">
        <w:t>Daniela Korlević</w:t>
      </w:r>
      <w:r w:rsidR="0015224E">
        <w:t xml:space="preserve"> </w:t>
      </w:r>
      <w:r w:rsidR="00E155A9">
        <w:t xml:space="preserve"> </w:t>
      </w:r>
      <w:r w:rsidR="00B96827" w:rsidRPr="00B96827">
        <w:rPr>
          <w:sz w:val="20"/>
        </w:rPr>
        <w:t xml:space="preserve">   </w:t>
      </w:r>
    </w:p>
    <w:p w:rsidRDefault="00B3709D" w:rsidP="007A7CCB" w:rsidR="00B3709D">
      <w:pPr>
        <w:ind w:firstLine="708" w:left="1416"/>
        <w:jc w:val="right"/>
      </w:pP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6B5DF1" w:rsidP="006B5DF1" w:rsidR="00184975" w:rsidRPr="002A7ECA">
      <w:pPr>
        <w:jc w:val="both"/>
      </w:pPr>
      <w:r w:rsidRPr="002A7ECA">
        <w:t>Protiv rješenja pravo na žalbu ima stečajni upravitelj i svaki vjerovnik u dijelu koji se tiče njegove prijavljene tražbine</w:t>
      </w:r>
      <w:r w:rsidR="00042DC5" w:rsidRPr="002A7ECA">
        <w:t>, odnosno</w:t>
      </w:r>
      <w:r w:rsidRPr="002A7ECA">
        <w:t xml:space="preserve"> tražbine koju je osporio </w:t>
      </w:r>
      <w:r w:rsidR="00042DC5" w:rsidRPr="002A7ECA">
        <w:t xml:space="preserve">i stečajni upravitelj </w:t>
      </w:r>
      <w:r w:rsidRPr="002A7ECA">
        <w:t xml:space="preserve">(članak </w:t>
      </w:r>
      <w:r w:rsidR="00042DC5" w:rsidRPr="002A7ECA">
        <w:t>265</w:t>
      </w:r>
      <w:r w:rsidRPr="002A7ECA">
        <w:t xml:space="preserve">. stavak </w:t>
      </w:r>
      <w:r w:rsidR="00042DC5" w:rsidRPr="002A7ECA">
        <w:t>3.</w:t>
      </w:r>
      <w:r w:rsidRPr="002A7ECA">
        <w:t xml:space="preserve"> SZ-a). </w:t>
      </w:r>
      <w:r w:rsidR="00D506A2" w:rsidRPr="000A7232">
        <w:t xml:space="preserve">Žalba se </w:t>
      </w:r>
      <w:r w:rsidR="00D506A2">
        <w:t xml:space="preserve">izjavljuje u dva primjerka u roku od osam dana od dostave prvostupanjskog rješenja. Dostava se smatra obavljenom </w:t>
      </w:r>
      <w:r w:rsidR="00D506A2" w:rsidRPr="000A7232">
        <w:t>istekom osmoga dana od dana objave pismena na mrežnoj stranici e-Oglasna ploča</w:t>
      </w:r>
      <w:r w:rsidR="00D506A2">
        <w:t xml:space="preserve"> sudova, </w:t>
      </w:r>
      <w:r w:rsidR="00D506A2" w:rsidRPr="000A7232">
        <w:t xml:space="preserve">a o žalbi odlučuje Visoki trgovački sud Republike Hrvatske. </w:t>
      </w:r>
    </w:p>
    <w:p w:rsidRDefault="00B3709D" w:rsidP="006B5DF1" w:rsidR="00B3709D">
      <w:pPr>
        <w:jc w:val="both"/>
      </w:pPr>
    </w:p>
    <w:p w:rsidRDefault="002A7ECA" w:rsidP="006B5DF1" w:rsidR="002A7ECA">
      <w:pPr>
        <w:jc w:val="both"/>
      </w:pPr>
    </w:p>
    <w:p w:rsidRDefault="005A3D41" w:rsidP="006B5DF1" w:rsidR="005A3D41">
      <w:pPr>
        <w:jc w:val="both"/>
      </w:pPr>
    </w:p>
    <w:p w:rsidRDefault="00042DC5" w:rsidP="007279AF" w:rsidR="00184975" w:rsidRPr="00184975">
      <w:pPr>
        <w:jc w:val="both"/>
        <w:rPr>
          <w:b/>
          <w:sz w:val="20"/>
          <w:szCs w:val="20"/>
        </w:rPr>
      </w:pPr>
      <w:r>
        <w:t xml:space="preserve"> </w:t>
      </w:r>
      <w:r w:rsidR="00184975" w:rsidRPr="00184975">
        <w:rPr>
          <w:b/>
          <w:sz w:val="20"/>
          <w:szCs w:val="20"/>
        </w:rPr>
        <w:t>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stečajni upravitelj </w:t>
      </w:r>
      <w:r w:rsidR="00EB383B">
        <w:rPr>
          <w:sz w:val="20"/>
          <w:szCs w:val="20"/>
        </w:rPr>
        <w:t>Jozo Pavičić</w:t>
      </w:r>
      <w:r w:rsidR="00C14A27">
        <w:rPr>
          <w:sz w:val="20"/>
          <w:szCs w:val="20"/>
        </w:rPr>
        <w:t xml:space="preserve"> </w:t>
      </w:r>
      <w:r w:rsidR="005A3D41">
        <w:rPr>
          <w:sz w:val="20"/>
          <w:szCs w:val="20"/>
        </w:rPr>
        <w:t xml:space="preserve"> 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</w:t>
      </w:r>
      <w:r w:rsidR="00CF248C">
        <w:rPr>
          <w:sz w:val="20"/>
          <w:szCs w:val="20"/>
        </w:rPr>
        <w:t>e-</w:t>
      </w:r>
      <w:r w:rsidR="00E1751E">
        <w:rPr>
          <w:sz w:val="20"/>
          <w:szCs w:val="20"/>
        </w:rPr>
        <w:t>O</w:t>
      </w:r>
      <w:r w:rsidRPr="00184975">
        <w:rPr>
          <w:sz w:val="20"/>
          <w:szCs w:val="20"/>
        </w:rPr>
        <w:t>glasna ploča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CF248C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EB383B">
        <w:rPr>
          <w:sz w:val="20"/>
          <w:szCs w:val="20"/>
        </w:rPr>
        <w:t>02.3.</w:t>
      </w:r>
      <w:r w:rsidR="002B2B2A">
        <w:rPr>
          <w:sz w:val="20"/>
          <w:szCs w:val="20"/>
        </w:rPr>
        <w:t>2017</w:t>
      </w:r>
      <w:r w:rsidR="00E1751E">
        <w:rPr>
          <w:sz w:val="20"/>
          <w:szCs w:val="20"/>
        </w:rPr>
        <w:t xml:space="preserve">. </w:t>
      </w:r>
      <w:r w:rsidR="00184975" w:rsidRPr="00184975">
        <w:rPr>
          <w:sz w:val="20"/>
          <w:szCs w:val="20"/>
        </w:rPr>
        <w:t>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sudac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p w:rsidRDefault="00E510B6" w:rsidR="00E510B6" w:rsidRPr="00184975">
      <w:pPr>
        <w:rPr>
          <w:sz w:val="20"/>
          <w:szCs w:val="20"/>
        </w:rPr>
      </w:pPr>
    </w:p>
    <w:sectPr w:rsidR="00E510B6" w:rsidRPr="0018497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65C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D506A2">
      <w:t>1126</w:t>
    </w:r>
    <w:r w:rsidR="00680D33">
      <w:t>/16-</w:t>
    </w:r>
    <w:r w:rsidR="00D506A2">
      <w:t>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3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8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A3F37"/>
    <w:rsid w:val="000B6505"/>
    <w:rsid w:val="000D7920"/>
    <w:rsid w:val="000E2155"/>
    <w:rsid w:val="000E6E6C"/>
    <w:rsid w:val="000F11DC"/>
    <w:rsid w:val="001227B2"/>
    <w:rsid w:val="00143D6D"/>
    <w:rsid w:val="00144DE7"/>
    <w:rsid w:val="00146175"/>
    <w:rsid w:val="0015224E"/>
    <w:rsid w:val="00152B1E"/>
    <w:rsid w:val="00170508"/>
    <w:rsid w:val="00184975"/>
    <w:rsid w:val="001F04FE"/>
    <w:rsid w:val="001F6B26"/>
    <w:rsid w:val="00201F57"/>
    <w:rsid w:val="00211F7E"/>
    <w:rsid w:val="00217819"/>
    <w:rsid w:val="00231063"/>
    <w:rsid w:val="00233E78"/>
    <w:rsid w:val="00253D10"/>
    <w:rsid w:val="00266969"/>
    <w:rsid w:val="00281B76"/>
    <w:rsid w:val="002A7ECA"/>
    <w:rsid w:val="002B2B2A"/>
    <w:rsid w:val="002B6489"/>
    <w:rsid w:val="002C72D6"/>
    <w:rsid w:val="002C7FBE"/>
    <w:rsid w:val="002D0933"/>
    <w:rsid w:val="002F755F"/>
    <w:rsid w:val="0030222D"/>
    <w:rsid w:val="00325628"/>
    <w:rsid w:val="00334419"/>
    <w:rsid w:val="00334CF7"/>
    <w:rsid w:val="00354C67"/>
    <w:rsid w:val="003724D3"/>
    <w:rsid w:val="003746F4"/>
    <w:rsid w:val="003A723A"/>
    <w:rsid w:val="003D65C7"/>
    <w:rsid w:val="003E49F9"/>
    <w:rsid w:val="00402E94"/>
    <w:rsid w:val="00430F3D"/>
    <w:rsid w:val="004645C9"/>
    <w:rsid w:val="004828A8"/>
    <w:rsid w:val="004A57D1"/>
    <w:rsid w:val="004D3354"/>
    <w:rsid w:val="004E020B"/>
    <w:rsid w:val="004E1C5B"/>
    <w:rsid w:val="00501235"/>
    <w:rsid w:val="00510887"/>
    <w:rsid w:val="00531BB3"/>
    <w:rsid w:val="005727AC"/>
    <w:rsid w:val="00574923"/>
    <w:rsid w:val="005914F1"/>
    <w:rsid w:val="005A3D36"/>
    <w:rsid w:val="005A3D41"/>
    <w:rsid w:val="005B4621"/>
    <w:rsid w:val="005D6A0C"/>
    <w:rsid w:val="005E35B8"/>
    <w:rsid w:val="005E5FFE"/>
    <w:rsid w:val="006178E6"/>
    <w:rsid w:val="00632005"/>
    <w:rsid w:val="00632FB8"/>
    <w:rsid w:val="00640807"/>
    <w:rsid w:val="00663C84"/>
    <w:rsid w:val="00666422"/>
    <w:rsid w:val="00670E5E"/>
    <w:rsid w:val="00680D33"/>
    <w:rsid w:val="006848D6"/>
    <w:rsid w:val="006A5C1A"/>
    <w:rsid w:val="006B5DF1"/>
    <w:rsid w:val="006C55FD"/>
    <w:rsid w:val="006D0152"/>
    <w:rsid w:val="006D0DEC"/>
    <w:rsid w:val="006D5DFE"/>
    <w:rsid w:val="006E044F"/>
    <w:rsid w:val="00704B59"/>
    <w:rsid w:val="007279AF"/>
    <w:rsid w:val="00742C34"/>
    <w:rsid w:val="00787E48"/>
    <w:rsid w:val="007979AB"/>
    <w:rsid w:val="007A7CCB"/>
    <w:rsid w:val="007B28FF"/>
    <w:rsid w:val="007C097F"/>
    <w:rsid w:val="007D03DC"/>
    <w:rsid w:val="007F1DE2"/>
    <w:rsid w:val="00857894"/>
    <w:rsid w:val="00860D63"/>
    <w:rsid w:val="00876E2B"/>
    <w:rsid w:val="008C691F"/>
    <w:rsid w:val="008E4BEC"/>
    <w:rsid w:val="00916870"/>
    <w:rsid w:val="009546C0"/>
    <w:rsid w:val="009755AA"/>
    <w:rsid w:val="009A4F4C"/>
    <w:rsid w:val="009B59E6"/>
    <w:rsid w:val="009E0FB6"/>
    <w:rsid w:val="009E2D0A"/>
    <w:rsid w:val="00A03719"/>
    <w:rsid w:val="00A067C3"/>
    <w:rsid w:val="00AF507B"/>
    <w:rsid w:val="00B05384"/>
    <w:rsid w:val="00B1155C"/>
    <w:rsid w:val="00B23DF4"/>
    <w:rsid w:val="00B3709D"/>
    <w:rsid w:val="00B61BB4"/>
    <w:rsid w:val="00B76BE5"/>
    <w:rsid w:val="00B85C92"/>
    <w:rsid w:val="00B96827"/>
    <w:rsid w:val="00BB2D52"/>
    <w:rsid w:val="00BC14FF"/>
    <w:rsid w:val="00BD23E0"/>
    <w:rsid w:val="00BF7147"/>
    <w:rsid w:val="00C14A27"/>
    <w:rsid w:val="00C15D0F"/>
    <w:rsid w:val="00C15F97"/>
    <w:rsid w:val="00C21658"/>
    <w:rsid w:val="00C447B9"/>
    <w:rsid w:val="00C60C8A"/>
    <w:rsid w:val="00C74E9D"/>
    <w:rsid w:val="00C83992"/>
    <w:rsid w:val="00CB20A4"/>
    <w:rsid w:val="00CC0CB6"/>
    <w:rsid w:val="00CF248C"/>
    <w:rsid w:val="00D049A5"/>
    <w:rsid w:val="00D3274B"/>
    <w:rsid w:val="00D43950"/>
    <w:rsid w:val="00D4478C"/>
    <w:rsid w:val="00D506A2"/>
    <w:rsid w:val="00D609AF"/>
    <w:rsid w:val="00D82156"/>
    <w:rsid w:val="00DC1065"/>
    <w:rsid w:val="00E04154"/>
    <w:rsid w:val="00E11093"/>
    <w:rsid w:val="00E155A9"/>
    <w:rsid w:val="00E1751E"/>
    <w:rsid w:val="00E32AD9"/>
    <w:rsid w:val="00E42952"/>
    <w:rsid w:val="00E510B6"/>
    <w:rsid w:val="00E626D1"/>
    <w:rsid w:val="00E86F40"/>
    <w:rsid w:val="00EB383B"/>
    <w:rsid w:val="00EC3900"/>
    <w:rsid w:val="00ED058C"/>
    <w:rsid w:val="00ED0BEF"/>
    <w:rsid w:val="00EE4C61"/>
    <w:rsid w:val="00F0053D"/>
    <w:rsid w:val="00F008F0"/>
    <w:rsid w:val="00F23545"/>
    <w:rsid w:val="00F25451"/>
    <w:rsid w:val="00F256E4"/>
    <w:rsid w:val="00F4454D"/>
    <w:rsid w:val="00F52993"/>
    <w:rsid w:val="00F8123F"/>
    <w:rsid w:val="00F946FA"/>
    <w:rsid w:val="00FD24B3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D65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65C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65C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5C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5C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D65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65C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65C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5C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5C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St-1126/2016</izvorni_sadrzaj>
    <derivirana_varijabla naziv="DomainObject.Predmet.OznakaBroj_1">St-1126/2016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St-906/15</izvorni_sadrzaj>
    <derivirana_varijabla naziv="DomainObject.Predmet.PrimjedbaSuca_1">Veza St-906/15</derivirana_varijabla>
  </DomainObject.Predmet.PrimjedbaSuca>
  <DomainObject.Predmet.ProtustrankaFormated>
    <izvorni_sadrzaj>  KRAJANI d.o.o.</izvorni_sadrzaj>
    <derivirana_varijabla naziv="DomainObject.Predmet.ProtustrankaFormated_1">  KRAJANI d.o.o.</derivirana_varijabla>
  </DomainObject.Predmet.ProtustrankaFormated>
  <DomainObject.Predmet.ProtustrankaFormatedOIB>
    <izvorni_sadrzaj>  KRAJANI d.o.o., OIB 10917049327</izvorni_sadrzaj>
    <derivirana_varijabla naziv="DomainObject.Predmet.ProtustrankaFormatedOIB_1">  KRAJANI d.o.o., OIB 10917049327</derivirana_varijabla>
  </DomainObject.Predmet.ProtustrankaFormatedOIB>
  <DomainObject.Predmet.ProtustrankaFormatedWithAdress>
    <izvorni_sadrzaj> KRAJANI d.o.o., Nenadići bb, 51500 Krk</izvorni_sadrzaj>
    <derivirana_varijabla naziv="DomainObject.Predmet.ProtustrankaFormatedWithAdress_1"> KRAJANI d.o.o., Nenadići bb, 51500 Krk</derivirana_varijabla>
  </DomainObject.Predmet.ProtustrankaFormatedWithAdress>
  <DomainObject.Predmet.ProtustrankaFormatedWithAdressOIB>
    <izvorni_sadrzaj> KRAJANI d.o.o., OIB 10917049327, Nenadići bb, 51500 Krk</izvorni_sadrzaj>
    <derivirana_varijabla naziv="DomainObject.Predmet.ProtustrankaFormatedWithAdressOIB_1"> KRAJANI d.o.o., OIB 10917049327, Nenadići bb, 51500 Krk</derivirana_varijabla>
  </DomainObject.Predmet.ProtustrankaFormatedWithAdressOIB>
  <DomainObject.Predmet.ProtustrankaWithAdress>
    <izvorni_sadrzaj>KRAJANI d.o.o. Nenadići bb, 51500 Krk</izvorni_sadrzaj>
    <derivirana_varijabla naziv="DomainObject.Predmet.ProtustrankaWithAdress_1">KRAJANI d.o.o. Nenadići bb, 51500 Krk</derivirana_varijabla>
  </DomainObject.Predmet.ProtustrankaWithAdress>
  <DomainObject.Predmet.ProtustrankaWithAdressOIB>
    <izvorni_sadrzaj>KRAJANI d.o.o., OIB 10917049327, Nenadići bb, 51500 Krk</izvorni_sadrzaj>
    <derivirana_varijabla naziv="DomainObject.Predmet.ProtustrankaWithAdressOIB_1">KRAJANI d.o.o., OIB 10917049327, Nenadići bb, 51500 Krk</derivirana_varijabla>
  </DomainObject.Predmet.ProtustrankaWithAdressOIB>
  <DomainObject.Predmet.ProtustrankaNazivFormated>
    <izvorni_sadrzaj>KRAJANI d.o.o.</izvorni_sadrzaj>
    <derivirana_varijabla naziv="DomainObject.Predmet.ProtustrankaNazivFormated_1">KRAJANI d.o.o.</derivirana_varijabla>
  </DomainObject.Predmet.ProtustrankaNazivFormated>
  <DomainObject.Predmet.ProtustrankaNazivFormatedOIB>
    <izvorni_sadrzaj>KRAJANI d.o.o., OIB 10917049327</izvorni_sadrzaj>
    <derivirana_varijabla naziv="DomainObject.Predmet.ProtustrankaNazivFormatedOIB_1">KRAJANI d.o.o., OIB 10917049327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KRAJANI d.o.o.</item>
    </izvorni_sadrzaj>
    <derivirana_varijabla naziv="DomainObject.Predmet.ProtuStrankaListFormated_1">
      <item>KRAJANI d.o.o.</item>
    </derivirana_varijabla>
  </DomainObject.Predmet.ProtuStrankaListFormated>
  <DomainObject.Predmet.ProtuStrankaListFormatedOIB>
    <izvorni_sadrzaj>
      <item>KRAJANI d.o.o., OIB 10917049327</item>
    </izvorni_sadrzaj>
    <derivirana_varijabla naziv="DomainObject.Predmet.ProtuStrankaListFormatedOIB_1">
      <item>KRAJANI d.o.o., OIB 10917049327</item>
    </derivirana_varijabla>
  </DomainObject.Predmet.ProtuStrankaListFormatedOIB>
  <DomainObject.Predmet.ProtuStrankaListFormatedWithAdress>
    <izvorni_sadrzaj>
      <item>KRAJANI d.o.o., Nenadići bb, 51500 Krk</item>
    </izvorni_sadrzaj>
    <derivirana_varijabla naziv="DomainObject.Predmet.ProtuStrankaListFormatedWithAdress_1">
      <item>KRAJANI d.o.o., Nenadići bb, 51500 Krk</item>
    </derivirana_varijabla>
  </DomainObject.Predmet.ProtuStrankaListFormatedWithAdress>
  <DomainObject.Predmet.ProtuStrankaListFormatedWithAdressOIB>
    <izvorni_sadrzaj>
      <item>KRAJANI d.o.o., OIB 10917049327, Nenadići bb, 51500 Krk</item>
    </izvorni_sadrzaj>
    <derivirana_varijabla naziv="DomainObject.Predmet.ProtuStrankaListFormatedWithAdressOIB_1">
      <item>KRAJANI d.o.o., OIB 10917049327, Nenadići bb, 51500 Krk</item>
    </derivirana_varijabla>
  </DomainObject.Predmet.ProtuStrankaListFormatedWithAdressOIB>
  <DomainObject.Predmet.ProtuStrankaListNazivFormated>
    <izvorni_sadrzaj>
      <item>KRAJANI d.o.o.</item>
    </izvorni_sadrzaj>
    <derivirana_varijabla naziv="DomainObject.Predmet.ProtuStrankaListNazivFormated_1">
      <item>KRAJANI d.o.o.</item>
    </derivirana_varijabla>
  </DomainObject.Predmet.ProtuStrankaListNazivFormated>
  <DomainObject.Predmet.ProtuStrankaListNazivFormatedOIB>
    <izvorni_sadrzaj>
      <item>KRAJANI d.o.o., OIB 10917049327</item>
    </izvorni_sadrzaj>
    <derivirana_varijabla naziv="DomainObject.Predmet.ProtuStrankaListNazivFormatedOIB_1">
      <item>KRAJANI d.o.o., OIB 10917049327</item>
    </derivirana_varijabla>
  </DomainObject.Predmet.ProtuStrankaListNazivFormatedOIB>
  <DomainObject.Predmet.OstaliListFormated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Formated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Formated>
  <DomainObject.Predmet.OstaliListFormatedOIB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FormatedOIB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FormatedOIB>
  <DomainObject.Predmet.OstaliListFormatedWithAdress>
    <izvorni_sadrzaj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izvorni_sadrzaj>
    <derivirana_varijabla naziv="DomainObject.Predmet.OstaliListFormatedWithAdress_1"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derivirana_varijabla>
  </DomainObject.Predmet.OstaliListFormatedWithAdress>
  <DomainObject.Predmet.OstaliListFormatedWithAdressOIB>
    <izvorni_sadrzaj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izvorni_sadrzaj>
    <derivirana_varijabla naziv="DomainObject.Predmet.OstaliListFormatedWithAdressOIB_1"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derivirana_varijabla>
  </DomainObject.Predmet.OstaliListFormatedWithAdressOIB>
  <DomainObject.Predmet.OstaliListNazivFormated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NazivFormated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NazivFormated>
  <DomainObject.Predmet.OstaliListNazivFormatedOIB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NazivFormatedOIB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KRAJANI d.o.o.</izvorni_sadrzaj>
    <derivirana_varijabla naziv="DomainObject.Predmet.ProtustrankaIDrugi_1">KRAJANI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KRAJANI d.o.o., OIB 10917049327, Nenadići bb, 51500 Krk</izvorni_sadrzaj>
    <derivirana_varijabla naziv="DomainObject.Predmet.ProtustrankaIDrugiAdressOIB_1">KRAJANI d.o.o., OIB 10917049327, Nenadići bb,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KRAJANI d.o.o.</item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SudioniciListNaziv_1">
      <item>H - ABDUCO d.o.o.</item>
      <item>KRAJANI d.o.o.</item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SudioniciListNaziv>
  <DomainObject.Predmet.SudioniciListAdressOIB>
    <izvorni_sadrzaj>
      <item>H - ABDUCO d.o.o., OIB 13667298928, Slavonska avenija 6a,10000 Zagreb</item>
      <item>KRAJANI d.o.o., OIB 10917049327, Nenadići bb,51500 Krk</item>
      <item>MAJA VIDMAR, Ilica 191f,10000 Zagreb</item>
      <item>SANJA SUŠNIK, SPLITSKA 2,51000 Rijeka</item>
      <item>Odvjetničko društvo Mađarić&amp;Lui, Ilica 191F,10000 Zagreb</item>
      <item>ANA BLEČIĆ JELENOVIĆ</item>
      <item>SANJA BELJAN BRKIĆ</item>
      <item>DRAGAN BACANOVIĆ</item>
    </izvorni_sadrzaj>
    <derivirana_varijabla naziv="DomainObject.Predmet.SudioniciListAdressOIB_1">
      <item>H - ABDUCO d.o.o., OIB 13667298928, Slavonska avenija 6a,10000 Zagreb</item>
      <item>KRAJANI d.o.o., OIB 10917049327, Nenadići bb,51500 Krk</item>
      <item>MAJA VIDMAR, Ilica 191f,10000 Zagreb</item>
      <item>SANJA SUŠNIK, SPLITSKA 2,51000 Rijeka</item>
      <item>Odvjetničko društvo Mađarić&amp;Lui, Ilica 191F,10000 Zagreb</item>
      <item>ANA BLEČIĆ JELENOVIĆ</item>
      <item>SANJA BELJAN BRKIĆ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10917049327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13667298928</item>
      <item>, OIB 10917049327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698</properties:Words>
  <properties:Characters>3895</properties:Characters>
  <properties:Lines>175</properties:Lines>
  <properties:Paragraphs>106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2017-03-02T13:50:00Z</dcterms:created>
  <dc:creator>rcerneka</dc:creator>
  <cp:lastModifiedBy>Jasna Radulović</cp:lastModifiedBy>
  <cp:lastPrinted>2017-01-18T10:49:00Z</cp:lastPrinted>
  <dcterms:modified xmlns:xsi="http://www.w3.org/2001/XMLSchema-instance" xsi:type="dcterms:W3CDTF">2017-03-02T13:53:00Z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