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7234" w14:paraId="6bd7234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B3AB3">
        <w:t>38</w:t>
      </w:r>
      <w:r w:rsidR="00F97516">
        <w:t>2</w:t>
      </w:r>
      <w:r w:rsidR="00245588">
        <w:t>/16-</w:t>
      </w:r>
      <w:r w:rsidR="001B3AB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F97516">
        <w:t>JANTAR d.o.o., Zadar, Polačišće 2, Zadar, OIB: 36844356794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6449D">
        <w:t>18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F97516">
        <w:t>JANTAR d.o.o., Zadar, Polačišće 2, Zadar, OIB: 36844356794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16449D">
        <w:t>10</w:t>
      </w:r>
      <w:r w:rsidR="00A70A5D">
        <w:t>,</w:t>
      </w:r>
      <w:r w:rsidR="00F97516">
        <w:t>25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16449D">
        <w:t>10</w:t>
      </w:r>
      <w:r w:rsidR="00B26EB5">
        <w:t>,</w:t>
      </w:r>
      <w:r w:rsidR="00F97516">
        <w:t>30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100FF1">
        <w:t>JANTAR d.o.o., Zadar</w:t>
      </w:r>
      <w:r w:rsidR="00ED6162" w:rsidRPr="004E0D54">
        <w:t>, navodeći da</w:t>
      </w:r>
      <w:r w:rsidR="00245588">
        <w:t xml:space="preserve"> dužnik na dan </w:t>
      </w:r>
      <w:r w:rsidR="0016449D">
        <w:t>1. rujna 2016</w:t>
      </w:r>
      <w:r w:rsidR="00245588">
        <w:t xml:space="preserve">. u Očevidniku redoslijeda osnova za plaćanje ima evidentirane neizvršene osnove za plaćanje u neprekinutom razdoblju od </w:t>
      </w:r>
      <w:r w:rsidR="00F97516">
        <w:t>331</w:t>
      </w:r>
      <w:r w:rsidR="00245588">
        <w:t xml:space="preserve"> dan</w:t>
      </w:r>
      <w:r w:rsidR="0044566F">
        <w:t>a</w:t>
      </w:r>
      <w:r w:rsidR="00245588">
        <w:t xml:space="preserve"> </w:t>
      </w:r>
      <w:r w:rsidR="00245588" w:rsidRPr="00067D16">
        <w:t xml:space="preserve">u iznosu od </w:t>
      </w:r>
      <w:r w:rsidR="00F97516">
        <w:t>36.669,10</w:t>
      </w:r>
      <w:r w:rsidR="00245588" w:rsidRPr="00067D16">
        <w:t xml:space="preserve"> kun</w:t>
      </w:r>
      <w:r w:rsidR="0016449D">
        <w:t>a</w:t>
      </w:r>
      <w:r w:rsidR="00673D65">
        <w:t xml:space="preserve">, te da ima </w:t>
      </w:r>
      <w:r w:rsidR="0016449D">
        <w:t>jednog</w:t>
      </w:r>
      <w:r w:rsidR="00673D65">
        <w:t xml:space="preserve"> zaposlenika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6449D">
        <w:t>18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97516">
        <w:t>JANTAR d.o.o., Zadar</w:t>
      </w:r>
      <w:r w:rsidR="0016449D" w:rsidRPr="00F60CD9"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F97516" w:rsidP="00E73C36" w:rsidR="0020610B" w:rsidRPr="00E73C36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MANDICA KATAVIĆ iz Zadra, Obala kneza Branimira 4/B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8262C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1303E2">
      <w:t>38</w:t>
    </w:r>
    <w:r w:rsidR="00F97516">
      <w:t>2</w:t>
    </w:r>
    <w:r w:rsidR="001B3AB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262C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2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6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6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6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6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2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6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6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6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6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St-382/2016</izvorni_sadrzaj>
    <derivirana_varijabla naziv="DomainObject.Predmet.OznakaBroj_1">St-382/2016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JANTAR d.o.o. za međunarodno otpremništvo, zastupanje i trgovinu</izvorni_sadrzaj>
    <derivirana_varijabla naziv="DomainObject.Predmet.ProtustrankaFormated_1">  JANTAR d.o.o. za međunarodno otpremništvo, zastupanje i trgovinu</derivirana_varijabla>
  </DomainObject.Predmet.ProtustrankaFormated>
  <DomainObject.Predmet.ProtustrankaFormatedOIB>
    <izvorni_sadrzaj>  JANTAR d.o.o. za međunarodno otpremništvo, zastupanje i trgovinu, OIB 36844356794</izvorni_sadrzaj>
    <derivirana_varijabla naziv="DomainObject.Predmet.ProtustrankaFormatedOIB_1">  JANTAR d.o.o. za međunarodno otpremništvo, zastupanje i trgovinu, OIB 36844356794</derivirana_varijabla>
  </DomainObject.Predmet.ProtustrankaFormatedOIB>
  <DomainObject.Predmet.ProtustrankaFormatedWithAdress>
    <izvorni_sadrzaj> JANTAR d.o.o. za međunarodno otpremništvo, zastupanje i trgovinu, Polačišće 2, 23000 Zadar</izvorni_sadrzaj>
    <derivirana_varijabla naziv="DomainObject.Predmet.ProtustrankaFormatedWithAdress_1"> JANTAR d.o.o. za međunarodno otpremništvo, zastupanje i trgovinu, Polačišće 2, 23000 Zadar</derivirana_varijabla>
  </DomainObject.Predmet.ProtustrankaFormatedWithAdress>
  <DomainObject.Predmet.ProtustrankaFormatedWithAdressOIB>
    <izvorni_sadrzaj> JANTAR d.o.o. za međunarodno otpremništvo, zastupanje i trgovinu, OIB 36844356794, Polačišće 2, 23000 Zadar</izvorni_sadrzaj>
    <derivirana_varijabla naziv="DomainObject.Predmet.ProtustrankaFormatedWithAdressOIB_1"> JANTAR d.o.o. za međunarodno otpremništvo, zastupanje i trgovinu, OIB 36844356794, Polačišće 2, 23000 Zadar</derivirana_varijabla>
  </DomainObject.Predmet.ProtustrankaFormatedWithAdressOIB>
  <DomainObject.Predmet.ProtustrankaWithAdress>
    <izvorni_sadrzaj>JANTAR d.o.o. za međunarodno otpremništvo, zastupanje i trgovinu Polačišće 2, 23000 Zadar</izvorni_sadrzaj>
    <derivirana_varijabla naziv="DomainObject.Predmet.ProtustrankaWithAdress_1">JANTAR d.o.o. za međunarodno otpremništvo, zastupanje i trgovinu Polačišće 2, 23000 Zadar</derivirana_varijabla>
  </DomainObject.Predmet.ProtustrankaWithAdress>
  <DomainObject.Predmet.ProtustrankaWithAdressOIB>
    <izvorni_sadrzaj>JANTAR d.o.o. za međunarodno otpremništvo, zastupanje i trgovinu, OIB 36844356794, Polačišće 2, 23000 Zadar</izvorni_sadrzaj>
    <derivirana_varijabla naziv="DomainObject.Predmet.ProtustrankaWithAdressOIB_1">JANTAR d.o.o. za međunarodno otpremništvo, zastupanje i trgovinu, OIB 36844356794, Polačišće 2, 23000 Zadar</derivirana_varijabla>
  </DomainObject.Predmet.ProtustrankaWithAdressOIB>
  <DomainObject.Predmet.ProtustrankaNazivFormated>
    <izvorni_sadrzaj>JANTAR d.o.o. za međunarodno otpremništvo, zastupanje i trgovinu</izvorni_sadrzaj>
    <derivirana_varijabla naziv="DomainObject.Predmet.ProtustrankaNazivFormated_1">JANTAR d.o.o. za međunarodno otpremništvo, zastupanje i trgovinu</derivirana_varijabla>
  </DomainObject.Predmet.ProtustrankaNazivFormated>
  <DomainObject.Predmet.ProtustrankaNazivFormatedOIB>
    <izvorni_sadrzaj>JANTAR d.o.o. za međunarodno otpremništvo, zastupanje i trgovinu, OIB 36844356794</izvorni_sadrzaj>
    <derivirana_varijabla naziv="DomainObject.Predmet.ProtustrankaNazivFormatedOIB_1">JANTAR d.o.o. za međunarodno otpremništvo, zastupanje i trgovinu, OIB 36844356794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36669.10</izvorni_sadrzaj>
    <derivirana_varijabla naziv="DomainObject.Predmet.TrenutnaVrijednost_1">36669.10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JANTAR d.o.o. za međunarodno otpremništvo, zastupanje i trgovinu</item>
    </izvorni_sadrzaj>
    <derivirana_varijabla naziv="DomainObject.Predmet.ProtuStrankaListFormated_1">
      <item>JANTAR d.o.o. za međunarodno otpremništvo, zastupanje i trgovinu</item>
    </derivirana_varijabla>
  </DomainObject.Predmet.ProtuStrankaListFormated>
  <DomainObject.Predmet.ProtuStrankaListFormatedOIB>
    <izvorni_sadrzaj>
      <item>JANTAR d.o.o. za međunarodno otpremništvo, zastupanje i trgovinu, OIB 36844356794</item>
    </izvorni_sadrzaj>
    <derivirana_varijabla naziv="DomainObject.Predmet.ProtuStrankaListFormatedOIB_1">
      <item>JANTAR d.o.o. za međunarodno otpremništvo, zastupanje i trgovinu, OIB 36844356794</item>
    </derivirana_varijabla>
  </DomainObject.Predmet.ProtuStrankaListFormatedOIB>
  <DomainObject.Predmet.ProtuStrankaListFormatedWithAdress>
    <izvorni_sadrzaj>
      <item>JANTAR d.o.o. za međunarodno otpremništvo, zastupanje i trgovinu, Polačišće 2, 23000 Zadar</item>
    </izvorni_sadrzaj>
    <derivirana_varijabla naziv="DomainObject.Predmet.ProtuStrankaListFormatedWithAdress_1">
      <item>JANTAR d.o.o. za međunarodno otpremništvo, zastupanje i trgovinu, Polačišće 2, 23000 Zadar</item>
    </derivirana_varijabla>
  </DomainObject.Predmet.ProtuStrankaListFormatedWithAdress>
  <DomainObject.Predmet.ProtuStrankaListFormatedWithAdressOIB>
    <izvorni_sadrzaj>
      <item>JANTAR d.o.o. za međunarodno otpremništvo, zastupanje i trgovinu, OIB 36844356794, Polačišće 2, 23000 Zadar</item>
    </izvorni_sadrzaj>
    <derivirana_varijabla naziv="DomainObject.Predmet.ProtuStrankaListFormatedWithAdressOIB_1">
      <item>JANTAR d.o.o. za međunarodno otpremništvo, zastupanje i trgovinu, OIB 36844356794, Polačišće 2, 23000 Zadar</item>
    </derivirana_varijabla>
  </DomainObject.Predmet.ProtuStrankaListFormatedWithAdressOIB>
  <DomainObject.Predmet.ProtuStrankaListNazivFormated>
    <izvorni_sadrzaj>
      <item>JANTAR d.o.o. za međunarodno otpremništvo, zastupanje i trgovinu</item>
    </izvorni_sadrzaj>
    <derivirana_varijabla naziv="DomainObject.Predmet.ProtuStrankaListNazivFormated_1">
      <item>JANTAR d.o.o. za međunarodno otpremništvo, zastupanje i trgovinu</item>
    </derivirana_varijabla>
  </DomainObject.Predmet.ProtuStrankaListNazivFormated>
  <DomainObject.Predmet.ProtuStrankaListNazivFormatedOIB>
    <izvorni_sadrzaj>
      <item>JANTAR d.o.o. za međunarodno otpremništvo, zastupanje i trgovinu, OIB 36844356794</item>
    </izvorni_sadrzaj>
    <derivirana_varijabla naziv="DomainObject.Predmet.ProtuStrankaListNazivFormatedOIB_1">
      <item>JANTAR d.o.o. za međunarodno otpremništvo, zastupanje i trgovinu, OIB 36844356794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JANTAR d.o.o. za međunarodno otpremništvo, zastupanje i trgovinu</izvorni_sadrzaj>
    <derivirana_varijabla naziv="DomainObject.Predmet.ProtustrankaIDrugi_1">JANTAR d.o.o. za međunarodno otpremništvo, zastupanje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JANTAR d.o.o. za međunarodno otpremništvo, zastupanje i trgovinu, OIB 36844356794, Polačišće 2, 23000 Zadar</izvorni_sadrzaj>
    <derivirana_varijabla naziv="DomainObject.Predmet.ProtustrankaIDrugiAdressOIB_1">JANTAR d.o.o. za međunarodno otpremništvo, zastupanje i trgovinu, OIB 36844356794,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JANTAR d.o.o. za međunarodno otpremništvo, zastupanje i trgovinu</item>
    </izvorni_sadrzaj>
    <derivirana_varijabla naziv="DomainObject.Predmet.SudioniciListNaziv_1">
      <item>FINA</item>
      <item>JANTAR d.o.o. za međunarodno otpremništvo, zastupanje i trgovinu</item>
    </derivirana_varijabla>
  </DomainObject.Predmet.SudioniciListNaziv>
  <DomainObject.Predmet.SudioniciListAdressOIB>
    <izvorni_sadrzaj>
      <item>FINA, OIB 85821130368</item>
      <item>JANTAR d.o.o. za međunarodno otpremništvo, zastupanje i trgovinu, OIB 36844356794, Polačišće 2,23000 Zadar</item>
    </izvorni_sadrzaj>
    <derivirana_varijabla naziv="DomainObject.Predmet.SudioniciListAdressOIB_1">
      <item>FINA, OIB 85821130368</item>
      <item>JANTAR d.o.o. za međunarodno otpremništvo, zastupanje i trgovinu, OIB 36844356794,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36844356794</item>
    </izvorni_sadrzaj>
    <derivirana_varijabla naziv="DomainObject.Predmet.SudioniciListNazivOIB_1">
      <item>, OIB 85821130368</item>
      <item>, OIB 36844356794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5F8021-DD4E-4555-8454-081E864E28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1849</properties:Characters>
  <properties:Lines>76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2016-03-18T07:17:00Z</dcterms:created>
  <dc:creator>Administrator</dc:creator>
  <cp:lastModifiedBy>wsadmin</cp:lastModifiedBy>
  <cp:lastPrinted>2016-03-18T09:50:00Z</cp:lastPrinted>
  <dcterms:modified xmlns:xsi="http://www.w3.org/2001/XMLSchema-instance" xsi:type="dcterms:W3CDTF">2016-03-18T13:28:00Z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