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d3be" w14:paraId="8c9d3be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A1601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3347BE">
        <w:rPr>
          <w:sz w:val="24"/>
        </w:rPr>
        <w:t>2800</w:t>
      </w:r>
      <w:r w:rsidR="005333A3">
        <w:rPr>
          <w:sz w:val="24"/>
        </w:rPr>
        <w:t>/2016</w:t>
      </w:r>
      <w:r w:rsidR="00145D3A">
        <w:rPr>
          <w:sz w:val="24"/>
        </w:rPr>
        <w:t>-6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</w:t>
      </w:r>
      <w:r w:rsidR="00643693">
        <w:rPr>
          <w:sz w:val="24"/>
        </w:rPr>
        <w:t xml:space="preserve">Zagreb, Podružnica </w:t>
      </w:r>
      <w:r w:rsidR="00DA2B87">
        <w:rPr>
          <w:sz w:val="24"/>
        </w:rPr>
        <w:t>Zagreb</w:t>
      </w:r>
      <w:r w:rsidR="005333A3">
        <w:rPr>
          <w:sz w:val="24"/>
        </w:rPr>
        <w:t xml:space="preserve"> </w:t>
      </w:r>
      <w:r w:rsidR="006F696C">
        <w:rPr>
          <w:sz w:val="24"/>
        </w:rPr>
        <w:t>za provedbu skraćenog</w:t>
      </w:r>
      <w:r w:rsidR="00643693">
        <w:rPr>
          <w:sz w:val="24"/>
        </w:rPr>
        <w:t>a</w:t>
      </w:r>
      <w:r w:rsidR="006F696C">
        <w:rPr>
          <w:sz w:val="24"/>
        </w:rPr>
        <w:t xml:space="preserve"> stečajnog</w:t>
      </w:r>
      <w:r w:rsidR="00643693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AA207E">
        <w:rPr>
          <w:sz w:val="24"/>
          <w:szCs w:val="24"/>
        </w:rPr>
        <w:t xml:space="preserve"> </w:t>
      </w:r>
      <w:r w:rsidR="00F3547D">
        <w:rPr>
          <w:sz w:val="24"/>
          <w:szCs w:val="24"/>
        </w:rPr>
        <w:t>TERSUS SERVIS SESVETE j.d.o.o za usluge Sesvete (grad Zagreb), Josipa Benčaka 17, OIB 50203502573</w:t>
      </w:r>
      <w:r w:rsidR="00643693">
        <w:rPr>
          <w:sz w:val="24"/>
          <w:szCs w:val="24"/>
        </w:rPr>
        <w:t>,</w:t>
      </w:r>
      <w:r w:rsidR="00643693">
        <w:t xml:space="preserve"> </w:t>
      </w:r>
      <w:r w:rsidR="00DD75D9">
        <w:rPr>
          <w:sz w:val="24"/>
          <w:szCs w:val="24"/>
        </w:rPr>
        <w:t xml:space="preserve"> dana</w:t>
      </w:r>
      <w:r w:rsidR="00643693">
        <w:rPr>
          <w:sz w:val="24"/>
          <w:szCs w:val="24"/>
        </w:rPr>
        <w:t xml:space="preserve">  </w:t>
      </w:r>
      <w:r w:rsidR="00145D3A">
        <w:rPr>
          <w:sz w:val="24"/>
          <w:szCs w:val="24"/>
        </w:rPr>
        <w:t>24.travnja 2017.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5A6C4E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8B5FA0">
        <w:rPr>
          <w:sz w:val="24"/>
        </w:rPr>
        <w:t xml:space="preserve"> </w:t>
      </w:r>
      <w:r w:rsidR="008B5FA0">
        <w:rPr>
          <w:sz w:val="24"/>
          <w:szCs w:val="24"/>
        </w:rPr>
        <w:t>TERSUS SERVIS SESVETE j.d.o.o za usluge Sesvete (grad Zagreb), Josipa Benčaka 17, OIB 50203502573</w:t>
      </w:r>
      <w:r w:rsidR="00C75A5C">
        <w:rPr>
          <w:sz w:val="24"/>
          <w:szCs w:val="24"/>
        </w:rPr>
        <w:t>.</w:t>
      </w:r>
    </w:p>
    <w:p w:rsidRDefault="00C75A5C" w:rsidP="00377F3A" w:rsidR="00C75A5C">
      <w:pPr>
        <w:ind w:left="720"/>
        <w:jc w:val="both"/>
        <w:rPr>
          <w:b/>
          <w:sz w:val="24"/>
        </w:rPr>
      </w:pPr>
    </w:p>
    <w:p w:rsidRDefault="00457103" w:rsidP="005405DE" w:rsidR="005405DE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5405DE">
        <w:rPr>
          <w:sz w:val="24"/>
        </w:rPr>
        <w:t>NIKOLA BOJANIĆ, dipl.ing. Osijek, Bračka 179, OIB 32886956915.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8B5FA0">
        <w:rPr>
          <w:sz w:val="24"/>
          <w:szCs w:val="24"/>
        </w:rPr>
        <w:t>TERSUS SERVIS SESVETE j.d.o.o za usluge Sesvete (grad Zagreb), Josipa Benčaka 17, OIB 50203502573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>, te FINI i</w:t>
      </w:r>
      <w:r w:rsidR="00BF30F8">
        <w:rPr>
          <w:sz w:val="24"/>
        </w:rPr>
        <w:t xml:space="preserve"> poslovnoj</w:t>
      </w:r>
      <w:r w:rsidR="00186056">
        <w:rPr>
          <w:sz w:val="24"/>
        </w:rPr>
        <w:t xml:space="preserve"> banci </w:t>
      </w:r>
      <w:r w:rsidR="008A3347">
        <w:rPr>
          <w:sz w:val="24"/>
        </w:rPr>
        <w:t>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8F2A96" w:rsidP="00457103" w:rsidR="008F2A96">
      <w:pPr>
        <w:ind w:left="720"/>
        <w:jc w:val="both"/>
        <w:rPr>
          <w:sz w:val="24"/>
        </w:rPr>
      </w:pPr>
    </w:p>
    <w:p w:rsidRDefault="00AA207E" w:rsidP="00457103" w:rsidR="00AA207E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</w:t>
      </w:r>
      <w:r w:rsidR="00643693">
        <w:rPr>
          <w:sz w:val="24"/>
        </w:rPr>
        <w:t>Zagreb</w:t>
      </w:r>
      <w:r>
        <w:rPr>
          <w:sz w:val="24"/>
        </w:rPr>
        <w:t xml:space="preserve">  podnijela je ovom sudu zahtjev za provedbu skraćenoga stečajnog po</w:t>
      </w:r>
      <w:r w:rsidR="006E3AC2">
        <w:rPr>
          <w:sz w:val="24"/>
        </w:rPr>
        <w:t>stupka temeljem odredbe  čl. 444</w:t>
      </w:r>
      <w:r>
        <w:rPr>
          <w:sz w:val="24"/>
        </w:rPr>
        <w:t xml:space="preserve"> st. 1 Stečajnog zakona (NN br. 71/15, dalje SZ).</w:t>
      </w:r>
    </w:p>
    <w:p w:rsidRDefault="008E2E9A" w:rsidP="00B479D5" w:rsidR="008E2E9A">
      <w:pPr>
        <w:ind w:firstLine="720"/>
        <w:jc w:val="both"/>
        <w:rPr>
          <w:sz w:val="24"/>
        </w:rPr>
      </w:pPr>
      <w:r>
        <w:rPr>
          <w:sz w:val="24"/>
        </w:rPr>
        <w:t>Rješenjem Visokog trgovačkog suda RH Zagreb, posl.br.  31-Su-958</w:t>
      </w:r>
      <w:r w:rsidR="00F270BF">
        <w:rPr>
          <w:sz w:val="24"/>
        </w:rPr>
        <w:t>/1</w:t>
      </w:r>
      <w:r>
        <w:rPr>
          <w:sz w:val="24"/>
        </w:rPr>
        <w:t>6-3 od 20.rujna 2016. predmet je delegiran ovom sudu na postupanje.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prokazni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B9327A">
        <w:rPr>
          <w:sz w:val="24"/>
        </w:rPr>
        <w:t>9</w:t>
      </w:r>
      <w:r w:rsidR="00643693">
        <w:rPr>
          <w:sz w:val="24"/>
        </w:rPr>
        <w:t>.studenog</w:t>
      </w:r>
      <w:r>
        <w:rPr>
          <w:sz w:val="24"/>
        </w:rPr>
        <w:t xml:space="preserve"> 2016.,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A21B45" w:rsidP="00B479D5" w:rsidR="00A21B4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>U Slav.Brodu,</w:t>
      </w:r>
      <w:r w:rsidR="00145D3A">
        <w:rPr>
          <w:sz w:val="24"/>
        </w:rPr>
        <w:t xml:space="preserve"> 24.travnja 2017.</w:t>
      </w:r>
    </w:p>
    <w:p w:rsidRDefault="00B479D5" w:rsidP="00B479D5" w:rsidR="00B479D5">
      <w:pPr>
        <w:jc w:val="center"/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8E6A6F" w:rsidR="000E3C4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1.stečajnom upravitelju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163EF"/>
    <w:rsid w:val="0012125D"/>
    <w:rsid w:val="00126A8D"/>
    <w:rsid w:val="00126D9D"/>
    <w:rsid w:val="0013114C"/>
    <w:rsid w:val="00133947"/>
    <w:rsid w:val="0013402B"/>
    <w:rsid w:val="0013613B"/>
    <w:rsid w:val="00136FD8"/>
    <w:rsid w:val="00145D3A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35873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13908"/>
    <w:rsid w:val="003207AB"/>
    <w:rsid w:val="003208DF"/>
    <w:rsid w:val="00326F86"/>
    <w:rsid w:val="00333443"/>
    <w:rsid w:val="003347BE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1601"/>
    <w:rsid w:val="004A3700"/>
    <w:rsid w:val="004A3ECD"/>
    <w:rsid w:val="004B2312"/>
    <w:rsid w:val="004B5FAE"/>
    <w:rsid w:val="004C49E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05DE"/>
    <w:rsid w:val="00550B69"/>
    <w:rsid w:val="00552838"/>
    <w:rsid w:val="0055481E"/>
    <w:rsid w:val="00554C54"/>
    <w:rsid w:val="00556764"/>
    <w:rsid w:val="00564522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3693"/>
    <w:rsid w:val="00646C0E"/>
    <w:rsid w:val="00651D58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C6F08"/>
    <w:rsid w:val="006D2A87"/>
    <w:rsid w:val="006D5EB2"/>
    <w:rsid w:val="006D6518"/>
    <w:rsid w:val="006E0F6B"/>
    <w:rsid w:val="006E3AC2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B5FA0"/>
    <w:rsid w:val="008D07BC"/>
    <w:rsid w:val="008D34C7"/>
    <w:rsid w:val="008D4896"/>
    <w:rsid w:val="008E2E9A"/>
    <w:rsid w:val="008E34ED"/>
    <w:rsid w:val="008E50C4"/>
    <w:rsid w:val="008E6A6F"/>
    <w:rsid w:val="008F25AE"/>
    <w:rsid w:val="008F2A96"/>
    <w:rsid w:val="00913DC9"/>
    <w:rsid w:val="009174B8"/>
    <w:rsid w:val="00924674"/>
    <w:rsid w:val="009249A9"/>
    <w:rsid w:val="0093288A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F6D3E"/>
    <w:rsid w:val="00A01177"/>
    <w:rsid w:val="00A04612"/>
    <w:rsid w:val="00A05FEF"/>
    <w:rsid w:val="00A06528"/>
    <w:rsid w:val="00A121DF"/>
    <w:rsid w:val="00A144D4"/>
    <w:rsid w:val="00A163C6"/>
    <w:rsid w:val="00A165B2"/>
    <w:rsid w:val="00A21B45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2ACA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9327A"/>
    <w:rsid w:val="00BA0638"/>
    <w:rsid w:val="00BA1038"/>
    <w:rsid w:val="00BA12CC"/>
    <w:rsid w:val="00BA47FC"/>
    <w:rsid w:val="00BC567A"/>
    <w:rsid w:val="00BC5D8C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75A5C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582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2B87"/>
    <w:rsid w:val="00DA65F2"/>
    <w:rsid w:val="00DB1828"/>
    <w:rsid w:val="00DB3406"/>
    <w:rsid w:val="00DB4478"/>
    <w:rsid w:val="00DB5A17"/>
    <w:rsid w:val="00DC0400"/>
    <w:rsid w:val="00DC044C"/>
    <w:rsid w:val="00DC05B5"/>
    <w:rsid w:val="00DC0D69"/>
    <w:rsid w:val="00DC3852"/>
    <w:rsid w:val="00DC7441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0D4A"/>
    <w:rsid w:val="00E12478"/>
    <w:rsid w:val="00E13DBD"/>
    <w:rsid w:val="00E21BF1"/>
    <w:rsid w:val="00E24C72"/>
    <w:rsid w:val="00E27AA1"/>
    <w:rsid w:val="00E31D2A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252B"/>
    <w:rsid w:val="00EA32E3"/>
    <w:rsid w:val="00EA5B6F"/>
    <w:rsid w:val="00EB12C1"/>
    <w:rsid w:val="00EC007E"/>
    <w:rsid w:val="00EC6494"/>
    <w:rsid w:val="00ED4E5F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2AC6"/>
    <w:rsid w:val="00F270BF"/>
    <w:rsid w:val="00F27337"/>
    <w:rsid w:val="00F31AF4"/>
    <w:rsid w:val="00F32895"/>
    <w:rsid w:val="00F32B65"/>
    <w:rsid w:val="00F3547D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C4D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45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4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52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45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4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52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51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2800</izvorni_sadrzaj>
    <derivirana_varijabla naziv="DomainObject.Predmet.Broj_1">2800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St-2800/2016</izvorni_sadrzaj>
    <derivirana_varijabla naziv="DomainObject.Predmet.OznakaBroj_1">St-2800/2016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TERSUS SERVIS SESVETE j.d.o.o.</izvorni_sadrzaj>
    <derivirana_varijabla naziv="DomainObject.Predmet.ProtustrankaFormated_1">  TERSUS SERVIS SESVETE j.d.o.o.</derivirana_varijabla>
  </DomainObject.Predmet.ProtustrankaFormated>
  <DomainObject.Predmet.ProtustrankaFormatedOIB>
    <izvorni_sadrzaj>  TERSUS SERVIS SESVETE j.d.o.o., OIB 50203502573</izvorni_sadrzaj>
    <derivirana_varijabla naziv="DomainObject.Predmet.ProtustrankaFormatedOIB_1">  TERSUS SERVIS SESVETE j.d.o.o., OIB 50203502573</derivirana_varijabla>
  </DomainObject.Predmet.ProtustrankaFormatedOIB>
  <DomainObject.Predmet.ProtustrankaFormatedWithAdress>
    <izvorni_sadrzaj> TERSUS SERVIS SESVETE j.d.o.o., Josipa Benčaka 17, 10360 Sesvete</izvorni_sadrzaj>
    <derivirana_varijabla naziv="DomainObject.Predmet.ProtustrankaFormatedWithAdress_1"> TERSUS SERVIS SESVETE j.d.o.o., Josipa Benčaka 17, 10360 Sesvete</derivirana_varijabla>
  </DomainObject.Predmet.ProtustrankaFormatedWithAdress>
  <DomainObject.Predmet.ProtustrankaFormatedWithAdressOIB>
    <izvorni_sadrzaj> TERSUS SERVIS SESVETE j.d.o.o., OIB 50203502573, Josipa Benčaka 17, 10360 Sesvete</izvorni_sadrzaj>
    <derivirana_varijabla naziv="DomainObject.Predmet.ProtustrankaFormatedWithAdressOIB_1"> TERSUS SERVIS SESVETE j.d.o.o., OIB 50203502573, Josipa Benčaka 17, 10360 Sesvete</derivirana_varijabla>
  </DomainObject.Predmet.ProtustrankaFormatedWithAdressOIB>
  <DomainObject.Predmet.ProtustrankaWithAdress>
    <izvorni_sadrzaj>TERSUS SERVIS SESVETE j.d.o.o. Josipa Benčaka 17, 10360 Sesvete</izvorni_sadrzaj>
    <derivirana_varijabla naziv="DomainObject.Predmet.ProtustrankaWithAdress_1">TERSUS SERVIS SESVETE j.d.o.o. Josipa Benčaka 17, 10360 Sesvete</derivirana_varijabla>
  </DomainObject.Predmet.ProtustrankaWithAdress>
  <DomainObject.Predmet.ProtustrankaWithAdressOIB>
    <izvorni_sadrzaj>TERSUS SERVIS SESVETE j.d.o.o., OIB 50203502573, Josipa Benčaka 17, 10360 Sesvete</izvorni_sadrzaj>
    <derivirana_varijabla naziv="DomainObject.Predmet.ProtustrankaWithAdressOIB_1">TERSUS SERVIS SESVETE j.d.o.o., OIB 50203502573, Josipa Benčaka 17, 10360 Sesvete</derivirana_varijabla>
  </DomainObject.Predmet.ProtustrankaWithAdressOIB>
  <DomainObject.Predmet.ProtustrankaNazivFormated>
    <izvorni_sadrzaj>TERSUS SERVIS SESVETE j.d.o.o.</izvorni_sadrzaj>
    <derivirana_varijabla naziv="DomainObject.Predmet.ProtustrankaNazivFormated_1">TERSUS SERVIS SESVETE j.d.o.o.</derivirana_varijabla>
  </DomainObject.Predmet.ProtustrankaNazivFormated>
  <DomainObject.Predmet.ProtustrankaNazivFormatedOIB>
    <izvorni_sadrzaj>TERSUS SERVIS SESVETE j.d.o.o., OIB 50203502573</izvorni_sadrzaj>
    <derivirana_varijabla naziv="DomainObject.Predmet.ProtustrankaNazivFormatedOIB_1">TERSUS SERVIS SESVETE j.d.o.o., OIB 50203502573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49675.32</izvorni_sadrzaj>
    <derivirana_varijabla naziv="DomainObject.Predmet.TrenutnaVrijednost_1">49675.32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SERVIS SESVETE j.d.o.o.</item>
    </izvorni_sadrzaj>
    <derivirana_varijabla naziv="DomainObject.Predmet.ProtuStrankaListFormated_1">
      <item>TERSUS SERVIS SESVETE j.d.o.o.</item>
    </derivirana_varijabla>
  </DomainObject.Predmet.ProtuStrankaListFormated>
  <DomainObject.Predmet.ProtuStrankaListFormatedOIB>
    <izvorni_sadrzaj>
      <item>TERSUS SERVIS SESVETE j.d.o.o., OIB 50203502573</item>
    </izvorni_sadrzaj>
    <derivirana_varijabla naziv="DomainObject.Predmet.ProtuStrankaListFormatedOIB_1">
      <item>TERSUS SERVIS SESVETE j.d.o.o., OIB 50203502573</item>
    </derivirana_varijabla>
  </DomainObject.Predmet.ProtuStrankaListFormatedOIB>
  <DomainObject.Predmet.ProtuStrankaListFormatedWithAdress>
    <izvorni_sadrzaj>
      <item>TERSUS SERVIS SESVETE j.d.o.o., Josipa Benčaka 17, 10360 Sesvete</item>
    </izvorni_sadrzaj>
    <derivirana_varijabla naziv="DomainObject.Predmet.ProtuStrankaListFormatedWithAdress_1">
      <item>TERSUS SERVIS SESVETE j.d.o.o., Josipa Benčaka 17, 10360 Sesvete</item>
    </derivirana_varijabla>
  </DomainObject.Predmet.ProtuStrankaListFormatedWithAdress>
  <DomainObject.Predmet.ProtuStrankaListFormatedWithAdressOIB>
    <izvorni_sadrzaj>
      <item>TERSUS SERVIS SESVETE j.d.o.o., OIB 50203502573, Josipa Benčaka 17, 10360 Sesvete</item>
    </izvorni_sadrzaj>
    <derivirana_varijabla naziv="DomainObject.Predmet.ProtuStrankaListFormatedWithAdressOIB_1">
      <item>TERSUS SERVIS SESVETE j.d.o.o., OIB 50203502573, Josipa Benčaka 17, 10360 Sesvete</item>
    </derivirana_varijabla>
  </DomainObject.Predmet.ProtuStrankaListFormatedWithAdressOIB>
  <DomainObject.Predmet.ProtuStrankaListNazivFormated>
    <izvorni_sadrzaj>
      <item>TERSUS SERVIS SESVETE j.d.o.o.</item>
    </izvorni_sadrzaj>
    <derivirana_varijabla naziv="DomainObject.Predmet.ProtuStrankaListNazivFormated_1">
      <item>TERSUS SERVIS SESVETE j.d.o.o.</item>
    </derivirana_varijabla>
  </DomainObject.Predmet.ProtuStrankaListNazivFormated>
  <DomainObject.Predmet.ProtuStrankaListNazivFormatedOIB>
    <izvorni_sadrzaj>
      <item>TERSUS SERVIS SESVETE j.d.o.o., OIB 50203502573</item>
    </izvorni_sadrzaj>
    <derivirana_varijabla naziv="DomainObject.Predmet.ProtuStrankaListNazivFormatedOIB_1">
      <item>TERSUS SERVIS SESVETE j.d.o.o., OIB 50203502573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SERVIS SESVETE j.d.o.o.</izvorni_sadrzaj>
    <derivirana_varijabla naziv="DomainObject.Predmet.ProtustrankaIDrugi_1">TERSUS SERVIS SESVETE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TERSUS SERVIS SESVETE j.d.o.o., OIB 50203502573, Josipa Benčaka 17, 10360 Sesvete</izvorni_sadrzaj>
    <derivirana_varijabla naziv="DomainObject.Predmet.ProtustrankaIDrugiAdressOIB_1">TERSUS SERVIS SESVETE j.d.o.o., OIB 50203502573, Josipa Benčaka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TERSUS SERVIS SESVETE j.d.o.o.</item>
      <item>FINA Regionalni centar Zagreb</item>
    </izvorni_sadrzaj>
    <derivirana_varijabla naziv="DomainObject.Predmet.SudioniciListNaziv_1">
      <item>TERSUS SERVIS SESVETE j.d.o.o.</item>
      <item>FINA Regionalni centar Zagreb</item>
    </derivirana_varijabla>
  </DomainObject.Predmet.SudioniciListNaziv>
  <DomainObject.Predmet.SudioniciListAdressOIB>
    <izvorni_sadrzaj>
      <item>TERSUS SERVIS SESVETE j.d.o.o., OIB 50203502573, Josipa Benčaka 17,10360 Sesvete</item>
      <item>FINA Regionalni centar Zagreb, OIB 85821130368, Trg svibanjskih žrtava 1995. br. 1,10000 Zagreb</item>
    </izvorni_sadrzaj>
    <derivirana_varijabla naziv="DomainObject.Predmet.SudioniciListAdressOIB_1">
      <item>TERSUS SERVIS SESVETE j.d.o.o., OIB 50203502573, Josipa Benčaka 17,10360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50203502573</item>
      <item>, OIB 85821130368</item>
    </izvorni_sadrzaj>
    <derivirana_varijabla naziv="DomainObject.Predmet.SudioniciListNazivOIB_1">
      <item>, OIB 50203502573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856</properties:Words>
  <properties:Characters>4775</properties:Characters>
  <properties:Lines>131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2017-04-24T07:19:00Z</dcterms:created>
  <dc:creator>Trgovacki sud</dc:creator>
  <cp:lastModifiedBy>wsadmin</cp:lastModifiedBy>
  <cp:lastPrinted>2017-04-03T12:28:00Z</cp:lastPrinted>
  <dcterms:modified xmlns:xsi="http://www.w3.org/2001/XMLSchema-instance" xsi:type="dcterms:W3CDTF">2017-04-24T07:19:00Z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