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ab19" w14:paraId="260ab1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382D" w:rsidP="003B382D" w:rsidR="003B382D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St-386/2017-2.</w:t>
      </w:r>
    </w:p>
    <w:p w:rsidRDefault="003B382D" w:rsidP="003B382D" w:rsidR="003B382D">
      <w:pPr>
        <w:jc w:val="center"/>
        <w:rPr>
          <w:rFonts w:cs="Arial" w:hAnsi="Arial" w:ascii="Arial"/>
          <w:b/>
          <w:noProof/>
        </w:rPr>
      </w:pPr>
    </w:p>
    <w:p w:rsidRDefault="003B382D" w:rsidP="003B382D" w:rsidR="003B382D">
      <w:pPr>
        <w:jc w:val="center"/>
        <w:rPr>
          <w:rFonts w:cs="Arial" w:hAnsi="Arial" w:ascii="Arial"/>
          <w:b/>
          <w:noProof/>
        </w:rPr>
      </w:pPr>
    </w:p>
    <w:p w:rsidRDefault="003B382D" w:rsidP="003B382D" w:rsidR="003B382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B382D" w:rsidP="003B382D" w:rsidR="003B382D">
      <w:pPr>
        <w:rPr>
          <w:rFonts w:cs="Arial" w:hAnsi="Arial" w:ascii="Arial"/>
          <w:b/>
          <w:noProof/>
        </w:rPr>
      </w:pPr>
    </w:p>
    <w:p w:rsidRDefault="003B382D" w:rsidP="003B382D" w:rsidR="003B382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B382D" w:rsidP="003B382D" w:rsidR="003B382D">
      <w:pPr>
        <w:outlineLvl w:val="0"/>
        <w:rPr>
          <w:rFonts w:cs="Arial" w:hAnsi="Arial" w:ascii="Arial"/>
          <w:noProof/>
        </w:rPr>
      </w:pPr>
    </w:p>
    <w:p w:rsidRDefault="003B382D" w:rsidP="003B382D" w:rsidR="003B382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ALTI j.d.o.o. za trgovinu i usluge iz Bjelovara, Ljube Babića 23, MBS 010094883, OIB 95537088858, d</w:t>
      </w:r>
      <w:r>
        <w:rPr>
          <w:rFonts w:cs="Arial" w:hAnsi="Arial" w:ascii="Arial"/>
          <w:noProof/>
        </w:rPr>
        <w:t>ana 14. kolovoza 2017. godine</w:t>
      </w:r>
    </w:p>
    <w:p w:rsidRDefault="003B382D" w:rsidP="003B382D" w:rsidR="003B382D">
      <w:pPr>
        <w:ind w:firstLine="851"/>
        <w:jc w:val="both"/>
        <w:rPr>
          <w:rFonts w:cs="Arial" w:hAnsi="Arial" w:ascii="Arial"/>
          <w:noProof/>
        </w:rPr>
      </w:pPr>
    </w:p>
    <w:p w:rsidRDefault="003B382D" w:rsidP="003B382D" w:rsidR="003B382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B382D" w:rsidP="003B382D" w:rsidR="003B382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B382D" w:rsidP="003B382D" w:rsidR="003B382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ALTI j.d.o.o. za trgovinu i usluge iz Bjelovara, Ljube Babića 23, MBS 010094883, OIB 95537088858. </w:t>
      </w:r>
    </w:p>
    <w:p w:rsidRDefault="003B382D" w:rsidP="003B382D" w:rsidR="003B382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B382D" w:rsidP="003B382D" w:rsidR="003B382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B382D" w:rsidP="003B382D" w:rsidR="003B382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3B382D" w:rsidP="003B382D" w:rsidR="003B382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Ivana Vučković iz Brezovca, Vidikovac 20.</w:t>
      </w:r>
    </w:p>
    <w:p w:rsidRDefault="003B382D" w:rsidP="003B382D" w:rsidR="003B382D">
      <w:pPr>
        <w:ind w:left="851"/>
        <w:jc w:val="both"/>
        <w:rPr>
          <w:rFonts w:cs="Arial" w:hAnsi="Arial" w:ascii="Arial"/>
          <w:noProof/>
        </w:rPr>
      </w:pPr>
    </w:p>
    <w:p w:rsidRDefault="003B382D" w:rsidP="003B382D" w:rsidR="003B382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B382D" w:rsidP="003B382D" w:rsidR="003B382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3B382D" w:rsidP="003B382D" w:rsidR="003B382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B382D" w:rsidP="003B382D" w:rsidR="003B382D">
      <w:pPr>
        <w:jc w:val="center"/>
        <w:outlineLvl w:val="0"/>
        <w:rPr>
          <w:rFonts w:cs="Arial" w:hAnsi="Arial" w:ascii="Arial"/>
          <w:noProof/>
        </w:rPr>
      </w:pPr>
    </w:p>
    <w:p w:rsidRDefault="003B382D" w:rsidP="003B382D" w:rsidR="003B382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16.06.2017. dužnik u Očevidniku redoslijeda osnova za plaćanje ima evidentirane neizvršene osnove za plaćanje u neprekinutom razdoblju od 120 dana, u ukupnom iznosu od 19.848,91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3B382D" w:rsidP="003B382D" w:rsidR="003B382D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B382D" w:rsidP="003B382D" w:rsidR="003B382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B382D" w:rsidP="003B382D" w:rsidR="003B382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</w:p>
    <w:p w:rsidRDefault="003B382D" w:rsidP="003B382D" w:rsidR="003B382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</w:p>
    <w:p w:rsidRDefault="003B382D" w:rsidP="003B382D" w:rsidR="003B382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B382D" w:rsidP="003B382D" w:rsidR="003B382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</w:p>
    <w:p w:rsidRDefault="003B382D" w:rsidP="003B382D" w:rsidR="003B382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B382D" w:rsidP="003B382D" w:rsidR="003B382D">
      <w:pPr>
        <w:jc w:val="both"/>
        <w:rPr>
          <w:rFonts w:cs="Arial" w:hAnsi="Arial" w:ascii="Arial"/>
        </w:rPr>
      </w:pPr>
    </w:p>
    <w:p w:rsidRDefault="003B382D" w:rsidP="003B382D" w:rsidR="003B382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3B382D" w:rsidP="003B382D" w:rsidR="003B382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B382D" w:rsidP="003B382D" w:rsidR="003B382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3B382D" w:rsidP="003B382D" w:rsidR="003B382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B382D" w:rsidP="003B382D" w:rsidR="003B382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3B382D" w:rsidP="003B382D" w:rsidR="003B382D">
      <w:pPr>
        <w:rPr>
          <w:rFonts w:cs="Arial" w:hAnsi="Arial" w:ascii="Arial"/>
        </w:rPr>
      </w:pPr>
    </w:p>
    <w:p w:rsidRDefault="003B382D" w:rsidP="003B382D" w:rsidR="003B382D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82D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9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St-386/2017-2</izvorni_sadrzaj>
    <derivirana_varijabla naziv="DomainObject.Oznaka_1">St-386/2017-2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ALTI jednostavno društvo s ograničenom odgovornošću za trgovinu i usluge zastupanog po punomoćniku Ivana Vučković</izvorni_sadrzaj>
    <derivirana_varijabla naziv="DomainObject.Predmet.ProtustrankaFormated_1">  ALTI jednostavno društvo s ograničenom odgovornošću za trgovinu i usluge zastupanog po punomoćniku Ivana Vučković</derivirana_varijabla>
  </DomainObject.Predmet.ProtustrankaFormated>
  <DomainObject.Predmet.ProtustrankaFormatedOIB>
    <izvorni_sadrzaj>  ALTI jednostavno društvo s ograničenom odgovornošću za trgovinu i usluge, OIB 95537088858 zastupanog po punomoćniku Ivana Vučković</izvorni_sadrzaj>
    <derivirana_varijabla naziv="DomainObject.Predmet.ProtustrankaFormatedOIB_1">  ALTI jednostavno društvo s ograničenom odgovornošću za trgovinu i usluge, OIB 95537088858 zastupanog po punomoćniku Ivana Vučković</derivirana_varijabla>
  </DomainObject.Predmet.ProtustrankaFormatedOIB>
  <DomainObject.Predmet.ProtustrankaFormatedWithAdress>
    <izvorni_sadrzaj> ALTI jednostavno društvo s ograničenom odgovornošću za trgovinu i usluge, Ljube Babića 23, 43000 Bjelovar zastupanog po punomoćniku Ivana Vučković</izvorni_sadrzaj>
    <derivirana_varijabla naziv="DomainObject.Predmet.ProtustrankaFormatedWithAdress_1"> ALTI jednostavno društvo s ograničenom odgovornošću za trgovinu i usluge, Ljube Babića 23, 43000 Bjelovar zastupanog po punomoćniku Ivana Vučković</derivirana_varijabla>
  </DomainObject.Predmet.ProtustrankaFormatedWithAdress>
  <DomainObject.Predmet.ProtustrankaFormatedWithAdressOIB>
    <izvorni_sadrzaj> ALTI jednostavno društvo s ograničenom odgovornošću za trgovinu i usluge, OIB 95537088858, Ljube Babića 23, 43000 Bjelovar zastupanog po punomoćniku Ivana Vučković</izvorni_sadrzaj>
    <derivirana_varijabla naziv="DomainObject.Predmet.ProtustrankaFormatedWithAdressOIB_1"> ALTI jednostavno društvo s ograničenom odgovornošću za trgovinu i usluge, OIB 95537088858, Ljube Babića 23, 43000 Bjelovar zastupanog po punomoćniku Ivana Vučković</derivirana_varijabla>
  </DomainObject.Predmet.ProtustrankaFormatedWithAdressOIB>
  <DomainObject.Predmet.ProtustrankaWithAdress>
    <izvorni_sadrzaj>ALTI jednostavno društvo s ograničenom odgovornošću za trgovinu i usluge Ljube Babića 23, 43000 Bjelovar</izvorni_sadrzaj>
    <derivirana_varijabla naziv="DomainObject.Predmet.ProtustrankaWithAdress_1">ALTI jednostavno društvo s ograničenom odgovornošću za trgovinu i usluge Ljube Babića 23, 43000 Bjelovar</derivirana_varijabla>
  </DomainObject.Predmet.ProtustrankaWithAdress>
  <DomainObject.Predmet.ProtustrankaWithAdressOIB>
    <izvorni_sadrzaj>ALTI jednostavno društvo s ograničenom odgovornošću za trgovinu i usluge, OIB 95537088858, Ljube Babića 23, 43000 Bjelovar</izvorni_sadrzaj>
    <derivirana_varijabla naziv="DomainObject.Predmet.ProtustrankaWithAdressOIB_1">ALTI jednostavno društvo s ograničenom odgovornošću za trgovinu i usluge, OIB 95537088858, Ljube Babića 23, 43000 Bjelovar</derivirana_varijabla>
  </DomainObject.Predmet.ProtustrankaWithAdressOIB>
  <DomainObject.Predmet.ProtustrankaNazivFormated>
    <izvorni_sadrzaj>ALTI jednostavno društvo s ograničenom odgovornošću za trgovinu i usluge</izvorni_sadrzaj>
    <derivirana_varijabla naziv="DomainObject.Predmet.ProtustrankaNazivFormated_1">ALTI jednostavno društvo s ograničenom odgovornošću za trgovinu i usluge</derivirana_varijabla>
  </DomainObject.Predmet.ProtustrankaNazivFormated>
  <DomainObject.Predmet.ProtustrankaNazivFormatedOIB>
    <izvorni_sadrzaj>ALTI jednostavno društvo s ograničenom odgovornošću za trgovinu i usluge, OIB 95537088858</izvorni_sadrzaj>
    <derivirana_varijabla naziv="DomainObject.Predmet.ProtustrankaNazivFormatedOIB_1">ALTI jednostavno društvo s ograničenom odgovornošću za trgovinu i usluge, OIB 95537088858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Suppila 4, 43000 Bjelovar</izvorni_sadrzaj>
    <derivirana_varijabla naziv="DomainObject.Predmet.StrankaFormatedWithAdress_1"> FINA, RC ZAGREB, Podružnica BJELOVAR, F. Suppila 4, 43000 Bjelovar</derivirana_varijabla>
  </DomainObject.Predmet.StrankaFormatedWithAdress>
  <DomainObject.Predmet.StrankaFormatedWithAdressOIB>
    <izvorni_sadrzaj> FINA, RC ZAGREB, Podružnica BJELOVAR, OIB 85821130368, F. Suppila 4, 43000 Bjelovar</izvorni_sadrzaj>
    <derivirana_varijabla naziv="DomainObject.Predmet.StrankaFormatedWithAdressOIB_1"> FINA, RC ZAGREB, Podružnica BJELOVAR, OIB 85821130368, F. Suppila 4, 43000 Bjelovar</derivirana_varijabla>
  </DomainObject.Predmet.StrankaFormatedWithAdressOIB>
  <DomainObject.Predmet.StrankaWithAdress>
    <izvorni_sadrzaj>FINA, RC ZAGREB, Podružnica BJELOVAR F. Suppila 4,43000 Bjelovar</izvorni_sadrzaj>
    <derivirana_varijabla naziv="DomainObject.Predmet.StrankaWithAdress_1">FINA, RC ZAGREB, Podružnica BJELOVAR F. Suppila 4,43000 Bjelovar</derivirana_varijabla>
  </DomainObject.Predmet.StrankaWithAdress>
  <DomainObject.Predmet.StrankaWithAdressOIB>
    <izvorni_sadrzaj>FINA, RC ZAGREB, Podružnica BJELOVAR, OIB 85821130368, F. Suppila 4,43000 Bjelovar</izvorni_sadrzaj>
    <derivirana_varijabla naziv="DomainObject.Predmet.StrankaWithAdressOIB_1">FINA, RC ZAGREB, Podružnica BJELOVAR, OIB 85821130368, F. Suppila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Suppila 4, 43000 Bjelovar</item>
    </izvorni_sadrzaj>
    <derivirana_varijabla naziv="DomainObject.Predmet.StrankaListFormatedWithAdress_1">
      <item>FINA, RC ZAGREB, Podružnica BJELOVAR, F. Suppila 4, 43000 Bjelovar</item>
    </derivirana_varijabla>
  </DomainObject.Predmet.StrankaListFormatedWithAdress>
  <DomainObject.Predmet.StrankaListFormatedWithAdressOIB>
    <izvorni_sadrzaj>
      <item>FINA, RC ZAGREB, Podružnica BJELOVAR, OIB 85821130368, F. Suppila 4, 43000 Bjelovar</item>
    </izvorni_sadrzaj>
    <derivirana_varijabla naziv="DomainObject.Predmet.StrankaListFormatedWithAdressOIB_1">
      <item>FINA, RC ZAGREB, Podružnica BJELOVAR, OIB 85821130368, F. Suppila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ALTI jednostavno društvo s ograničenom odgovornošću za trgovinu i usluge zastupanog po punomoćniku Ivana Vučković</item>
    </izvorni_sadrzaj>
    <derivirana_varijabla naziv="DomainObject.Predmet.ProtuStrankaListFormated_1">
      <item>ALTI jednostavno društvo s ograničenom odgovornošću za trgovinu i usluge zastupanog po punomoćniku Ivana Vučković</item>
    </derivirana_varijabla>
  </DomainObject.Predmet.ProtuStrankaListFormated>
  <DomainObject.Predmet.ProtuStrankaListFormatedOIB>
    <izvorni_sadrzaj>
      <item>ALTI jednostavno društvo s ograničenom odgovornošću za trgovinu i usluge, OIB 95537088858 zastupanog po punomoćniku Ivana Vučković</item>
    </izvorni_sadrzaj>
    <derivirana_varijabla naziv="DomainObject.Predmet.ProtuStrankaListFormatedOIB_1">
      <item>ALTI jednostavno društvo s ograničenom odgovornošću za trgovinu i usluge, OIB 95537088858 zastupanog po punomoćniku Ivana Vučković</item>
    </derivirana_varijabla>
  </DomainObject.Predmet.ProtuStrankaListFormatedOIB>
  <DomainObject.Predmet.ProtuStrankaListFormatedWithAdress>
    <izvorni_sadrzaj>
      <item>ALTI jednostavno društvo s ograničenom odgovornošću za trgovinu i usluge, Ljube Babića 23, 43000 Bjelovar zastupanog po punomoćniku Ivana Vučković</item>
    </izvorni_sadrzaj>
    <derivirana_varijabla naziv="DomainObject.Predmet.ProtuStrankaListFormatedWithAdress_1">
      <item>ALTI jednostavno društvo s ograničenom odgovornošću za trgovinu i usluge, Ljube Babića 23, 43000 Bjelovar zastupanog po punomoćniku Ivana Vučković</item>
    </derivirana_varijabla>
  </DomainObject.Predmet.ProtuStrankaListFormatedWithAdress>
  <DomainObject.Predmet.ProtuStrankaListFormatedWithAdressOIB>
    <izvorni_sadrzaj>
      <item>ALTI jednostavno društvo s ograničenom odgovornošću za trgovinu i usluge, OIB 95537088858, Ljube Babića 23, 43000 Bjelovar zastupanog po punomoćniku Ivana Vučković</item>
    </izvorni_sadrzaj>
    <derivirana_varijabla naziv="DomainObject.Predmet.ProtuStrankaListFormatedWithAdressOIB_1">
      <item>ALTI jednostavno društvo s ograničenom odgovornošću za trgovinu i usluge, OIB 95537088858, Ljube Babića 23, 43000 Bjelovar zastupanog po punomoćniku Ivana Vučković</item>
    </derivirana_varijabla>
  </DomainObject.Predmet.ProtuStrankaListFormatedWithAdressOIB>
  <DomainObject.Predmet.ProtuStrankaListNazivFormated>
    <izvorni_sadrzaj>
      <item>ALTI jednostavno društvo s ograničenom odgovornošću za trgovinu i usluge</item>
    </izvorni_sadrzaj>
    <derivirana_varijabla naziv="DomainObject.Predmet.ProtuStrankaListNazivFormated_1">
      <item>ALTI jednostavno društvo s ograničenom odgovornošću za trgovinu i usluge</item>
    </derivirana_varijabla>
  </DomainObject.Predmet.ProtuStrankaListNazivFormated>
  <DomainObject.Predmet.ProtuStrankaListNazivFormatedOIB>
    <izvorni_sadrzaj>
      <item>ALTI jednostavno društvo s ograničenom odgovornošću za trgovinu i usluge, OIB 95537088858</item>
    </izvorni_sadrzaj>
    <derivirana_varijabla naziv="DomainObject.Predmet.ProtuStrankaListNazivFormatedOIB_1">
      <item>ALTI jednostavno društvo s ograničenom odgovornošću za trgovinu i usluge, OIB 95537088858</item>
    </derivirana_varijabla>
  </DomainObject.Predmet.ProtuStrankaListNazivFormatedOIB>
  <DomainObject.Predmet.OstaliListFormated>
    <izvorni_sadrzaj>
      <item>Ivana Vučković punomoćnik sudionika u postupku ALTI jednostavno društvo s ograničenom odgovornošću za trgovinu i usluge</item>
    </izvorni_sadrzaj>
    <derivirana_varijabla naziv="DomainObject.Predmet.OstaliListFormated_1">
      <item>Ivana Vučković punomoćnik sudionika u postupku ALTI jednostavno društvo s ograničenom odgovornošću za trgovinu i usluge</item>
    </derivirana_varijabla>
  </DomainObject.Predmet.OstaliListFormated>
  <DomainObject.Predmet.OstaliListFormatedOIB>
    <izvorni_sadrzaj>
      <item>Ivana Vučković, OIB 09063973723 punomoćnik sudionika u postupku ALTI jednostavno društvo s ograničenom odgovornošću za trgovinu i usluge</item>
    </izvorni_sadrzaj>
    <derivirana_varijabla naziv="DomainObject.Predmet.OstaliListFormatedOIB_1">
      <item>Ivana Vučković, OIB 09063973723 punomoćnik sudionika u postupku ALTI jednostavno društvo s ograničenom odgovornošću za trgovinu i usluge</item>
    </derivirana_varijabla>
  </DomainObject.Predmet.OstaliListFormatedOIB>
  <DomainObject.Predmet.OstaliListFormatedWithAdress>
    <izvorni_sadrzaj>
      <item>Ivana Vučković, Vidikovac 20., 43000 Brezovac punomoćnik sudionika u postupku ALTI jednostavno društvo s ograničenom odgovornošću za trgovinu i usluge</item>
    </izvorni_sadrzaj>
    <derivirana_varijabla naziv="DomainObject.Predmet.OstaliListFormatedWithAdress_1">
      <item>Ivana Vučković, Vidikovac 20., 43000 Brezovac punomoćnik sudionika u postupku ALTI jednostavno društvo s ograničenom odgovornošću za trgovinu i usluge</item>
    </derivirana_varijabla>
  </DomainObject.Predmet.OstaliListFormatedWithAdress>
  <DomainObject.Predmet.OstaliListFormatedWithAdressOIB>
    <izvorni_sadrzaj>
      <item>Ivana Vučković, OIB 09063973723, Vidikovac 20., 43000 Brezovac punomoćnik sudionika u postupku ALTI jednostavno društvo s ograničenom odgovornošću za trgovinu i usluge</item>
    </izvorni_sadrzaj>
    <derivirana_varijabla naziv="DomainObject.Predmet.OstaliListFormatedWithAdressOIB_1">
      <item>Ivana Vučković, OIB 09063973723, Vidikovac 20., 43000 Brezovac punomoćnik sudionika u postupku ALTI jednostavno društvo s ograničenom odgovornošću za trgovinu i usluge</item>
    </derivirana_varijabla>
  </DomainObject.Predmet.OstaliListFormatedWithAdressOIB>
  <DomainObject.Predmet.OstaliListNazivFormated>
    <izvorni_sadrzaj>
      <item>Ivana Vučković</item>
    </izvorni_sadrzaj>
    <derivirana_varijabla naziv="DomainObject.Predmet.OstaliListNazivFormated_1">
      <item>Ivana Vučković</item>
    </derivirana_varijabla>
  </DomainObject.Predmet.OstaliListNazivFormated>
  <DomainObject.Predmet.OstaliListNazivFormatedOIB>
    <izvorni_sadrzaj>
      <item>Ivana Vučković, OIB 09063973723</item>
    </izvorni_sadrzaj>
    <derivirana_varijabla naziv="DomainObject.Predmet.OstaliListNazivFormatedOIB_1">
      <item>Ivana Vučković, OIB 09063973723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St-386/2017-2</izvorni_sadrzaj>
    <derivirana_varijabla naziv="DomainObject.PoslovniBrojDokumenta_1">St-386/2017-2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ALTI jednostavno društvo s ograničenom odgovornošću za trgovinu i usluge</izvorni_sadrzaj>
    <derivirana_varijabla naziv="DomainObject.Predmet.ProtustrankaIDrugi_1">ALTI jednostavno društvo s ograničenom odgovornošću za trgovinu i usluge</derivirana_varijabla>
  </DomainObject.Predmet.ProtustrankaIDrugi>
  <DomainObject.Predmet.StrankaIDrugiAdressOIB>
    <izvorni_sadrzaj>FINA, RC ZAGREB, Podružnica BJELOVAR, OIB 85821130368, F. Suppila 4, 43000 Bjelovar</izvorni_sadrzaj>
    <derivirana_varijabla naziv="DomainObject.Predmet.StrankaIDrugiAdressOIB_1">FINA, RC ZAGREB, Podružnica BJELOVAR, OIB 85821130368, F. Suppila 4, 43000 Bjelovar</derivirana_varijabla>
  </DomainObject.Predmet.StrankaIDrugiAdressOIB>
  <DomainObject.Predmet.ProtustrankaIDrugiAdressOIB>
    <izvorni_sadrzaj>ALTI jednostavno društvo s ograničenom odgovornošću za trgovinu i usluge, OIB 95537088858, Ljube Babića 23, 43000 Bjelovar</izvorni_sadrzaj>
    <derivirana_varijabla naziv="DomainObject.Predmet.ProtustrankaIDrugiAdressOIB_1">ALTI jednostavno društvo s ograničenom odgovornošću za trgovinu i usluge, OIB 95537088858, Ljube Babića 23,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ALTI jednostavno društvo s ograničenom odgovornošću za trgovinu i usluge</item>
      <item>Ivana Vučković</item>
    </izvorni_sadrzaj>
    <derivirana_varijabla naziv="DomainObject.Predmet.SudioniciListNaziv_1">
      <item>FINA, RC ZAGREB, Podružnica BJELOVAR</item>
      <item>ALTI jednostavno društvo s ograničenom odgovornošću za trgovinu i usluge</item>
      <item>Ivana Vučković</item>
    </derivirana_varijabla>
  </DomainObject.Predmet.SudioniciListNaziv>
  <DomainObject.Predmet.SudioniciListAdressOIB>
    <izvorni_sadrzaj>
      <item>FINA, RC ZAGREB, Podružnica BJELOVAR, OIB 85821130368, F. Suppila 4,43000 Bjelovar</item>
      <item>ALTI jednostavno društvo s ograničenom odgovornošću za trgovinu i usluge, OIB 95537088858, Ljube Babića 23,43000 Bjelovar</item>
      <item>Ivana Vučković, OIB 09063973723, Vidikovac 20.,43000 Brezovac</item>
    </izvorni_sadrzaj>
    <derivirana_varijabla naziv="DomainObject.Predmet.SudioniciListAdressOIB_1">
      <item>FINA, RC ZAGREB, Podružnica BJELOVAR, OIB 85821130368, F. Suppila 4,43000 Bjelovar</item>
      <item>ALTI jednostavno društvo s ograničenom odgovornošću za trgovinu i usluge, OIB 95537088858, Ljube Babića 23,43000 Bjelovar</item>
      <item>Ivana Vučković, OIB 09063973723, Vidikovac 20.,43000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6888B-37BC-4FD8-98BD-8446D9759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2748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