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2359" w14:paraId="25c2359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37614A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4E708A" w:rsidP="0037614A" w:rsidR="0037614A" w:rsidRPr="00151F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10 St-</w:t>
      </w:r>
      <w:r w:rsidR="00932450">
        <w:t>1169</w:t>
      </w:r>
      <w:r w:rsidR="008C391E">
        <w:t>/</w:t>
      </w:r>
      <w:r w:rsidR="00932450">
        <w:t>2017-20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>
      <w:pPr>
        <w:jc w:val="center"/>
      </w:pPr>
      <w:r w:rsidRPr="00C773E3">
        <w:t>R</w:t>
      </w:r>
      <w:r w:rsidR="007B0E37">
        <w:t xml:space="preserve"> </w:t>
      </w:r>
      <w:r w:rsidRPr="00C773E3">
        <w:t>E</w:t>
      </w:r>
      <w:r w:rsidR="007B0E37">
        <w:t xml:space="preserve"> </w:t>
      </w:r>
      <w:r w:rsidRPr="00C773E3">
        <w:t>P</w:t>
      </w:r>
      <w:r w:rsidR="007B0E37">
        <w:t xml:space="preserve"> </w:t>
      </w:r>
      <w:r w:rsidRPr="00C773E3">
        <w:t>U</w:t>
      </w:r>
      <w:r w:rsidR="007B0E37">
        <w:t xml:space="preserve"> </w:t>
      </w:r>
      <w:r w:rsidRPr="00C773E3">
        <w:t>B</w:t>
      </w:r>
      <w:r w:rsidR="007B0E37">
        <w:t xml:space="preserve"> </w:t>
      </w:r>
      <w:r w:rsidRPr="00C773E3">
        <w:t>L</w:t>
      </w:r>
      <w:r w:rsidR="007B0E37">
        <w:t xml:space="preserve"> </w:t>
      </w:r>
      <w:r w:rsidRPr="00C773E3">
        <w:t>I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 xml:space="preserve"> </w:t>
      </w:r>
      <w:r w:rsidR="007B0E37">
        <w:t xml:space="preserve"> </w:t>
      </w:r>
      <w:r w:rsidRPr="00C773E3">
        <w:t>H</w:t>
      </w:r>
      <w:r w:rsidR="007B0E37">
        <w:t xml:space="preserve"> </w:t>
      </w:r>
      <w:r w:rsidRPr="00C773E3">
        <w:t>R</w:t>
      </w:r>
      <w:r w:rsidR="007B0E37">
        <w:t xml:space="preserve"> </w:t>
      </w:r>
      <w:r w:rsidRPr="00C773E3">
        <w:t>V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>T</w:t>
      </w:r>
      <w:r w:rsidR="007B0E37">
        <w:t xml:space="preserve"> </w:t>
      </w:r>
      <w:r w:rsidRPr="00C773E3">
        <w:t>S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</w:p>
    <w:p w:rsidRDefault="007B0E37" w:rsidP="006D66FA" w:rsidR="007B0E37" w:rsidRPr="00C773E3">
      <w:pPr>
        <w:jc w:val="center"/>
      </w:pP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8C391E" w:rsidP="008C391E" w:rsidR="008C391E" w:rsidRPr="008C391E">
      <w:pPr>
        <w:jc w:val="both"/>
        <w:rPr>
          <w:rFonts w:eastAsiaTheme="minorHAnsi"/>
          <w:lang w:eastAsia="en-US"/>
        </w:rPr>
      </w:pPr>
      <w:r w:rsidRPr="008C391E">
        <w:rPr>
          <w:rFonts w:eastAsiaTheme="minorHAnsi"/>
          <w:lang w:eastAsia="en-US"/>
        </w:rPr>
        <w:t xml:space="preserve">Trgovački sud u Osijeku, po sucu mr. sc. Mirjani Baran u stečajnom predmetu nad dužnikom </w:t>
      </w:r>
      <w:r w:rsidR="00932450">
        <w:t xml:space="preserve">CANIS MAJOR j.d.o.o. OIB: 55017918796, MBS: 080846993, Zagreb, </w:t>
      </w:r>
      <w:proofErr w:type="spellStart"/>
      <w:r w:rsidR="00932450">
        <w:t>Vrisnička</w:t>
      </w:r>
      <w:proofErr w:type="spellEnd"/>
      <w:r w:rsidR="00932450">
        <w:t xml:space="preserve"> 6</w:t>
      </w:r>
      <w:r w:rsidRPr="008C391E">
        <w:rPr>
          <w:rFonts w:eastAsiaTheme="minorHAnsi"/>
          <w:lang w:eastAsia="en-US"/>
        </w:rPr>
        <w:t xml:space="preserve">, </w:t>
      </w:r>
      <w:r w:rsidR="00D570E5">
        <w:rPr>
          <w:rFonts w:eastAsiaTheme="minorHAnsi"/>
          <w:lang w:eastAsia="en-US"/>
        </w:rPr>
        <w:t>30</w:t>
      </w:r>
      <w:r w:rsidRPr="008C391E">
        <w:rPr>
          <w:rFonts w:eastAsiaTheme="minorHAnsi"/>
          <w:lang w:eastAsia="en-US"/>
        </w:rPr>
        <w:t xml:space="preserve">. srpnja 2018.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932450" w:rsidP="00307F73" w:rsidR="00307F73">
      <w:pPr>
        <w:pStyle w:val="Tijeloteksta"/>
        <w:numPr>
          <w:ilvl w:val="0"/>
          <w:numId w:val="1"/>
        </w:numPr>
      </w:pPr>
      <w:r>
        <w:t>Privremenom s</w:t>
      </w:r>
      <w:r w:rsidR="00307F73">
        <w:t xml:space="preserve">tečajnom upravitelju </w:t>
      </w:r>
      <w:r>
        <w:t xml:space="preserve">Sanela </w:t>
      </w:r>
      <w:proofErr w:type="spellStart"/>
      <w:r>
        <w:t>Kučar</w:t>
      </w:r>
      <w:proofErr w:type="spellEnd"/>
      <w:r>
        <w:t xml:space="preserve">, OIB: 97473612486, Osijek, Strossmayerova 37, </w:t>
      </w:r>
      <w:r w:rsidR="00307F73">
        <w:t xml:space="preserve">odobrava se naknada stvarnih troškova nastalih u stečajnom predmetu nad dužnikom </w:t>
      </w:r>
      <w:r>
        <w:t xml:space="preserve">CANIS MAJOR j.d.o.o. OIB: 55017918796, MBS: 080846993, Zagreb, </w:t>
      </w:r>
      <w:proofErr w:type="spellStart"/>
      <w:r>
        <w:t>Vrisnička</w:t>
      </w:r>
      <w:proofErr w:type="spellEnd"/>
      <w:r>
        <w:t xml:space="preserve"> 6</w:t>
      </w:r>
      <w:r w:rsidRPr="008C391E">
        <w:rPr>
          <w:rFonts w:eastAsiaTheme="minorHAnsi"/>
          <w:lang w:eastAsia="en-US"/>
        </w:rPr>
        <w:t xml:space="preserve">, </w:t>
      </w:r>
      <w:r w:rsidR="008C391E">
        <w:rPr>
          <w:rFonts w:eastAsiaTheme="minorHAnsi"/>
          <w:lang w:eastAsia="en-US"/>
        </w:rPr>
        <w:t xml:space="preserve"> </w:t>
      </w:r>
      <w:r w:rsidR="00307F73">
        <w:t xml:space="preserve">u iznosu od </w:t>
      </w:r>
      <w:r>
        <w:t xml:space="preserve"> 101,10</w:t>
      </w:r>
      <w:r w:rsidR="00307F73">
        <w:t xml:space="preserve"> kn</w:t>
      </w:r>
      <w:r w:rsidR="008C391E">
        <w:t xml:space="preserve"> (</w:t>
      </w:r>
      <w:proofErr w:type="spellStart"/>
      <w:r>
        <w:t>stojednu</w:t>
      </w:r>
      <w:r w:rsidR="008C391E">
        <w:t>kun</w:t>
      </w:r>
      <w:r>
        <w:t>u</w:t>
      </w:r>
      <w:proofErr w:type="spellEnd"/>
      <w:r>
        <w:t xml:space="preserve"> i </w:t>
      </w:r>
      <w:proofErr w:type="spellStart"/>
      <w:r>
        <w:t>desetlipa</w:t>
      </w:r>
      <w:proofErr w:type="spellEnd"/>
      <w:r w:rsidR="008C391E">
        <w:t>)</w:t>
      </w:r>
      <w:r w:rsidR="00307F73">
        <w:t>.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pStyle w:val="Tijeloteksta"/>
        <w:numPr>
          <w:ilvl w:val="0"/>
          <w:numId w:val="1"/>
        </w:numPr>
      </w:pPr>
      <w:r>
        <w:t xml:space="preserve">Nalaže se računovodstvu suda da po pravomoćnosti ovog rješenja iz Fonda za namirenje troškova stečajnog postupka izvrši isplatu iznosa iz točke I. ovog rješenja na žiro-račun stečajnog upravitelja broj </w:t>
      </w:r>
      <w:r w:rsidR="00932450">
        <w:t xml:space="preserve">HR26 2500 0093 1066 2062 9 kod </w:t>
      </w:r>
      <w:proofErr w:type="spellStart"/>
      <w:r w:rsidR="00932450">
        <w:t>Addiko</w:t>
      </w:r>
      <w:proofErr w:type="spellEnd"/>
      <w:r w:rsidR="00932450">
        <w:t xml:space="preserve"> Bank Hrvatska </w:t>
      </w:r>
      <w:proofErr w:type="spellStart"/>
      <w:r w:rsidR="00932450">
        <w:t>d.d</w:t>
      </w:r>
      <w:proofErr w:type="spellEnd"/>
      <w:r>
        <w:t xml:space="preserve">, u roku osam dana. 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numPr>
          <w:ilvl w:val="0"/>
          <w:numId w:val="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pStyle w:val="Tijeloteksta"/>
      </w:pPr>
    </w:p>
    <w:p w:rsidRDefault="00307F73" w:rsidP="00307F73" w:rsidR="00307F73" w:rsidRPr="00C773E3">
      <w:pPr>
        <w:pStyle w:val="Tijeloteksta"/>
        <w:jc w:val="center"/>
      </w:pPr>
      <w:r w:rsidRPr="00C773E3">
        <w:t>Obrazloženje</w:t>
      </w:r>
    </w:p>
    <w:p w:rsidRDefault="00307F73" w:rsidP="00307F73" w:rsidR="00307F73">
      <w:pPr>
        <w:pStyle w:val="Tijeloteksta"/>
      </w:pPr>
    </w:p>
    <w:p w:rsidRDefault="00307F73" w:rsidP="00B5546F" w:rsidR="00B5546F">
      <w:pPr>
        <w:pStyle w:val="Tijeloteksta"/>
      </w:pPr>
      <w:r>
        <w:tab/>
      </w:r>
      <w:r w:rsidR="00B657CB">
        <w:tab/>
      </w:r>
      <w:r w:rsidR="00932450">
        <w:t>Rješenjem ovoga suda</w:t>
      </w:r>
      <w:r w:rsidR="00B5546F">
        <w:t xml:space="preserve"> od </w:t>
      </w:r>
      <w:r w:rsidR="00932450">
        <w:t>28. svibnja</w:t>
      </w:r>
      <w:r w:rsidR="00B5546F">
        <w:t xml:space="preserve"> 2018. </w:t>
      </w:r>
      <w:r w:rsidR="00932450">
        <w:t>pokrenut je stečajni postupak radi utvrđivanja uvjeta za otvaranje stečajnog postupka nad dužnikom te</w:t>
      </w:r>
      <w:r w:rsidR="00B5546F">
        <w:t xml:space="preserve"> je imenovan</w:t>
      </w:r>
      <w:r w:rsidR="00AE451F">
        <w:t xml:space="preserve"> privremeni </w:t>
      </w:r>
      <w:r w:rsidR="00B5546F">
        <w:t xml:space="preserve">stečajni upravitelj </w:t>
      </w:r>
      <w:r w:rsidR="00932450">
        <w:t xml:space="preserve">Sanela </w:t>
      </w:r>
      <w:proofErr w:type="spellStart"/>
      <w:r w:rsidR="00932450">
        <w:t>Kučar</w:t>
      </w:r>
      <w:proofErr w:type="spellEnd"/>
      <w:r w:rsidR="00932450">
        <w:t xml:space="preserve"> iz Osijeka.</w:t>
      </w:r>
    </w:p>
    <w:p w:rsidRDefault="00B5546F" w:rsidP="00B5546F" w:rsidR="00B5546F">
      <w:pPr>
        <w:pStyle w:val="Tijeloteksta"/>
      </w:pPr>
    </w:p>
    <w:p w:rsidRDefault="00AE451F" w:rsidP="00AE451F" w:rsidR="00AE451F">
      <w:pPr>
        <w:pStyle w:val="Tijeloteksta"/>
        <w:ind w:firstLine="1416"/>
      </w:pPr>
      <w:r>
        <w:t>Privremeni s</w:t>
      </w:r>
      <w:r w:rsidR="00B5546F">
        <w:t xml:space="preserve">tečajni upravitelj obavio je sve potrebne </w:t>
      </w:r>
      <w:r>
        <w:t>i sačinio izvješće</w:t>
      </w:r>
      <w:r w:rsidR="00B5546F">
        <w:t xml:space="preserve"> te </w:t>
      </w:r>
      <w:proofErr w:type="spellStart"/>
      <w:r w:rsidR="00B5546F">
        <w:t>nazočio</w:t>
      </w:r>
      <w:proofErr w:type="spellEnd"/>
      <w:r w:rsidR="00B5546F">
        <w:t xml:space="preserve"> na </w:t>
      </w:r>
      <w:r>
        <w:t>r</w:t>
      </w:r>
      <w:r w:rsidR="00B5546F">
        <w:t xml:space="preserve">očištu </w:t>
      </w:r>
      <w:r>
        <w:t>od 3. srpnja 2018.</w:t>
      </w: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307F73">
      <w:pPr>
        <w:pStyle w:val="Tijeloteksta"/>
        <w:ind w:firstLine="1416"/>
      </w:pPr>
      <w:r>
        <w:t xml:space="preserve">Podneskom od 3. srpnja 2018. privremeni stečajni upravitelj je zatražio nagradu stvarnih troškova i to na ime poštanskih usluga u iznosu od 26,10 kn, potvrdu FINE u iznosu od 25,00 kn, uvjerenja Državne geodetske uprave u iznosu od 20,00 kn, te na ime troškova </w:t>
      </w:r>
      <w:proofErr w:type="spellStart"/>
      <w:r>
        <w:t>printanja</w:t>
      </w:r>
      <w:proofErr w:type="spellEnd"/>
      <w:r>
        <w:t xml:space="preserve"> i uredskog materijala u iznosu od 30,00 kn.</w:t>
      </w:r>
    </w:p>
    <w:p w:rsidRDefault="00AE451F" w:rsidP="00AE451F" w:rsidR="00AE451F">
      <w:pPr>
        <w:pStyle w:val="Tijeloteksta"/>
        <w:ind w:firstLine="1416"/>
      </w:pPr>
    </w:p>
    <w:p w:rsidRDefault="00307F73" w:rsidP="00B5546F" w:rsidR="00AE451F">
      <w:pPr>
        <w:pStyle w:val="Tijeloteksta"/>
        <w:ind w:firstLine="1416"/>
      </w:pPr>
      <w:r>
        <w:t xml:space="preserve">Sud je utvrdio kako je </w:t>
      </w:r>
      <w:r w:rsidR="00AE451F">
        <w:t xml:space="preserve">privremeni </w:t>
      </w:r>
      <w:r>
        <w:t xml:space="preserve">stečajni upravitelj opravdao </w:t>
      </w:r>
      <w:r w:rsidR="00AE451F">
        <w:t xml:space="preserve">taj </w:t>
      </w:r>
      <w:r>
        <w:t xml:space="preserve">trošak </w:t>
      </w:r>
      <w:r w:rsidR="00AE451F">
        <w:t xml:space="preserve">dostavom računa broj 1860 od 8. lipnja 2018. te </w:t>
      </w:r>
      <w:proofErr w:type="spellStart"/>
      <w:r w:rsidR="00AE451F">
        <w:t>potvrom</w:t>
      </w:r>
      <w:proofErr w:type="spellEnd"/>
      <w:r w:rsidR="00AE451F">
        <w:t xml:space="preserve"> Hrvatske pošte od 8. lipnja 2018.</w:t>
      </w:r>
    </w:p>
    <w:p w:rsidRDefault="00AE451F" w:rsidP="00B5546F" w:rsidR="00307F73">
      <w:pPr>
        <w:pStyle w:val="Tijeloteksta"/>
        <w:ind w:firstLine="1416"/>
      </w:pPr>
      <w:r>
        <w:t xml:space="preserve"> </w:t>
      </w:r>
    </w:p>
    <w:p w:rsidRDefault="00307F73" w:rsidP="00B657CB" w:rsidR="00307F73">
      <w:pPr>
        <w:pStyle w:val="Tijeloteksta"/>
        <w:ind w:firstLine="1417"/>
      </w:pPr>
      <w:r>
        <w:t xml:space="preserve">Cijeneći koji su troškovi bili stvarno potrebni i koje je troškove </w:t>
      </w:r>
      <w:r w:rsidR="00E50C77">
        <w:t xml:space="preserve">privremeni </w:t>
      </w:r>
      <w:r>
        <w:t>stečajni upravitelj opravdao u smislu odredbe članka 94. stavak 3. SZ-a sud je p</w:t>
      </w:r>
      <w:r w:rsidR="000F4072">
        <w:t>riznao zatraženi</w:t>
      </w:r>
      <w:r>
        <w:t xml:space="preserve"> </w:t>
      </w:r>
      <w:r w:rsidR="00B657CB">
        <w:t xml:space="preserve">trošak.  </w:t>
      </w:r>
    </w:p>
    <w:p w:rsidRDefault="00E50C77" w:rsidP="00B657CB" w:rsidR="00E50C77">
      <w:pPr>
        <w:pStyle w:val="Tijeloteksta"/>
        <w:ind w:firstLine="1417"/>
      </w:pPr>
    </w:p>
    <w:p w:rsidRDefault="00307F73" w:rsidP="00B657CB" w:rsidR="00307F73">
      <w:pPr>
        <w:pStyle w:val="Tijeloteksta"/>
        <w:ind w:firstLine="708" w:left="708"/>
      </w:pPr>
      <w:r>
        <w:t>Slijedom izloženoga odlučeno je kao u izreci.</w:t>
      </w:r>
    </w:p>
    <w:p w:rsidRDefault="00307F73" w:rsidP="00307F73" w:rsidR="00307F73">
      <w:pPr>
        <w:pStyle w:val="Tijeloteksta"/>
      </w:pPr>
    </w:p>
    <w:p w:rsidRDefault="00307F73" w:rsidP="00307F73" w:rsidR="00307F73" w:rsidRPr="008D4802">
      <w:pPr>
        <w:pStyle w:val="Tijeloteksta"/>
        <w:jc w:val="center"/>
      </w:pPr>
      <w:r w:rsidRPr="008D4802">
        <w:t xml:space="preserve">U Osijeku </w:t>
      </w:r>
      <w:r w:rsidR="00D570E5">
        <w:t>30</w:t>
      </w:r>
      <w:r w:rsidR="00B657CB">
        <w:t>. srpnja</w:t>
      </w:r>
      <w:r w:rsidRPr="00F419B4">
        <w:t xml:space="preserve"> 2018</w:t>
      </w:r>
      <w:r w:rsidRPr="008D4802">
        <w:t xml:space="preserve">. </w:t>
      </w:r>
    </w:p>
    <w:p w:rsidRDefault="00307F73" w:rsidP="00307F73" w:rsidR="00307F73" w:rsidRPr="008D4802">
      <w:pPr>
        <w:pStyle w:val="Tijeloteksta"/>
      </w:pPr>
    </w:p>
    <w:p w:rsidRDefault="00307F73" w:rsidP="00307F73" w:rsidR="00307F73" w:rsidRPr="008D4802">
      <w:pPr>
        <w:pStyle w:val="Tijeloteksta"/>
      </w:pPr>
    </w:p>
    <w:p w:rsidRDefault="00307F73" w:rsidP="00307F73" w:rsidR="00307F73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307F73" w:rsidP="00307F73" w:rsidR="00307F73" w:rsidRPr="00617416">
      <w:pPr>
        <w:rPr>
          <w:b/>
        </w:rPr>
      </w:pPr>
      <w:r w:rsidRPr="00617416">
        <w:t>Snježana Andrijanić</w:t>
      </w:r>
    </w:p>
    <w:p w:rsidRDefault="00307F73" w:rsidP="00307F73" w:rsidR="00307F73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bookmarkEnd w:id="0"/>
    <w:p w:rsidRDefault="00307F73" w:rsidP="00307F73" w:rsidR="00307F73" w:rsidRPr="008D4802">
      <w:pPr>
        <w:pStyle w:val="Tijeloteksta"/>
      </w:pPr>
    </w:p>
    <w:p w:rsidRDefault="00307F73" w:rsidP="00307F73" w:rsidR="00307F73">
      <w:pPr>
        <w:pStyle w:val="Tijeloteksta"/>
      </w:pPr>
    </w:p>
    <w:p w:rsidRDefault="00307F73" w:rsidP="00307F73" w:rsidR="00307F73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07F73" w:rsidP="00307F73" w:rsidR="00307F73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307F73" w:rsidP="00307F73" w:rsidR="00307F73">
      <w:pPr>
        <w:pStyle w:val="Tijeloteksta"/>
      </w:pPr>
    </w:p>
    <w:p w:rsidRDefault="00307F73" w:rsidP="00307F73" w:rsidR="00307F73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07F73" w:rsidP="00307F73" w:rsidR="00307F73" w:rsidRPr="00A126F0">
      <w:pPr>
        <w:pStyle w:val="Tijeloteksta"/>
      </w:pPr>
      <w:r w:rsidRPr="00A126F0">
        <w:t>D N A :</w:t>
      </w:r>
    </w:p>
    <w:p w:rsidRDefault="00E50C77" w:rsidP="00307F73" w:rsidR="00307F73">
      <w:pPr>
        <w:pStyle w:val="Tijeloteksta"/>
        <w:numPr>
          <w:ilvl w:val="0"/>
          <w:numId w:val="2"/>
        </w:numPr>
      </w:pPr>
      <w:proofErr w:type="spellStart"/>
      <w:r>
        <w:t>priv</w:t>
      </w:r>
      <w:proofErr w:type="spellEnd"/>
      <w:r>
        <w:t xml:space="preserve">. </w:t>
      </w:r>
      <w:r w:rsidR="00307F73">
        <w:t>stečajni upravitelj</w:t>
      </w:r>
    </w:p>
    <w:p w:rsidRDefault="00307F73" w:rsidP="00307F73" w:rsidR="00307F73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B657CB" w:rsidP="00307F73" w:rsidR="00307F73" w:rsidRPr="00B83C12">
      <w:pPr>
        <w:numPr>
          <w:ilvl w:val="0"/>
          <w:numId w:val="2"/>
        </w:numPr>
        <w:jc w:val="both"/>
      </w:pPr>
      <w:r>
        <w:t xml:space="preserve">kal. </w:t>
      </w:r>
      <w:r w:rsidR="00E50C77">
        <w:t>25/9</w:t>
      </w:r>
    </w:p>
    <w:p w:rsidRDefault="00307F73" w:rsidP="00307F73" w:rsidR="00307F73">
      <w:pPr>
        <w:pStyle w:val="Tijeloteksta"/>
        <w:ind w:left="720"/>
      </w:pPr>
    </w:p>
    <w:p w:rsidRDefault="00307F73" w:rsidP="00307F73" w:rsidR="00307F73">
      <w:pPr>
        <w:pStyle w:val="Tijeloteksta"/>
        <w:ind w:left="360"/>
      </w:pPr>
    </w:p>
    <w:sectPr w:rsidR="00307F7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70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556D9C">
      <w:t>10 St-</w:t>
    </w:r>
    <w:r w:rsidR="00E50C77">
      <w:t>1169/2017-20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4072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07F73"/>
    <w:rsid w:val="00310CEE"/>
    <w:rsid w:val="00317D16"/>
    <w:rsid w:val="003423A5"/>
    <w:rsid w:val="003504DC"/>
    <w:rsid w:val="0035655A"/>
    <w:rsid w:val="00361758"/>
    <w:rsid w:val="0037614A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E708A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C391E"/>
    <w:rsid w:val="008D4802"/>
    <w:rsid w:val="008D5DEF"/>
    <w:rsid w:val="008F446A"/>
    <w:rsid w:val="00912CA9"/>
    <w:rsid w:val="00931E58"/>
    <w:rsid w:val="00932450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451F"/>
    <w:rsid w:val="00AE693D"/>
    <w:rsid w:val="00AF3B44"/>
    <w:rsid w:val="00AF6D89"/>
    <w:rsid w:val="00B01AEB"/>
    <w:rsid w:val="00B03B3C"/>
    <w:rsid w:val="00B06771"/>
    <w:rsid w:val="00B10A77"/>
    <w:rsid w:val="00B32B35"/>
    <w:rsid w:val="00B41D7F"/>
    <w:rsid w:val="00B5546F"/>
    <w:rsid w:val="00B657CB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2B26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0E5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41F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0C77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19B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FE0070-C143-43D3-84FA-2F54924B3A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395</properties:Words>
  <properties:Characters>2135</properties:Characters>
  <properties:Lines>17</properties:Lines>
  <properties:Paragraphs>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2018-07-27T10:45:00Z</dcterms:created>
  <dc:creator>banka</dc:creator>
  <cp:lastModifiedBy>Snježana Andrijanić</cp:lastModifiedBy>
  <cp:lastPrinted>2018-07-27T11:38:00Z</cp:lastPrinted>
  <dcterms:modified xmlns:xsi="http://www.w3.org/2001/XMLSchema-instance" xsi:type="dcterms:W3CDTF">2018-07-27T11:40:00Z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