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fa11" w14:paraId="568fa1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603CF">
        <w:t>545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2603CF">
        <w:t xml:space="preserve">URED </w:t>
      </w:r>
      <w:proofErr w:type="spellStart"/>
      <w:r w:rsidR="002603CF">
        <w:t>KOROMAN</w:t>
      </w:r>
      <w:proofErr w:type="spellEnd"/>
      <w:r w:rsidR="002603CF">
        <w:t xml:space="preserve"> jednostavno društvo s ograničenom odgovornošću za audiovizualne djelatnosti, trgovinu i usluge Zagreb, </w:t>
      </w:r>
      <w:proofErr w:type="spellStart"/>
      <w:r w:rsidR="002603CF">
        <w:t>Gjure</w:t>
      </w:r>
      <w:proofErr w:type="spellEnd"/>
      <w:r w:rsidR="002603CF">
        <w:t xml:space="preserve"> </w:t>
      </w:r>
      <w:proofErr w:type="spellStart"/>
      <w:r w:rsidR="002603CF">
        <w:t>Szaba</w:t>
      </w:r>
      <w:proofErr w:type="spellEnd"/>
      <w:r w:rsidR="002603CF">
        <w:t xml:space="preserve"> 4, </w:t>
      </w:r>
      <w:proofErr w:type="spellStart"/>
      <w:r w:rsidR="002603CF">
        <w:t>OIB</w:t>
      </w:r>
      <w:proofErr w:type="spellEnd"/>
      <w:r w:rsidR="002603CF">
        <w:t xml:space="preserve">: 04712829071, dana 14.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2603CF">
        <w:t xml:space="preserve">URED </w:t>
      </w:r>
      <w:proofErr w:type="spellStart"/>
      <w:r w:rsidR="002603CF">
        <w:t>KOROMAN</w:t>
      </w:r>
      <w:proofErr w:type="spellEnd"/>
      <w:r w:rsidR="002603CF">
        <w:t xml:space="preserve"> jednostavno društvo s ograničenom odgovornošću za audiovizualne djelatnosti, trgovinu i usluge Zagreb, </w:t>
      </w:r>
      <w:proofErr w:type="spellStart"/>
      <w:r w:rsidR="002603CF">
        <w:t>Gjure</w:t>
      </w:r>
      <w:proofErr w:type="spellEnd"/>
      <w:r w:rsidR="002603CF">
        <w:t xml:space="preserve"> </w:t>
      </w:r>
      <w:proofErr w:type="spellStart"/>
      <w:r w:rsidR="002603CF">
        <w:t>Szaba</w:t>
      </w:r>
      <w:proofErr w:type="spellEnd"/>
      <w:r w:rsidR="002603CF">
        <w:t xml:space="preserve"> 4, </w:t>
      </w:r>
      <w:proofErr w:type="spellStart"/>
      <w:r w:rsidR="002603CF">
        <w:t>OIB</w:t>
      </w:r>
      <w:proofErr w:type="spellEnd"/>
      <w:r w:rsidR="002603CF">
        <w:t>: 04712829071.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 xml:space="preserve">Nikola Bojanić, </w:t>
      </w:r>
      <w:proofErr w:type="spellStart"/>
      <w:r w:rsidR="00B40103">
        <w:t>OIB</w:t>
      </w:r>
      <w:proofErr w:type="spellEnd"/>
      <w:r w:rsidR="00B40103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2603CF">
        <w:t xml:space="preserve">URED </w:t>
      </w:r>
      <w:proofErr w:type="spellStart"/>
      <w:r w:rsidR="002603CF">
        <w:t>KOROMAN</w:t>
      </w:r>
      <w:proofErr w:type="spellEnd"/>
      <w:r w:rsidR="002603CF">
        <w:t xml:space="preserve"> jednostavno društvo s ograničenom odgovornošću za audiovizualne djelatnosti, trgovinu i usluge Zagreb, </w:t>
      </w:r>
      <w:proofErr w:type="spellStart"/>
      <w:r w:rsidR="002603CF">
        <w:t>Gjure</w:t>
      </w:r>
      <w:proofErr w:type="spellEnd"/>
      <w:r w:rsidR="002603CF">
        <w:t xml:space="preserve"> </w:t>
      </w:r>
      <w:proofErr w:type="spellStart"/>
      <w:r w:rsidR="002603CF">
        <w:t>Szaba</w:t>
      </w:r>
      <w:proofErr w:type="spellEnd"/>
      <w:r w:rsidR="002603CF">
        <w:t xml:space="preserve"> 4, </w:t>
      </w:r>
      <w:proofErr w:type="spellStart"/>
      <w:r w:rsidR="002603CF">
        <w:t>OIB</w:t>
      </w:r>
      <w:proofErr w:type="spellEnd"/>
      <w:r w:rsidR="002603CF">
        <w:t>: 04712829071.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CD011B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52463">
        <w:rPr>
          <w:bCs/>
        </w:rPr>
        <w:t>2</w:t>
      </w:r>
      <w:r w:rsidR="002603CF">
        <w:rPr>
          <w:bCs/>
        </w:rPr>
        <w:t>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D52463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D52463">
        <w:rPr>
          <w:bCs/>
        </w:rPr>
        <w:t>7-6</w:t>
      </w:r>
      <w:r w:rsidR="00841870">
        <w:rPr>
          <w:bCs/>
        </w:rPr>
        <w:t>3</w:t>
      </w:r>
      <w:r w:rsidR="002603CF">
        <w:rPr>
          <w:bCs/>
        </w:rPr>
        <w:t>31</w:t>
      </w:r>
      <w:r w:rsidR="00D52463">
        <w:rPr>
          <w:bCs/>
        </w:rPr>
        <w:t xml:space="preserve"> od 2</w:t>
      </w:r>
      <w:r w:rsidR="002603CF">
        <w:rPr>
          <w:bCs/>
        </w:rPr>
        <w:t>9</w:t>
      </w:r>
      <w:r w:rsidR="00D52463">
        <w:rPr>
          <w:bCs/>
        </w:rPr>
        <w:t>. prosinca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2603CF">
        <w:t xml:space="preserve">URED </w:t>
      </w:r>
      <w:proofErr w:type="spellStart"/>
      <w:r w:rsidR="002603CF">
        <w:t>KOROMAN</w:t>
      </w:r>
      <w:proofErr w:type="spellEnd"/>
      <w:r w:rsidR="002603CF">
        <w:t xml:space="preserve"> jednostavno društvo s ograničenom odgovornošću za audiovizualne djelatnosti, trgovinu i usluge Zagreb, </w:t>
      </w:r>
      <w:proofErr w:type="spellStart"/>
      <w:r w:rsidR="002603CF">
        <w:t>Gjure</w:t>
      </w:r>
      <w:proofErr w:type="spellEnd"/>
      <w:r w:rsidR="002603CF">
        <w:t xml:space="preserve"> </w:t>
      </w:r>
      <w:proofErr w:type="spellStart"/>
      <w:r w:rsidR="002603CF">
        <w:t>Szaba</w:t>
      </w:r>
      <w:proofErr w:type="spellEnd"/>
      <w:r w:rsidR="002603CF">
        <w:t xml:space="preserve"> 4, </w:t>
      </w:r>
      <w:proofErr w:type="spellStart"/>
      <w:r w:rsidR="002603CF">
        <w:t>OIB</w:t>
      </w:r>
      <w:proofErr w:type="spellEnd"/>
      <w:r w:rsidR="002603CF">
        <w:t>: 04712829071.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2603CF">
        <w:t>545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2603CF">
        <w:t>30. kolovoza</w:t>
      </w:r>
      <w:r>
        <w:t xml:space="preserve"> 2018., objavio oglas na mrežnoj stranici e-oglasna ploča sudova pod poslovnim brojem St-</w:t>
      </w:r>
      <w:r w:rsidR="002603CF">
        <w:t>545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603CF">
        <w:t xml:space="preserve">14. </w:t>
      </w:r>
      <w:proofErr w:type="spellStart"/>
      <w:r w:rsidR="002603CF">
        <w:t>studenia</w:t>
      </w:r>
      <w:proofErr w:type="spellEnd"/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2603CF" w:rsidR="00996504"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76D36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03CF"/>
    <w:rsid w:val="00267D26"/>
    <w:rsid w:val="00277C01"/>
    <w:rsid w:val="0028507D"/>
    <w:rsid w:val="002A290E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C6B9A"/>
    <w:rsid w:val="007E7376"/>
    <w:rsid w:val="007E7C74"/>
    <w:rsid w:val="007F0819"/>
    <w:rsid w:val="008069AE"/>
    <w:rsid w:val="00817C66"/>
    <w:rsid w:val="00833D6F"/>
    <w:rsid w:val="00835771"/>
    <w:rsid w:val="00837797"/>
    <w:rsid w:val="00841870"/>
    <w:rsid w:val="00844DE0"/>
    <w:rsid w:val="00857C1D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D011B"/>
    <w:rsid w:val="00CE0EE4"/>
    <w:rsid w:val="00D17588"/>
    <w:rsid w:val="00D212DB"/>
    <w:rsid w:val="00D23251"/>
    <w:rsid w:val="00D24D2F"/>
    <w:rsid w:val="00D27F5C"/>
    <w:rsid w:val="00D52463"/>
    <w:rsid w:val="00D7772F"/>
    <w:rsid w:val="00D925DB"/>
    <w:rsid w:val="00D97782"/>
    <w:rsid w:val="00DA4636"/>
    <w:rsid w:val="00DB278F"/>
    <w:rsid w:val="00DB425F"/>
    <w:rsid w:val="00DB4D73"/>
    <w:rsid w:val="00DC7D5D"/>
    <w:rsid w:val="00DE275A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06FDF"/>
    <w:rsid w:val="00F46E60"/>
    <w:rsid w:val="00F52DC2"/>
    <w:rsid w:val="00F56EE7"/>
    <w:rsid w:val="00F6215D"/>
    <w:rsid w:val="00F73514"/>
    <w:rsid w:val="00F82537"/>
    <w:rsid w:val="00F83779"/>
    <w:rsid w:val="00F861E2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77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779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79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79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77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779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79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79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St-545/2018</izvorni_sadrzaj>
    <derivirana_varijabla naziv="DomainObject.Predmet.OznakaBroj_1">St-545/2018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URED KOROMAN jednostavno društvo s ograničenom odgovornošću za audiovizualne djelatnosti, trgovinu i usluge</izvorni_sadrzaj>
    <derivirana_varijabla naziv="DomainObject.Predmet.ProtustrankaFormated_1">  URED KOROMAN jednostavno društvo s ograničenom odgovornošću za audiovizualne djelatnosti, trgovinu i usluge</derivirana_varijabla>
  </DomainObject.Predmet.ProtustrankaFormated>
  <DomainObject.Predmet.ProtustrankaFormatedOIB>
    <izvorni_sadrzaj>  URED KOROMAN jednostavno društvo s ograničenom odgovornošću za audiovizualne djelatnosti, trgovinu i usluge, OIB 04712829071</izvorni_sadrzaj>
    <derivirana_varijabla naziv="DomainObject.Predmet.ProtustrankaFormatedOIB_1">  URED KOROMAN jednostavno društvo s ograničenom odgovornošću za audiovizualne djelatnosti, trgovinu i usluge, OIB 04712829071</derivirana_varijabla>
  </DomainObject.Predmet.ProtustrankaFormatedOIB>
  <DomainObject.Predmet.ProtustrankaFormatedWithAdress>
    <izvorni_sadrzaj> URED KOROMAN jednostavno društvo s ograničenom odgovornošću za audiovizualne djelatnosti, trgovinu i usluge, Gjure Szaba 4, 10000 Zagreb</izvorni_sadrzaj>
    <derivirana_varijabla naziv="DomainObject.Predmet.ProtustrankaFormatedWithAdress_1"> URED KOROMAN jednostavno društvo s ograničenom odgovornošću za audiovizualne djelatnosti, trgovinu i usluge, Gjure Szaba 4, 10000 Zagreb</derivirana_varijabla>
  </DomainObject.Predmet.ProtustrankaFormatedWithAdress>
  <DomainObject.Predmet.ProtustrankaFormatedWithAdressOIB>
    <izvorni_sadrzaj> URED KOROMAN jednostavno društvo s ograničenom odgovornošću za audiovizualne djelatnosti, trgovinu i usluge, OIB 04712829071, Gjure Szaba 4, 10000 Zagreb</izvorni_sadrzaj>
    <derivirana_varijabla naziv="DomainObject.Predmet.ProtustrankaFormatedWithAdressOIB_1"> URED KOROMAN jednostavno društvo s ograničenom odgovornošću za audiovizualne djelatnosti, trgovinu i usluge, OIB 04712829071, Gjure Szaba 4, 10000 Zagreb</derivirana_varijabla>
  </DomainObject.Predmet.ProtustrankaFormatedWithAdressOIB>
  <DomainObject.Predmet.ProtustrankaWithAdress>
    <izvorni_sadrzaj>URED KOROMAN jednostavno društvo s ograničenom odgovornošću za audiovizualne djelatnosti, trgovinu i usluge Gjure Szaba 4, 10000 Zagreb</izvorni_sadrzaj>
    <derivirana_varijabla naziv="DomainObject.Predmet.ProtustrankaWithAdress_1">URED KOROMAN jednostavno društvo s ograničenom odgovornošću za audiovizualne djelatnosti, trgovinu i usluge Gjure Szaba 4, 10000 Zagreb</derivirana_varijabla>
  </DomainObject.Predmet.ProtustrankaWithAdress>
  <DomainObject.Predmet.ProtustrankaWithAdressOIB>
    <izvorni_sadrzaj>URED KOROMAN jednostavno društvo s ograničenom odgovornošću za audiovizualne djelatnosti, trgovinu i usluge, OIB 04712829071, Gjure Szaba 4, 10000 Zagreb</izvorni_sadrzaj>
    <derivirana_varijabla naziv="DomainObject.Predmet.ProtustrankaWithAdressOIB_1">URED KOROMAN jednostavno društvo s ograničenom odgovornošću za audiovizualne djelatnosti, trgovinu i usluge, OIB 04712829071, Gjure Szaba 4, 10000 Zagreb</derivirana_varijabla>
  </DomainObject.Predmet.ProtustrankaWithAdressOIB>
  <DomainObject.Predmet.ProtustrankaNazivFormated>
    <izvorni_sadrzaj>URED KOROMAN jednostavno društvo s ograničenom odgovornošću za audiovizualne djelatnosti, trgovinu i usluge</izvorni_sadrzaj>
    <derivirana_varijabla naziv="DomainObject.Predmet.ProtustrankaNazivFormated_1">URED KOROMAN jednostavno društvo s ograničenom odgovornošću za audiovizualne djelatnosti, trgovinu i usluge</derivirana_varijabla>
  </DomainObject.Predmet.ProtustrankaNazivFormated>
  <DomainObject.Predmet.ProtustrankaNazivFormatedOIB>
    <izvorni_sadrzaj>URED KOROMAN jednostavno društvo s ograničenom odgovornošću za audiovizualne djelatnosti, trgovinu i usluge, OIB 04712829071</izvorni_sadrzaj>
    <derivirana_varijabla naziv="DomainObject.Predmet.ProtustrankaNazivFormatedOIB_1">URED KOROMAN jednostavno društvo s ograničenom odgovornošću za audiovizualne djelatnosti, trgovinu i usluge, OIB 04712829071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URED KOROMAN jednostavno društvo s ograničenom odgovornošću za audiovizualne djelatnosti, trgovinu i usluge</item>
    </izvorni_sadrzaj>
    <derivirana_varijabla naziv="DomainObject.Predmet.ProtuStrankaListFormated_1">
      <item>URED KOROMAN jednostavno društvo s ograničenom odgovornošću za audiovizualne djelatnosti, trgovinu i usluge</item>
    </derivirana_varijabla>
  </DomainObject.Predmet.ProtuStrankaListFormated>
  <DomainObject.Predmet.ProtuStrankaListFormatedOIB>
    <izvorni_sadrzaj>
      <item>URED KOROMAN jednostavno društvo s ograničenom odgovornošću za audiovizualne djelatnosti, trgovinu i usluge, OIB 04712829071</item>
    </izvorni_sadrzaj>
    <derivirana_varijabla naziv="DomainObject.Predmet.ProtuStrankaListFormatedOIB_1">
      <item>URED KOROMAN jednostavno društvo s ograničenom odgovornošću za audiovizualne djelatnosti, trgovinu i usluge, OIB 04712829071</item>
    </derivirana_varijabla>
  </DomainObject.Predmet.ProtuStrankaListFormatedOIB>
  <DomainObject.Predmet.ProtuStrankaListFormatedWithAdress>
    <izvorni_sadrzaj>
      <item>URED KOROMAN jednostavno društvo s ograničenom odgovornošću za audiovizualne djelatnosti, trgovinu i usluge, Gjure Szaba 4, 10000 Zagreb</item>
    </izvorni_sadrzaj>
    <derivirana_varijabla naziv="DomainObject.Predmet.ProtuStrankaListFormatedWithAdress_1">
      <item>URED KOROMAN jednostavno društvo s ograničenom odgovornošću za audiovizualne djelatnosti, trgovinu i usluge, Gjure Szaba 4, 10000 Zagreb</item>
    </derivirana_varijabla>
  </DomainObject.Predmet.ProtuStrankaListFormatedWithAdress>
  <DomainObject.Predmet.ProtuStrankaListFormatedWithAdressOIB>
    <izvorni_sadrzaj>
      <item>URED KOROMAN jednostavno društvo s ograničenom odgovornošću za audiovizualne djelatnosti, trgovinu i usluge, OIB 04712829071, Gjure Szaba 4, 10000 Zagreb</item>
    </izvorni_sadrzaj>
    <derivirana_varijabla naziv="DomainObject.Predmet.ProtuStrankaListFormatedWithAdressOIB_1">
      <item>URED KOROMAN jednostavno društvo s ograničenom odgovornošću za audiovizualne djelatnosti, trgovinu i usluge, OIB 04712829071, Gjure Szaba 4, 10000 Zagreb</item>
    </derivirana_varijabla>
  </DomainObject.Predmet.ProtuStrankaListFormatedWithAdressOIB>
  <DomainObject.Predmet.ProtuStrankaListNazivFormated>
    <izvorni_sadrzaj>
      <item>URED KOROMAN jednostavno društvo s ograničenom odgovornošću za audiovizualne djelatnosti, trgovinu i usluge</item>
    </izvorni_sadrzaj>
    <derivirana_varijabla naziv="DomainObject.Predmet.ProtuStrankaListNazivFormated_1">
      <item>URED KOROMAN jednostavno društvo s ograničenom odgovornošću za audiovizualne djelatnosti, trgovinu i usluge</item>
    </derivirana_varijabla>
  </DomainObject.Predmet.ProtuStrankaListNazivFormated>
  <DomainObject.Predmet.ProtuStrankaListNazivFormatedOIB>
    <izvorni_sadrzaj>
      <item>URED KOROMAN jednostavno društvo s ograničenom odgovornošću za audiovizualne djelatnosti, trgovinu i usluge, OIB 04712829071</item>
    </izvorni_sadrzaj>
    <derivirana_varijabla naziv="DomainObject.Predmet.ProtuStrankaListNazivFormatedOIB_1">
      <item>URED KOROMAN jednostavno društvo s ograničenom odgovornošću za audiovizualne djelatnosti, trgovinu i usluge, OIB 04712829071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URED KOROMAN jednostavno društvo s ograničenom odgovornošću za audiovizualne djelatnosti, trgovinu i usluge</izvorni_sadrzaj>
    <derivirana_varijabla naziv="DomainObject.Predmet.ProtustrankaIDrugi_1">URED KOROMAN jednostavno društvo s ograničenom odgovornošću za audiovizualne djelatnosti,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URED KOROMAN jednostavno društvo s ograničenom odgovornošću za audiovizualne djelatnosti, trgovinu i usluge, OIB 04712829071, Gjure Szaba 4, 10000 Zagreb</izvorni_sadrzaj>
    <derivirana_varijabla naziv="DomainObject.Predmet.ProtustrankaIDrugiAdressOIB_1">URED KOROMAN jednostavno društvo s ograničenom odgovornošću za audiovizualne djelatnosti, trgovinu i usluge, OIB 04712829071,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URED KOROMAN jednostavno društvo s ograničenom odgovornošću za audiovizualne djelatnosti, trgovinu i usluge</item>
      <item>FINA Regionalni centar Zagreb</item>
    </izvorni_sadrzaj>
    <derivirana_varijabla naziv="DomainObject.Predmet.SudioniciListNaziv_1">
      <item>URED KOROMAN jednostavno društvo s ograničenom odgovornošću za audiovizualne djelatnosti, trgovinu i usluge</item>
      <item>FINA Regionalni centar Zagreb</item>
    </derivirana_varijabla>
  </DomainObject.Predmet.SudioniciListNaziv>
  <DomainObject.Predmet.SudioniciListAdressOIB>
    <izvorni_sadrzaj>
      <item>URED KOROMAN jednostavno društvo s ograničenom odgovornošću za audiovizualne djelatnosti, trgovinu i usluge, OIB 04712829071, Gjure Szaba 4,10000 Zagreb</item>
      <item>FINA Regionalni centar Zagreb, OIB 85821130368, Trg svibanjskih žrtava 1995. 1,10000 Zagreb</item>
    </izvorni_sadrzaj>
    <derivirana_varijabla naziv="DomainObject.Predmet.SudioniciListAdressOIB_1">
      <item>URED KOROMAN jednostavno društvo s ograničenom odgovornošću za audiovizualne djelatnosti, trgovinu i usluge, OIB 04712829071, Gjure Szaba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04712829071</item>
      <item>, OIB 85821130368</item>
    </izvorni_sadrzaj>
    <derivirana_varijabla naziv="DomainObject.Predmet.SudioniciListNazivOIB_1">
      <item>, OIB 04712829071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1B201-CA1B-4E38-9E38-90DF76909B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3365</properties:Characters>
  <properties:Lines>89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2018-11-14T07:44:00Z</dcterms:created>
  <dc:creator>Korisnik</dc:creator>
  <cp:lastModifiedBy>Ljiljana Floršić</cp:lastModifiedBy>
  <cp:lastPrinted>2018-11-14T07:44:00Z</cp:lastPrinted>
  <dcterms:modified xmlns:xsi="http://www.w3.org/2001/XMLSchema-instance" xsi:type="dcterms:W3CDTF">2018-11-14T07:46:00Z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(St-545-18 - otvara-zaključuje skr. st. post.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