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8c4d" w14:paraId="2498c4d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St-15</w:t>
      </w:r>
      <w:r w:rsidR="005C1156">
        <w:t>1</w:t>
      </w:r>
      <w:r w:rsidR="00953197">
        <w:t>1</w:t>
      </w:r>
      <w:r w:rsidR="00EA08F2" w:rsidRPr="00EA08F2">
        <w:t>/18-3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611430" w:rsidP="00DF75D0" w:rsidR="00DF75D0">
      <w:pPr>
        <w:jc w:val="both"/>
      </w:pPr>
      <w:r>
        <w:tab/>
      </w:r>
      <w:r w:rsidR="00CD1074" w:rsidRPr="00CD1074">
        <w:t xml:space="preserve">Trgovački sud u Osijeku, po sucu mr. sc. Tihomiru Kovačeviću, kao stečajnom sucu, povodom prijedloga FINANCIJSKE AGENCIJE ZAGREB, Regionalni centar </w:t>
      </w:r>
      <w:r w:rsidR="00933A48">
        <w:t>Zagreb</w:t>
      </w:r>
      <w:r w:rsidR="00D9705B">
        <w:t xml:space="preserve">, </w:t>
      </w:r>
      <w:r w:rsidR="00FD71A9">
        <w:t>Podružnica Karlovac, ulica Pavla Vitezovića 1</w:t>
      </w:r>
      <w:r w:rsidR="00CD1074" w:rsidRPr="00CD1074">
        <w:t xml:space="preserve">, OIB 85821130368 za otvaranje stečajnog postupka nad dužnikom </w:t>
      </w:r>
      <w:r w:rsidR="005C1156">
        <w:t>STRAMPUT j.d.o.o.</w:t>
      </w:r>
      <w:r w:rsidR="00953197">
        <w:t xml:space="preserve"> za </w:t>
      </w:r>
      <w:r w:rsidR="005C1156">
        <w:t>prijevoz</w:t>
      </w:r>
      <w:r w:rsidR="003861B0">
        <w:t>,</w:t>
      </w:r>
      <w:r w:rsidR="00864BD6">
        <w:t xml:space="preserve"> </w:t>
      </w:r>
      <w:r w:rsidR="005C1156">
        <w:t>Karlovac, Marina Držića 5</w:t>
      </w:r>
      <w:r w:rsidR="00CD1074" w:rsidRPr="00CD1074">
        <w:t>, MBS 0</w:t>
      </w:r>
      <w:r w:rsidR="00864BD6">
        <w:t>8</w:t>
      </w:r>
      <w:r w:rsidR="005C1156">
        <w:t>1</w:t>
      </w:r>
      <w:r w:rsidR="00CD1074" w:rsidRPr="00CD1074">
        <w:t>0</w:t>
      </w:r>
      <w:r w:rsidR="005C1156">
        <w:t>49058</w:t>
      </w:r>
      <w:r w:rsidR="002646EB">
        <w:t>, OIB</w:t>
      </w:r>
      <w:r w:rsidR="00CD1074" w:rsidRPr="00CD1074">
        <w:t xml:space="preserve"> </w:t>
      </w:r>
      <w:r w:rsidR="005C1156">
        <w:t>16061189323</w:t>
      </w:r>
      <w:r w:rsidR="00A573FC">
        <w:t xml:space="preserve">, </w:t>
      </w:r>
      <w:r w:rsidR="00C72758" w:rsidRPr="0041082E">
        <w:t xml:space="preserve">dana </w:t>
      </w:r>
      <w:r w:rsidR="004D03D2">
        <w:t>5</w:t>
      </w:r>
      <w:r w:rsidR="00C72758" w:rsidRPr="00CC1B85">
        <w:t xml:space="preserve">. </w:t>
      </w:r>
      <w:r w:rsidR="00864BD6">
        <w:t>prosinca</w:t>
      </w:r>
      <w:r w:rsidR="00C72758" w:rsidRPr="00CC1B85">
        <w:t xml:space="preserve"> 2018</w:t>
      </w:r>
      <w:r w:rsidR="00C72758" w:rsidRPr="0041082E">
        <w:t>.</w:t>
      </w:r>
    </w:p>
    <w:p w:rsidRDefault="00C72758" w:rsidP="00DF75D0" w:rsidR="00C72758">
      <w:pPr>
        <w:jc w:val="both"/>
      </w:pPr>
    </w:p>
    <w:p w:rsidRDefault="00A91C91" w:rsidP="00DF75D0" w:rsidR="00A91C91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A91C91" w:rsidP="00DF75D0" w:rsidR="00A91C91">
      <w:pPr>
        <w:jc w:val="both"/>
      </w:pPr>
    </w:p>
    <w:p w:rsidRDefault="00DF75D0" w:rsidP="00D21AD6" w:rsidR="00DF75D0">
      <w:pPr>
        <w:numPr>
          <w:ilvl w:val="0"/>
          <w:numId w:val="2"/>
        </w:numPr>
        <w:jc w:val="both"/>
      </w:pPr>
      <w:r>
        <w:t xml:space="preserve">Pokreće se </w:t>
      </w:r>
      <w:r w:rsidR="004602FC">
        <w:t>prethodni postupak nad dužnikom</w:t>
      </w:r>
      <w:r>
        <w:t xml:space="preserve"> </w:t>
      </w:r>
      <w:r w:rsidR="00D21AD6" w:rsidRPr="00D21AD6">
        <w:t>STRAMPUT j.d.o.o. za prijevoz, Karlovac, Marina Držića 5, MBS 081049058, OIB 16061189323</w:t>
      </w:r>
      <w:r>
        <w:t>.</w:t>
      </w:r>
    </w:p>
    <w:p w:rsidRDefault="00DF75D0" w:rsidP="00DF75D0" w:rsidR="00DF75D0">
      <w:pPr>
        <w:jc w:val="both"/>
      </w:pPr>
    </w:p>
    <w:p w:rsidRDefault="00DF75D0" w:rsidP="00275D0E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C74A08">
        <w:t>San</w:t>
      </w:r>
      <w:r w:rsidR="00D21AD6">
        <w:t>j</w:t>
      </w:r>
      <w:r w:rsidR="00C74A08">
        <w:t xml:space="preserve">a </w:t>
      </w:r>
      <w:r w:rsidR="00D21AD6">
        <w:t>Mišev</w:t>
      </w:r>
      <w:r w:rsidR="00C74A08">
        <w:t>ić</w:t>
      </w:r>
      <w:r w:rsidR="00275D0E" w:rsidRPr="00275D0E">
        <w:t xml:space="preserve">, Osijek, </w:t>
      </w:r>
      <w:r w:rsidR="00D21AD6">
        <w:t>L</w:t>
      </w:r>
      <w:r w:rsidR="00AF2B07">
        <w:t>.</w:t>
      </w:r>
      <w:r w:rsidR="00D21AD6">
        <w:t xml:space="preserve"> Jagera 24</w:t>
      </w:r>
      <w:r w:rsidR="00275D0E" w:rsidRPr="00275D0E">
        <w:t xml:space="preserve">, OIB </w:t>
      </w:r>
      <w:r w:rsidR="00AF2B07">
        <w:t>17448143522</w:t>
      </w:r>
      <w:r>
        <w:t>, izabran</w:t>
      </w:r>
      <w:r w:rsidR="0010455F">
        <w:t>a</w:t>
      </w:r>
      <w:r>
        <w:t xml:space="preserve"> metodom slučajnog odabira - automatskom dodjelom.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6907F5">
        <w:t>4</w:t>
      </w:r>
      <w:r>
        <w:t>.</w:t>
      </w:r>
      <w:r w:rsidR="009A1E90">
        <w:t>0</w:t>
      </w:r>
      <w:r w:rsidR="000C6D5C">
        <w:t>1</w:t>
      </w:r>
      <w:r>
        <w:t>.201</w:t>
      </w:r>
      <w:r w:rsidR="009A1E90">
        <w:t>9</w:t>
      </w:r>
      <w:r>
        <w:t>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88417B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88417B" w:rsidRPr="0088417B">
        <w:t>STRAMPUT j.d.o.o. za prijevoz, Karlovac, Marina Držića 5, MBS 081049058, OIB 16061189323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6907F5" w:rsidP="00DF75D0" w:rsidR="00DF75D0">
      <w:pPr>
        <w:ind w:firstLine="720" w:left="2160"/>
      </w:pPr>
      <w:r>
        <w:t>10</w:t>
      </w:r>
      <w:r w:rsidR="00DF75D0">
        <w:t xml:space="preserve">. </w:t>
      </w:r>
      <w:r w:rsidR="00911868">
        <w:t>siječnj</w:t>
      </w:r>
      <w:r w:rsidR="00DF75D0">
        <w:t>a 201</w:t>
      </w:r>
      <w:r w:rsidR="00911868">
        <w:t>9</w:t>
      </w:r>
      <w:r w:rsidR="00DF75D0">
        <w:t xml:space="preserve">. u </w:t>
      </w:r>
      <w:r w:rsidR="0088417B">
        <w:t>9</w:t>
      </w:r>
      <w:r w:rsidR="0045125C">
        <w:t>,</w:t>
      </w:r>
      <w:r w:rsidR="0088417B">
        <w:t>3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5F1A0E">
        <w:t>1</w:t>
      </w:r>
      <w:r w:rsidR="0088417B">
        <w:t>0</w:t>
      </w:r>
      <w:r>
        <w:t>.</w:t>
      </w:r>
      <w:r w:rsidR="00911868">
        <w:t>0</w:t>
      </w:r>
      <w:r w:rsidR="005F1A0E">
        <w:t>7</w:t>
      </w:r>
      <w:r>
        <w:t>.201</w:t>
      </w:r>
      <w:r w:rsidR="00BD5DE4">
        <w:t>8</w:t>
      </w:r>
      <w:r>
        <w:t xml:space="preserve">. zaprimljen je na </w:t>
      </w:r>
      <w:r w:rsidR="00911868">
        <w:t>Trgovačkom</w:t>
      </w:r>
      <w:r>
        <w:t xml:space="preserve"> sudu </w:t>
      </w:r>
      <w:r w:rsidR="00911868">
        <w:t xml:space="preserve">u Zagrebu </w:t>
      </w:r>
      <w:r w:rsidR="00BD5DE4">
        <w:t>prijedlog</w:t>
      </w:r>
      <w:r>
        <w:t xml:space="preserve"> FINE Regionalni centar </w:t>
      </w:r>
      <w:r w:rsidR="00404140">
        <w:t>Zagreb</w:t>
      </w:r>
      <w:r>
        <w:t xml:space="preserve">, </w:t>
      </w:r>
      <w:r w:rsidR="000138AC">
        <w:t>K</w:t>
      </w:r>
      <w:r>
        <w:t>lasa: 110-07/1</w:t>
      </w:r>
      <w:r w:rsidR="00BD5DE4">
        <w:t>8</w:t>
      </w:r>
      <w:r>
        <w:t>-01/0</w:t>
      </w:r>
      <w:r w:rsidR="00B40C61">
        <w:t>4</w:t>
      </w:r>
      <w:r>
        <w:t xml:space="preserve"> Ur. broj 04-06-1</w:t>
      </w:r>
      <w:r w:rsidR="00BD5DE4">
        <w:t>8</w:t>
      </w:r>
      <w:r>
        <w:t>-</w:t>
      </w:r>
      <w:r w:rsidR="00505501">
        <w:t>2910</w:t>
      </w:r>
      <w:r>
        <w:t xml:space="preserve"> od </w:t>
      </w:r>
      <w:r w:rsidR="00505501">
        <w:t>6</w:t>
      </w:r>
      <w:r>
        <w:t>.</w:t>
      </w:r>
      <w:r w:rsidR="00404140">
        <w:t>0</w:t>
      </w:r>
      <w:r w:rsidR="005F1A0E">
        <w:t>7</w:t>
      </w:r>
      <w:r>
        <w:t>.201</w:t>
      </w:r>
      <w:r w:rsidR="00BD5DE4">
        <w:t>8</w:t>
      </w:r>
      <w:r>
        <w:t xml:space="preserve">. godine, za otvaranje stečajnog postupka nad dužnikom </w:t>
      </w:r>
      <w:r w:rsidR="00505501" w:rsidRPr="00505501">
        <w:t>STRAMPUT j.d.o.o. za prijevoz, Karlovac, Marina Držića 5, MBS 081049058, OIB 16061189323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505501">
        <w:t>5</w:t>
      </w:r>
      <w:r w:rsidR="00404140">
        <w:t>.0</w:t>
      </w:r>
      <w:r w:rsidR="005F1A0E">
        <w:t>7</w:t>
      </w:r>
      <w:r>
        <w:t>.201</w:t>
      </w:r>
      <w:r w:rsidR="00685796">
        <w:t>8</w:t>
      </w:r>
      <w:r>
        <w:t xml:space="preserve">. dužnik u Očevidniku redoslijeda osnova za plaćanje ima evidentirane neizvršene osnove za plaćanje u neprekinutom razdoblju od </w:t>
      </w:r>
      <w:r w:rsidR="00505501">
        <w:t>120</w:t>
      </w:r>
      <w:r>
        <w:t xml:space="preserve"> dana, u ukupnom iznosu od </w:t>
      </w:r>
      <w:r w:rsidR="00505501">
        <w:t>237.291,15</w:t>
      </w:r>
      <w:r>
        <w:t xml:space="preserve"> kn, u koji iznos je uračunata kamata i naknada FINE za provedbe ovrhe na novčanim sredstvima dužnika. Navodi da dužnik ima </w:t>
      </w:r>
      <w:r w:rsidR="001403F7">
        <w:t>1</w:t>
      </w:r>
      <w:r>
        <w:t xml:space="preserve"> zaposlen</w:t>
      </w:r>
      <w:r w:rsidR="001403F7">
        <w:t>og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CE4E2A">
        <w:t>5.</w:t>
      </w:r>
      <w:r w:rsidR="001403F7" w:rsidRPr="001403F7">
        <w:t>0</w:t>
      </w:r>
      <w:r w:rsidR="00851749">
        <w:t>7</w:t>
      </w:r>
      <w:r w:rsidR="00C7459C" w:rsidRPr="00C7459C">
        <w:t>.2018</w:t>
      </w:r>
      <w:r>
        <w:t xml:space="preserve">., te navodi da na temelju čl. 112. st. 5. SZ dužnik na ime predujma za namirenje troškova stečajnog postupka </w:t>
      </w:r>
      <w:r w:rsidR="00CC18F6">
        <w:t>ne</w:t>
      </w:r>
      <w:r>
        <w:t>ma zaplijenjena novčana sredstva</w:t>
      </w:r>
      <w:r w:rsidR="002F1C40">
        <w:t xml:space="preserve"> </w:t>
      </w:r>
      <w:r>
        <w:t xml:space="preserve">na dan </w:t>
      </w:r>
      <w:r w:rsidR="00CE4E2A">
        <w:t>5</w:t>
      </w:r>
      <w:r w:rsidR="001403F7" w:rsidRPr="001403F7">
        <w:t>.0</w:t>
      </w:r>
      <w:r w:rsidR="00851749">
        <w:t>7</w:t>
      </w:r>
      <w:r w:rsidR="00C7459C" w:rsidRPr="00C7459C">
        <w:t>.2018</w:t>
      </w:r>
      <w:r w:rsidR="00CE4E2A">
        <w:t>.</w:t>
      </w:r>
    </w:p>
    <w:p w:rsidRDefault="00A91C91" w:rsidP="00B64C72" w:rsidR="00A91C91">
      <w:pPr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2B6F0E" w:rsidP="004B167F" w:rsidR="002B6F0E">
      <w:pPr>
        <w:ind w:firstLine="720"/>
        <w:jc w:val="both"/>
      </w:pPr>
    </w:p>
    <w:p w:rsidRDefault="004B167F" w:rsidP="004B167F" w:rsidR="004B167F">
      <w:pPr>
        <w:ind w:firstLine="720"/>
        <w:jc w:val="both"/>
      </w:pPr>
      <w:r>
        <w:lastRenderedPageBreak/>
        <w:t>Predmetni stečajni predmet Trgovačkog suda u Zagrebu dana 1</w:t>
      </w:r>
      <w:r w:rsidR="00383268">
        <w:t>5</w:t>
      </w:r>
      <w:r>
        <w:t>.</w:t>
      </w:r>
      <w:r w:rsidR="00383268">
        <w:t>11</w:t>
      </w:r>
      <w:r>
        <w:t>.2018. zaprimljen je na Trgovačkom sudu u Osijeku temeljem rješenja Visokog Trgovačkog suda Republike Hrvatske u Zagrebu poslovnog broja 31-Su-</w:t>
      </w:r>
      <w:r w:rsidR="00383268">
        <w:t>6</w:t>
      </w:r>
      <w:r>
        <w:t>6</w:t>
      </w:r>
      <w:r w:rsidR="00383268">
        <w:t>9</w:t>
      </w:r>
      <w:r>
        <w:t>/18-</w:t>
      </w:r>
      <w:r w:rsidR="00383268">
        <w:t>5</w:t>
      </w:r>
      <w:r>
        <w:t xml:space="preserve"> od </w:t>
      </w:r>
      <w:r w:rsidR="00383268">
        <w:t>11</w:t>
      </w:r>
      <w:r>
        <w:t>.</w:t>
      </w:r>
      <w:r w:rsidR="00383268">
        <w:t>10</w:t>
      </w:r>
      <w:r>
        <w:t xml:space="preserve">.2018. </w:t>
      </w:r>
      <w:r w:rsidR="00383268">
        <w:t xml:space="preserve">i 31-Su-669/18-8 od 26.10.2018. </w:t>
      </w:r>
      <w:r>
        <w:t>o određivanju Trgovačkog suda u Osijeku kao drugog stvarno nadležnog suda za postupanje u ovom stečajnom predmetu.</w:t>
      </w:r>
    </w:p>
    <w:p w:rsidRDefault="004B167F" w:rsidP="00DF75D0" w:rsidR="004B167F">
      <w:pPr>
        <w:jc w:val="both"/>
      </w:pPr>
    </w:p>
    <w:p w:rsidRDefault="00E65EF2" w:rsidP="00DF75D0" w:rsidR="00E65EF2">
      <w:pPr>
        <w:ind w:firstLine="720"/>
        <w:jc w:val="both"/>
      </w:pPr>
    </w:p>
    <w:p w:rsidRDefault="00A91C91" w:rsidP="00DF75D0" w:rsidR="00A91C91">
      <w:pPr>
        <w:ind w:firstLine="720"/>
        <w:jc w:val="both"/>
      </w:pPr>
    </w:p>
    <w:p w:rsidRDefault="00B246D8" w:rsidP="005137EC" w:rsidR="00850ADD">
      <w:pPr>
        <w:jc w:val="center"/>
      </w:pPr>
      <w:r>
        <w:t xml:space="preserve">U Osijeku </w:t>
      </w:r>
      <w:r w:rsidR="00851749">
        <w:t>5</w:t>
      </w:r>
      <w:r w:rsidR="00864BD6" w:rsidRPr="00864BD6">
        <w:t xml:space="preserve">. prosinca </w:t>
      </w:r>
      <w:r w:rsidR="00CC1B85" w:rsidRPr="00CC1B85">
        <w:t>2018</w:t>
      </w:r>
      <w:r>
        <w:t>.</w:t>
      </w:r>
    </w:p>
    <w:p w:rsidRDefault="00A91C91" w:rsidP="005137EC" w:rsidR="00A91C91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167F">
        <w:t xml:space="preserve">           S</w:t>
      </w:r>
      <w:r w:rsidR="00C13100">
        <w:t xml:space="preserve"> </w:t>
      </w:r>
      <w:r w:rsidR="004B167F">
        <w:t>u</w:t>
      </w:r>
      <w:r w:rsidR="00C13100">
        <w:t xml:space="preserve"> </w:t>
      </w:r>
      <w:r w:rsidR="004B167F">
        <w:t>d</w:t>
      </w:r>
      <w:r w:rsidR="00C13100">
        <w:t xml:space="preserve"> </w:t>
      </w:r>
      <w:r w:rsidR="004B167F">
        <w:t>a</w:t>
      </w:r>
      <w:r w:rsidR="00C13100">
        <w:t xml:space="preserve"> </w:t>
      </w:r>
      <w:r w:rsidR="004B167F">
        <w:t>c</w:t>
      </w:r>
      <w:r w:rsidR="00C13100">
        <w:t xml:space="preserve"> </w:t>
      </w:r>
      <w:r>
        <w:t>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A91C91">
      <w:pPr>
        <w:jc w:val="both"/>
      </w:pPr>
      <w:r>
        <w:t xml:space="preserve">   </w:t>
      </w:r>
    </w:p>
    <w:p w:rsidRDefault="002B6F0E" w:rsidP="00B246D8" w:rsidR="002B6F0E">
      <w:pPr>
        <w:jc w:val="both"/>
      </w:pPr>
    </w:p>
    <w:p w:rsidRDefault="00D61F35" w:rsidP="00B246D8" w:rsidR="00B246D8">
      <w:pPr>
        <w:jc w:val="both"/>
      </w:pPr>
      <w:r>
        <w:t>Uputa o pravnom lijeku</w:t>
      </w:r>
      <w:r w:rsidR="00B246D8">
        <w:t>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B64C7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6F3FE8" w:rsidP="00F834B9" w:rsidR="006F3FE8">
      <w:pPr>
        <w:numPr>
          <w:ilvl w:val="0"/>
          <w:numId w:val="7"/>
        </w:numPr>
        <w:jc w:val="both"/>
      </w:pPr>
      <w:r>
        <w:t xml:space="preserve">zakonski zastupnik dužnika </w:t>
      </w:r>
      <w:r w:rsidR="00CE4E2A">
        <w:t>Davor Augustinović, Kućanec, Vinogradska 11</w:t>
      </w:r>
    </w:p>
    <w:p w:rsidRDefault="007158FC" w:rsidP="006F3FE8" w:rsidR="007158FC">
      <w:pPr>
        <w:numPr>
          <w:ilvl w:val="0"/>
          <w:numId w:val="7"/>
        </w:numPr>
        <w:jc w:val="both"/>
      </w:pPr>
      <w:r>
        <w:t>Privremen</w:t>
      </w:r>
      <w:r w:rsidR="007260B9">
        <w:t>a</w:t>
      </w:r>
      <w:r>
        <w:t xml:space="preserve"> stečajn</w:t>
      </w:r>
      <w:r w:rsidR="007260B9">
        <w:t>a</w:t>
      </w:r>
      <w:r w:rsidR="002B5C24">
        <w:t xml:space="preserve"> upravitelj</w:t>
      </w:r>
      <w:r w:rsidR="007260B9">
        <w:t>ica</w:t>
      </w:r>
      <w:r w:rsidR="00022AF7"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337E7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EA08F2" w:rsidRPr="00EA08F2">
      <w:t>15</w:t>
    </w:r>
    <w:r w:rsidR="005C1156">
      <w:t>1</w:t>
    </w:r>
    <w:r w:rsidR="00953197">
      <w:t>1</w:t>
    </w:r>
    <w:r w:rsidR="00D9705B" w:rsidRPr="00D9705B">
      <w:t>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817DB"/>
    <w:rsid w:val="00084DCC"/>
    <w:rsid w:val="00096B42"/>
    <w:rsid w:val="000A5797"/>
    <w:rsid w:val="000B1DB2"/>
    <w:rsid w:val="000C1636"/>
    <w:rsid w:val="000C5E00"/>
    <w:rsid w:val="000C6D5C"/>
    <w:rsid w:val="000E0280"/>
    <w:rsid w:val="000E0D09"/>
    <w:rsid w:val="000E599D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F86"/>
    <w:rsid w:val="00170465"/>
    <w:rsid w:val="00172056"/>
    <w:rsid w:val="001757B4"/>
    <w:rsid w:val="00184063"/>
    <w:rsid w:val="00193952"/>
    <w:rsid w:val="001976B4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37E7"/>
    <w:rsid w:val="0023483C"/>
    <w:rsid w:val="00234C2C"/>
    <w:rsid w:val="00237D77"/>
    <w:rsid w:val="002400F9"/>
    <w:rsid w:val="00260090"/>
    <w:rsid w:val="002646EB"/>
    <w:rsid w:val="00275D0E"/>
    <w:rsid w:val="00294D99"/>
    <w:rsid w:val="00295F3E"/>
    <w:rsid w:val="002A0E09"/>
    <w:rsid w:val="002A7A74"/>
    <w:rsid w:val="002A7B94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300200"/>
    <w:rsid w:val="00302F1C"/>
    <w:rsid w:val="00307662"/>
    <w:rsid w:val="003100CA"/>
    <w:rsid w:val="00324821"/>
    <w:rsid w:val="00333984"/>
    <w:rsid w:val="0033711D"/>
    <w:rsid w:val="003425C4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315F"/>
    <w:rsid w:val="00440509"/>
    <w:rsid w:val="00443D03"/>
    <w:rsid w:val="00450C50"/>
    <w:rsid w:val="0045125C"/>
    <w:rsid w:val="004602FC"/>
    <w:rsid w:val="00465059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5501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903C4"/>
    <w:rsid w:val="005A0866"/>
    <w:rsid w:val="005A5A53"/>
    <w:rsid w:val="005A74CE"/>
    <w:rsid w:val="005B28D3"/>
    <w:rsid w:val="005B41BB"/>
    <w:rsid w:val="005C1156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60B9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4FCD"/>
    <w:rsid w:val="007C7C7F"/>
    <w:rsid w:val="007D14E6"/>
    <w:rsid w:val="007D2250"/>
    <w:rsid w:val="007D79A8"/>
    <w:rsid w:val="007E0931"/>
    <w:rsid w:val="007E361B"/>
    <w:rsid w:val="007E50CD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BD6"/>
    <w:rsid w:val="0086731F"/>
    <w:rsid w:val="008762D6"/>
    <w:rsid w:val="0088216C"/>
    <w:rsid w:val="0088417B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60119"/>
    <w:rsid w:val="0096332B"/>
    <w:rsid w:val="009635B8"/>
    <w:rsid w:val="009654F9"/>
    <w:rsid w:val="009674B0"/>
    <w:rsid w:val="009741B1"/>
    <w:rsid w:val="00992D9D"/>
    <w:rsid w:val="00992FAF"/>
    <w:rsid w:val="00993B7F"/>
    <w:rsid w:val="009A1E90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2B07"/>
    <w:rsid w:val="00AF7215"/>
    <w:rsid w:val="00B04405"/>
    <w:rsid w:val="00B062F1"/>
    <w:rsid w:val="00B11825"/>
    <w:rsid w:val="00B13D6C"/>
    <w:rsid w:val="00B246D8"/>
    <w:rsid w:val="00B40C61"/>
    <w:rsid w:val="00B460FE"/>
    <w:rsid w:val="00B50218"/>
    <w:rsid w:val="00B60B69"/>
    <w:rsid w:val="00B64C72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E4E2A"/>
    <w:rsid w:val="00CF4B2A"/>
    <w:rsid w:val="00D02115"/>
    <w:rsid w:val="00D131ED"/>
    <w:rsid w:val="00D21AD6"/>
    <w:rsid w:val="00D31396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354D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5BC"/>
    <w:rsid w:val="00FC1274"/>
    <w:rsid w:val="00FC2755"/>
    <w:rsid w:val="00FD0F32"/>
    <w:rsid w:val="00FD71A9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3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7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7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7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7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3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7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7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7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7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1511</izvorni_sadrzaj>
    <derivirana_varijabla naziv="DomainObject.Predmet.Broj_1">1511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St-1511/2018</izvorni_sadrzaj>
    <derivirana_varijabla naziv="DomainObject.Predmet.OznakaBroj_1">St-1511/2018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STRAMPUT j.d.o.o.</izvorni_sadrzaj>
    <derivirana_varijabla naziv="DomainObject.Predmet.ProtustrankaFormated_1">  STRAMPUT j.d.o.o.</derivirana_varijabla>
  </DomainObject.Predmet.ProtustrankaFormated>
  <DomainObject.Predmet.ProtustrankaFormatedOIB>
    <izvorni_sadrzaj>  STRAMPUT j.d.o.o., OIB 16061189323</izvorni_sadrzaj>
    <derivirana_varijabla naziv="DomainObject.Predmet.ProtustrankaFormatedOIB_1">  STRAMPUT j.d.o.o., OIB 16061189323</derivirana_varijabla>
  </DomainObject.Predmet.ProtustrankaFormatedOIB>
  <DomainObject.Predmet.ProtustrankaFormatedWithAdress>
    <izvorni_sadrzaj> STRAMPUT j.d.o.o., Marina Držića 5, 47000 Karlovac</izvorni_sadrzaj>
    <derivirana_varijabla naziv="DomainObject.Predmet.ProtustrankaFormatedWithAdress_1"> STRAMPUT j.d.o.o., Marina Držića 5, 47000 Karlovac</derivirana_varijabla>
  </DomainObject.Predmet.ProtustrankaFormatedWithAdress>
  <DomainObject.Predmet.ProtustrankaFormatedWithAdressOIB>
    <izvorni_sadrzaj> STRAMPUT j.d.o.o., OIB 16061189323, Marina Držića 5, 47000 Karlovac</izvorni_sadrzaj>
    <derivirana_varijabla naziv="DomainObject.Predmet.ProtustrankaFormatedWithAdressOIB_1"> STRAMPUT j.d.o.o., OIB 16061189323, Marina Držića 5, 47000 Karlovac</derivirana_varijabla>
  </DomainObject.Predmet.ProtustrankaFormatedWithAdressOIB>
  <DomainObject.Predmet.ProtustrankaWithAdress>
    <izvorni_sadrzaj>STRAMPUT j.d.o.o. Marina Držića 5, 47000 Karlovac</izvorni_sadrzaj>
    <derivirana_varijabla naziv="DomainObject.Predmet.ProtustrankaWithAdress_1">STRAMPUT j.d.o.o. Marina Držića 5, 47000 Karlovac</derivirana_varijabla>
  </DomainObject.Predmet.ProtustrankaWithAdress>
  <DomainObject.Predmet.ProtustrankaWithAdressOIB>
    <izvorni_sadrzaj>STRAMPUT j.d.o.o., OIB 16061189323, Marina Držića 5, 47000 Karlovac</izvorni_sadrzaj>
    <derivirana_varijabla naziv="DomainObject.Predmet.ProtustrankaWithAdressOIB_1">STRAMPUT j.d.o.o., OIB 16061189323, Marina Držića 5, 47000 Karlovac</derivirana_varijabla>
  </DomainObject.Predmet.ProtustrankaWithAdressOIB>
  <DomainObject.Predmet.ProtustrankaNazivFormated>
    <izvorni_sadrzaj>STRAMPUT j.d.o.o.</izvorni_sadrzaj>
    <derivirana_varijabla naziv="DomainObject.Predmet.ProtustrankaNazivFormated_1">STRAMPUT j.d.o.o.</derivirana_varijabla>
  </DomainObject.Predmet.ProtustrankaNazivFormated>
  <DomainObject.Predmet.ProtustrankaNazivFormatedOIB>
    <izvorni_sadrzaj>STRAMPUT j.d.o.o., OIB 16061189323</izvorni_sadrzaj>
    <derivirana_varijabla naziv="DomainObject.Predmet.ProtustrankaNazivFormatedOIB_1">STRAMPUT j.d.o.o., OIB 16061189323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STRAMPUT j.d.o.o.</item>
    </izvorni_sadrzaj>
    <derivirana_varijabla naziv="DomainObject.Predmet.ProtuStrankaListFormated_1">
      <item>STRAMPUT j.d.o.o.</item>
    </derivirana_varijabla>
  </DomainObject.Predmet.ProtuStrankaListFormated>
  <DomainObject.Predmet.ProtuStrankaListFormatedOIB>
    <izvorni_sadrzaj>
      <item>STRAMPUT j.d.o.o., OIB 16061189323</item>
    </izvorni_sadrzaj>
    <derivirana_varijabla naziv="DomainObject.Predmet.ProtuStrankaListFormatedOIB_1">
      <item>STRAMPUT j.d.o.o., OIB 16061189323</item>
    </derivirana_varijabla>
  </DomainObject.Predmet.ProtuStrankaListFormatedOIB>
  <DomainObject.Predmet.ProtuStrankaListFormatedWithAdress>
    <izvorni_sadrzaj>
      <item>STRAMPUT j.d.o.o., Marina Držića 5, 47000 Karlovac</item>
    </izvorni_sadrzaj>
    <derivirana_varijabla naziv="DomainObject.Predmet.ProtuStrankaListFormatedWithAdress_1">
      <item>STRAMPUT j.d.o.o., Marina Držića 5, 47000 Karlovac</item>
    </derivirana_varijabla>
  </DomainObject.Predmet.ProtuStrankaListFormatedWithAdress>
  <DomainObject.Predmet.ProtuStrankaListFormatedWithAdressOIB>
    <izvorni_sadrzaj>
      <item>STRAMPUT j.d.o.o., OIB 16061189323, Marina Držića 5, 47000 Karlovac</item>
    </izvorni_sadrzaj>
    <derivirana_varijabla naziv="DomainObject.Predmet.ProtuStrankaListFormatedWithAdressOIB_1">
      <item>STRAMPUT j.d.o.o., OIB 16061189323, Marina Držića 5, 47000 Karlovac</item>
    </derivirana_varijabla>
  </DomainObject.Predmet.ProtuStrankaListFormatedWithAdressOIB>
  <DomainObject.Predmet.ProtuStrankaListNazivFormated>
    <izvorni_sadrzaj>
      <item>STRAMPUT j.d.o.o.</item>
    </izvorni_sadrzaj>
    <derivirana_varijabla naziv="DomainObject.Predmet.ProtuStrankaListNazivFormated_1">
      <item>STRAMPUT j.d.o.o.</item>
    </derivirana_varijabla>
  </DomainObject.Predmet.ProtuStrankaListNazivFormated>
  <DomainObject.Predmet.ProtuStrankaListNazivFormatedOIB>
    <izvorni_sadrzaj>
      <item>STRAMPUT j.d.o.o., OIB 16061189323</item>
    </izvorni_sadrzaj>
    <derivirana_varijabla naziv="DomainObject.Predmet.ProtuStrankaListNazivFormatedOIB_1">
      <item>STRAMPUT j.d.o.o., OIB 16061189323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STRAMPUT j.d.o.o.</izvorni_sadrzaj>
    <derivirana_varijabla naziv="DomainObject.Predmet.ProtustrankaIDrugi_1">STRAMPUT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STRAMPUT j.d.o.o., OIB 16061189323, Marina Držića 5, 47000 Karlovac</izvorni_sadrzaj>
    <derivirana_varijabla naziv="DomainObject.Predmet.ProtustrankaIDrugiAdressOIB_1">STRAMPUT j.d.o.o., OIB 16061189323, Marina Držića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STRAMPUT j.d.o.o.</item>
      <item>FINA regionalni centar Zagreb, podružnica Karlovac</item>
    </izvorni_sadrzaj>
    <derivirana_varijabla naziv="DomainObject.Predmet.SudioniciListNaziv_1">
      <item>STRAMPUT j.d.o.o.</item>
      <item>FINA regionalni centar Zagreb, podružnica Karlovac</item>
    </derivirana_varijabla>
  </DomainObject.Predmet.SudioniciListNaziv>
  <DomainObject.Predmet.SudioniciListAdressOIB>
    <izvorni_sadrzaj>
      <item>STRAMPUT j.d.o.o., OIB 16061189323, Marina Držića 5,47000 Karlovac</item>
      <item>FINA regionalni centar Zagreb, podružnica Karlovac, OIB 85821130368, Vitezovićeva 1,47000 Karlovac</item>
    </izvorni_sadrzaj>
    <derivirana_varijabla naziv="DomainObject.Predmet.SudioniciListAdressOIB_1">
      <item>STRAMPUT j.d.o.o., OIB 16061189323, Marina Držića 5,47000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16061189323</item>
      <item>, OIB 85821130368</item>
    </izvorni_sadrzaj>
    <derivirana_varijabla naziv="DomainObject.Predmet.SudioniciListNazivOIB_1">
      <item>, OIB 16061189323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C67F53-C2BC-4BF4-8D8B-36A4ED6B28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682</properties:Words>
  <properties:Characters>3781</properties:Characters>
  <properties:Lines>115</properties:Lines>
  <properties:Paragraphs>36</properties:Paragraphs>
  <properties:TotalTime>270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2018-12-03T10:47:00Z</cp:lastPrinted>
  <dcterms:modified xmlns:xsi="http://www.w3.org/2001/XMLSchema-instance" xsi:type="dcterms:W3CDTF">2018-12-05T10:12:00Z</dcterms:modified>
  <cp:revision>54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