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4c60c" w14:paraId="6c4c60c" w:rsidRDefault="00E96FAE" w:rsidP="00E96FAE" w:rsidR="00E96FAE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96FAE" w:rsidP="00E96FAE" w:rsidR="00E96FAE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E96FAE" w:rsidP="00E96FAE" w:rsidR="00E96FAE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E96FAE" w:rsidP="00E96FAE" w:rsidR="00E96FAE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E96FAE" w:rsidP="00E96FAE" w:rsidR="00E96FAE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E96FAE" w:rsidP="00E96FAE" w:rsidR="00E96FAE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E96FAE" w:rsidP="00E96FAE" w:rsidR="00E96FAE" w:rsidRPr="005D578C">
      <w:pPr>
        <w:jc w:val="center"/>
        <w:rPr>
          <w:rFonts w:cs="Times New Roman" w:eastAsia="Times New Roman"/>
          <w:szCs w:val="24"/>
        </w:rPr>
      </w:pPr>
    </w:p>
    <w:p w:rsidRDefault="00E96FAE" w:rsidP="00E96FAE" w:rsidR="00E96FAE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E96FAE" w:rsidP="00E96FAE" w:rsidR="00E96FAE" w:rsidRPr="005D578C">
      <w:pPr>
        <w:rPr>
          <w:rFonts w:cs="Times New Roman" w:eastAsia="Times New Roman"/>
          <w:szCs w:val="24"/>
        </w:rPr>
      </w:pPr>
    </w:p>
    <w:p w:rsidRDefault="00E96FAE" w:rsidP="00E96FAE" w:rsidR="00E96FAE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sutkinji Tamari Lakoseljac Benčić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postupku provedbe </w:t>
      </w:r>
      <w:r>
        <w:rPr>
          <w:rFonts w:cs="Times New Roman" w:eastAsia="Times New Roman"/>
          <w:szCs w:val="24"/>
        </w:rPr>
        <w:t xml:space="preserve">skraćenog stečajnog postupka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VERNUS VENTUS d. o. o. Pula, Giardini 15, OIB 24393948423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130031977,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 w:rsidR="00B20DD1">
        <w:rPr>
          <w:rFonts w:cs="Times New Roman" w:eastAsia="Times New Roman"/>
          <w:szCs w:val="24"/>
        </w:rPr>
        <w:t>30</w:t>
      </w:r>
      <w:r>
        <w:rPr>
          <w:rFonts w:cs="Times New Roman" w:eastAsia="Times New Roman"/>
          <w:szCs w:val="24"/>
        </w:rPr>
        <w:t>. ožujka 2016.</w:t>
      </w:r>
    </w:p>
    <w:p w:rsidRDefault="00E96FAE" w:rsidP="00E96FAE" w:rsidR="00E96FAE" w:rsidRPr="005D578C">
      <w:pPr>
        <w:rPr>
          <w:rFonts w:cs="Times New Roman" w:eastAsia="Times New Roman"/>
          <w:szCs w:val="24"/>
        </w:rPr>
      </w:pPr>
    </w:p>
    <w:p w:rsidRDefault="00E96FAE" w:rsidP="00E96FAE" w:rsidR="00E96FAE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E96FAE" w:rsidP="00E96FAE" w:rsidR="00E96FAE" w:rsidRPr="005D578C">
      <w:pPr>
        <w:rPr>
          <w:rFonts w:cs="Times New Roman" w:eastAsia="Times New Roman"/>
          <w:szCs w:val="24"/>
        </w:rPr>
      </w:pPr>
    </w:p>
    <w:p w:rsidRDefault="00E96FAE" w:rsidP="00E96FAE" w:rsidR="00E96FAE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VERNUS VENTUS d. o. o. Pula, Giardini 15, OIB 24393948423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130031977,</w:t>
      </w:r>
      <w:r w:rsidRPr="005D578C">
        <w:rPr>
          <w:rFonts w:cs="Times New Roman" w:eastAsia="Times New Roman"/>
          <w:szCs w:val="24"/>
        </w:rPr>
        <w:t xml:space="preserve"> s danom </w:t>
      </w:r>
      <w:r w:rsidR="00B20DD1">
        <w:rPr>
          <w:rFonts w:cs="Times New Roman" w:eastAsia="Times New Roman"/>
          <w:szCs w:val="24"/>
        </w:rPr>
        <w:t>30</w:t>
      </w:r>
      <w:r>
        <w:rPr>
          <w:rFonts w:cs="Times New Roman" w:eastAsia="Times New Roman"/>
          <w:szCs w:val="24"/>
        </w:rPr>
        <w:t xml:space="preserve">. ožujka 2016.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>08,00 sati.</w:t>
      </w:r>
    </w:p>
    <w:p w:rsidRDefault="00E96FAE" w:rsidP="00E96FAE" w:rsidR="00E96FAE" w:rsidRPr="005D578C">
      <w:pPr>
        <w:rPr>
          <w:rFonts w:cs="Times New Roman" w:eastAsia="Times New Roman"/>
          <w:szCs w:val="24"/>
        </w:rPr>
      </w:pPr>
    </w:p>
    <w:p w:rsidRDefault="00E96FAE" w:rsidP="00E96FAE" w:rsidR="00E96FAE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Damir Debeljuh iz Pule, Laginjina 6, OIB 29203139768.</w:t>
      </w:r>
    </w:p>
    <w:p w:rsidRDefault="00E96FAE" w:rsidP="00E96FAE" w:rsidR="00E96FAE">
      <w:pPr>
        <w:rPr>
          <w:rFonts w:cs="Times New Roman" w:eastAsia="Times New Roman"/>
          <w:szCs w:val="20"/>
        </w:rPr>
      </w:pPr>
    </w:p>
    <w:p w:rsidRDefault="00E96FAE" w:rsidP="00E96FAE" w:rsidR="00E96FAE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VERNUS VENTUS d. o. o. Pula, Giardini 15, OIB 24393948423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130031977.</w:t>
      </w:r>
    </w:p>
    <w:p w:rsidRDefault="00E96FAE" w:rsidP="00E96FAE" w:rsidR="00E96FAE">
      <w:pPr>
        <w:ind w:firstLine="709"/>
        <w:rPr>
          <w:rFonts w:cs="Times New Roman" w:eastAsia="Times New Roman"/>
          <w:szCs w:val="24"/>
        </w:rPr>
      </w:pPr>
    </w:p>
    <w:p w:rsidRDefault="00E96FAE" w:rsidP="00E96FAE" w:rsidR="00E96FAE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brisanja dužnika VERNUS VENTUS d. o. o. Pula, Giardini 15, OIB 24393948423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130031977.</w:t>
      </w:r>
    </w:p>
    <w:p w:rsidRDefault="00E96FAE" w:rsidP="00E96FAE" w:rsidR="00E96FAE">
      <w:pPr>
        <w:rPr>
          <w:rFonts w:cs="Times New Roman" w:eastAsia="Times New Roman"/>
          <w:szCs w:val="24"/>
        </w:rPr>
      </w:pPr>
    </w:p>
    <w:p w:rsidRDefault="006163DE" w:rsidP="00E96FAE" w:rsidR="006163DE" w:rsidRPr="005D578C">
      <w:pPr>
        <w:rPr>
          <w:rFonts w:cs="Times New Roman" w:eastAsia="Times New Roman"/>
          <w:szCs w:val="24"/>
        </w:rPr>
      </w:pPr>
    </w:p>
    <w:p w:rsidRDefault="00E96FAE" w:rsidP="00E96FAE" w:rsidR="00E96FAE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E96FAE" w:rsidP="00E96FAE" w:rsidR="00E96FAE">
      <w:pPr>
        <w:ind w:firstLine="708"/>
        <w:rPr>
          <w:rFonts w:cs="Times New Roman" w:eastAsia="Times New Roman"/>
          <w:szCs w:val="24"/>
        </w:rPr>
      </w:pPr>
    </w:p>
    <w:p w:rsidRDefault="00E96FAE" w:rsidP="00E96FAE" w:rsidR="00E96FAE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</w:t>
      </w:r>
      <w:r w:rsidR="006163DE">
        <w:rPr>
          <w:rFonts w:cs="Times New Roman" w:eastAsia="Times New Roman"/>
          <w:szCs w:val="24"/>
        </w:rPr>
        <w:t>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VERNUS VENTUS d. o. o. Pula.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12.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St-893/2015-3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E96FAE" w:rsidP="00E96FAE" w:rsidR="00E96FAE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</w:t>
      </w:r>
      <w:r>
        <w:rPr>
          <w:rFonts w:cs="Times New Roman" w:eastAsia="Times New Roman"/>
          <w:szCs w:val="24"/>
        </w:rPr>
        <w:lastRenderedPageBreak/>
        <w:t>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>pa se prema odredbi 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E96FAE" w:rsidP="00E96FAE" w:rsidR="00E96FAE" w:rsidRPr="005D578C">
      <w:pPr>
        <w:rPr>
          <w:rFonts w:cs="Times New Roman" w:eastAsia="Times New Roman"/>
          <w:szCs w:val="24"/>
        </w:rPr>
      </w:pPr>
    </w:p>
    <w:p w:rsidRDefault="00E96FAE" w:rsidP="00E96FAE" w:rsidR="00E96FAE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B20DD1">
        <w:rPr>
          <w:rFonts w:cs="Times New Roman" w:eastAsia="Times New Roman"/>
          <w:szCs w:val="24"/>
        </w:rPr>
        <w:t>30</w:t>
      </w:r>
      <w:r>
        <w:rPr>
          <w:rFonts w:cs="Times New Roman" w:eastAsia="Times New Roman"/>
          <w:szCs w:val="24"/>
        </w:rPr>
        <w:t>. ožujka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E96FAE" w:rsidP="00E96FAE" w:rsidR="00E96FAE">
      <w:pPr>
        <w:rPr>
          <w:rFonts w:cs="Times New Roman" w:eastAsia="Times New Roman"/>
          <w:szCs w:val="24"/>
        </w:rPr>
      </w:pPr>
    </w:p>
    <w:p w:rsidRDefault="00E96FAE" w:rsidP="00E96FAE" w:rsidR="00E96FAE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E96FAE" w:rsidP="00E96FAE" w:rsidR="00E96FAE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Tamara Lakoseljac Benčić</w:t>
      </w:r>
      <w:r w:rsidR="005153BF">
        <w:rPr>
          <w:rFonts w:cs="Times New Roman" w:eastAsia="Times New Roman"/>
          <w:szCs w:val="24"/>
        </w:rPr>
        <w:t>, v.r.</w:t>
      </w:r>
    </w:p>
    <w:p w:rsidRDefault="00E96FAE" w:rsidP="00E96FAE" w:rsidR="00E96FAE">
      <w:pPr>
        <w:jc w:val="left"/>
        <w:rPr>
          <w:rFonts w:cs="Times New Roman" w:eastAsia="Times New Roman"/>
          <w:szCs w:val="24"/>
        </w:rPr>
      </w:pPr>
    </w:p>
    <w:p w:rsidRDefault="00E96FAE" w:rsidP="00E96FAE" w:rsidR="00E96FAE" w:rsidRPr="005D578C">
      <w:pPr>
        <w:jc w:val="left"/>
        <w:rPr>
          <w:rFonts w:cs="Times New Roman" w:eastAsia="Times New Roman"/>
          <w:szCs w:val="24"/>
        </w:rPr>
      </w:pPr>
    </w:p>
    <w:p w:rsidRDefault="00E96FAE" w:rsidP="00E96FAE" w:rsidR="00E96FAE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E96FAE" w:rsidP="00E96FAE" w:rsidR="00E96FAE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 xml:space="preserve">Protiv </w:t>
      </w:r>
      <w:r>
        <w:rPr>
          <w:rFonts w:cs="Times New Roman" w:eastAsia="Times New Roman"/>
          <w:szCs w:val="24"/>
        </w:rPr>
        <w:t xml:space="preserve">ovog </w:t>
      </w:r>
      <w:r w:rsidRPr="00D07818">
        <w:rPr>
          <w:rFonts w:cs="Times New Roman" w:eastAsia="Times New Roman"/>
          <w:szCs w:val="24"/>
        </w:rPr>
        <w:t>rješenja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 xml:space="preserve">Žalba se podnosi ovome sudu, a o njoj odlučuje </w:t>
      </w:r>
      <w:r>
        <w:rPr>
          <w:rFonts w:cs="Times New Roman" w:eastAsia="Times New Roman"/>
          <w:szCs w:val="24"/>
        </w:rPr>
        <w:t>Visoki trgovački sud Republike Hrvatske.</w:t>
      </w:r>
    </w:p>
    <w:p w:rsidRDefault="00E96FAE" w:rsidP="00E96FAE" w:rsidR="00E96FA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E96FAE" w:rsidP="00E96FAE" w:rsidR="00E96FAE">
      <w:pPr>
        <w:rPr>
          <w:rFonts w:cs="Times New Roman" w:eastAsia="Times New Roman"/>
          <w:szCs w:val="24"/>
        </w:rPr>
      </w:pPr>
    </w:p>
    <w:p w:rsidRDefault="00E96FAE" w:rsidP="00E96FAE" w:rsidR="00E96FAE" w:rsidRPr="005D578C">
      <w:pPr>
        <w:rPr>
          <w:rFonts w:cs="Times New Roman" w:eastAsia="Times New Roman"/>
          <w:szCs w:val="24"/>
        </w:rPr>
      </w:pPr>
    </w:p>
    <w:p w:rsidRDefault="00E96FAE" w:rsidP="00E96FAE" w:rsidR="00E96FAE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E96FAE" w:rsidP="00E96FAE" w:rsidR="00E96FA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E96FAE" w:rsidP="00E96FAE" w:rsidR="00E96FA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VERNUS VENTUS d. o. o. Pula, Giardini 15,</w:t>
      </w:r>
    </w:p>
    <w:p w:rsidRDefault="00E96FAE" w:rsidP="00E96FAE" w:rsidR="00E96FA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3. osoba ovlaštena za zastupanje dužnika – Marianna Drozhzhina, Rusija, 127410 Moskva, Putevoj Projezd 38-a/24,  </w:t>
      </w:r>
    </w:p>
    <w:p w:rsidRDefault="00E96FAE" w:rsidP="00E96FAE" w:rsidR="00E96FAE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Pula – Pola, Pula, Carrarina 5, </w:t>
      </w:r>
    </w:p>
    <w:p w:rsidRDefault="00E96FAE" w:rsidP="00E96FAE" w:rsidR="00E96FA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E96FAE" w:rsidP="00E96FAE" w:rsidR="00E96FAE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 xml:space="preserve">Damir Debeljuh, Pula, Laginjina 6, </w:t>
      </w:r>
    </w:p>
    <w:p w:rsidRDefault="00E96FAE" w:rsidP="00E96FAE" w:rsidR="00E96FAE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E96FAE" w:rsidP="00E96FAE" w:rsidR="00E96FA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E96FAE" w:rsidP="00E96FAE" w:rsidR="00E96FA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E96FAE" w:rsidP="00E96FAE" w:rsidR="00E96FAE"/>
    <w:p w:rsidRDefault="00E96FAE" w:rsidP="00E96FAE" w:rsidR="00E96FAE"/>
    <w:p w:rsidRDefault="00E96FAE" w:rsidP="00E96FAE" w:rsidR="00E96FAE"/>
    <w:p w:rsidRDefault="00E96FAE" w:rsidP="00E96FAE" w:rsidR="00E96FAE"/>
    <w:p w:rsidRDefault="00E96FAE" w:rsidP="00E96FAE" w:rsidR="00E96FAE"/>
    <w:p w:rsidRDefault="00E96FAE" w:rsidP="00E96FAE" w:rsidR="00E96FAE"/>
    <w:p w:rsidRDefault="005153BF" w:rsidR="00387208"/>
    <w:sectPr w:rsidSect="00A75449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96FAE" w:rsidP="00E96FAE" w:rsidR="00E96FAE">
      <w:r>
        <w:separator/>
      </w:r>
    </w:p>
  </w:endnote>
  <w:endnote w:id="0" w:type="continuationSeparator">
    <w:p w:rsidRDefault="00E96FAE" w:rsidP="00E96FAE" w:rsidR="00E96F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96FAE" w:rsidP="00E96FAE" w:rsidR="00E96FAE">
      <w:r>
        <w:separator/>
      </w:r>
    </w:p>
  </w:footnote>
  <w:footnote w:id="0" w:type="continuationSeparator">
    <w:p w:rsidRDefault="00E96FAE" w:rsidP="00E96FAE" w:rsidR="00E96FA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96FAE" w:rsidP="00A75449" w:rsidR="00A75449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5153BF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9 St-893/2015-5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96FAE" w:rsidP="00A75449" w:rsidR="00A75449" w:rsidRPr="00A074C3">
    <w:pPr>
      <w:pStyle w:val="Zaglavlje"/>
      <w:jc w:val="right"/>
      <w:rPr>
        <w:szCs w:val="24"/>
      </w:rPr>
    </w:pPr>
    <w:r>
      <w:rPr>
        <w:szCs w:val="24"/>
      </w:rPr>
      <w:t>9 St-893/2015-5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0006A"/>
    <w:rsid w:val="005153BF"/>
    <w:rsid w:val="006163DE"/>
    <w:rsid w:val="0075528E"/>
    <w:rsid w:val="0079403F"/>
    <w:rsid w:val="00B20DD1"/>
    <w:rsid w:val="00C0006A"/>
    <w:rsid w:val="00E96F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96FAE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96FAE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E96FAE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96FA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96FAE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96FA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6FAE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153B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153BF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5153BF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5153BF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5153BF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96FAE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96FAE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E96FAE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96FA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96FAE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96FA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6FAE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153B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153BF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5153BF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5153BF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5153BF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ožujka 2016.</izvorni_sadrzaj>
    <derivirana_varijabla naziv="DomainObject.DatumDonosenjaOdluke_1">30.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Lakoseljac Benčić</izvorni_sadrzaj>
    <derivirana_varijabla naziv="DomainObject.DonositeljOdluke.Prezime_1">Lakoseljac Benčić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893</izvorni_sadrzaj>
    <derivirana_varijabla naziv="DomainObject.Predmet.Broj_1">893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prosinca 2015.</izvorni_sadrzaj>
    <derivirana_varijabla naziv="DomainObject.Predmet.DatumOsnivanja_1">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St-893/2015</izvorni_sadrzaj>
    <derivirana_varijabla naziv="DomainObject.Predmet.OznakaBroj_1">St-893/2015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VERNUS VENTUS d.o.o. PULA</izvorni_sadrzaj>
    <derivirana_varijabla naziv="DomainObject.Predmet.ProtustrankaFormated_1">  VERNUS VENTUS d.o.o. PULA</derivirana_varijabla>
  </DomainObject.Predmet.ProtustrankaFormated>
  <DomainObject.Predmet.ProtustrankaFormatedOIB>
    <izvorni_sadrzaj>  VERNUS VENTUS d.o.o. PULA, OIB 24393948423</izvorni_sadrzaj>
    <derivirana_varijabla naziv="DomainObject.Predmet.ProtustrankaFormatedOIB_1">  VERNUS VENTUS d.o.o. PULA, OIB 24393948423</derivirana_varijabla>
  </DomainObject.Predmet.ProtustrankaFormatedOIB>
  <DomainObject.Predmet.ProtustrankaFormatedWithAdress>
    <izvorni_sadrzaj> VERNUS VENTUS d.o.o. PULA, Giardini 15, 52100 Pula</izvorni_sadrzaj>
    <derivirana_varijabla naziv="DomainObject.Predmet.ProtustrankaFormatedWithAdress_1"> VERNUS VENTUS d.o.o. PULA, Giardini 15, 52100 Pula</derivirana_varijabla>
  </DomainObject.Predmet.ProtustrankaFormatedWithAdress>
  <DomainObject.Predmet.ProtustrankaFormatedWithAdressOIB>
    <izvorni_sadrzaj> VERNUS VENTUS d.o.o. PULA, OIB 24393948423, Giardini 15, 52100 Pula</izvorni_sadrzaj>
    <derivirana_varijabla naziv="DomainObject.Predmet.ProtustrankaFormatedWithAdressOIB_1"> VERNUS VENTUS d.o.o. PULA, OIB 24393948423, Giardini 15, 52100 Pula</derivirana_varijabla>
  </DomainObject.Predmet.ProtustrankaFormatedWithAdressOIB>
  <DomainObject.Predmet.ProtustrankaWithAdress>
    <izvorni_sadrzaj>VERNUS VENTUS d.o.o. PULA Giardini 15, 52100 Pula</izvorni_sadrzaj>
    <derivirana_varijabla naziv="DomainObject.Predmet.ProtustrankaWithAdress_1">VERNUS VENTUS d.o.o. PULA Giardini 15, 52100 Pula</derivirana_varijabla>
  </DomainObject.Predmet.ProtustrankaWithAdress>
  <DomainObject.Predmet.ProtustrankaWithAdressOIB>
    <izvorni_sadrzaj>VERNUS VENTUS d.o.o. PULA, OIB 24393948423, Giardini 15, 52100 Pula</izvorni_sadrzaj>
    <derivirana_varijabla naziv="DomainObject.Predmet.ProtustrankaWithAdressOIB_1">VERNUS VENTUS d.o.o. PULA, OIB 24393948423, Giardini 15, 52100 Pula</derivirana_varijabla>
  </DomainObject.Predmet.ProtustrankaWithAdressOIB>
  <DomainObject.Predmet.ProtustrankaNazivFormated>
    <izvorni_sadrzaj>VERNUS VENTUS d.o.o. PULA</izvorni_sadrzaj>
    <derivirana_varijabla naziv="DomainObject.Predmet.ProtustrankaNazivFormated_1">VERNUS VENTUS d.o.o. PULA</derivirana_varijabla>
  </DomainObject.Predmet.ProtustrankaNazivFormated>
  <DomainObject.Predmet.ProtustrankaNazivFormatedOIB>
    <izvorni_sadrzaj>VERNUS VENTUS d.o.o. PULA, OIB 24393948423</izvorni_sadrzaj>
    <derivirana_varijabla naziv="DomainObject.Predmet.ProtustrankaNazivFormatedOIB_1">VERNUS VENTUS d.o.o. PULA, OIB 24393948423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9</izvorni_sadrzaj>
    <derivirana_varijabla naziv="DomainObject.Predmet.Referada.Prostorija.Naziv_1">Soba 9</derivirana_varijabla>
  </DomainObject.Predmet.Referada.Prostorija.Naziv>
  <DomainObject.Predmet.Referada.Prostorija.Oznaka>
    <izvorni_sadrzaj>9</izvorni_sadrzaj>
    <derivirana_varijabla naziv="DomainObject.Predmet.Referada.Prostorija.Oznaka_1">9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Tamara Lakoseljac Benčić</izvorni_sadrzaj>
    <derivirana_varijabla naziv="DomainObject.Predmet.Referada.Sudac_1">Tamara Lakoseljac Benčić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6549.21</izvorni_sadrzaj>
    <derivirana_varijabla naziv="DomainObject.Predmet.TrenutnaVrijednost_1">6549.21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VERNUS VENTUS d.o.o. PULA</item>
    </izvorni_sadrzaj>
    <derivirana_varijabla naziv="DomainObject.Predmet.ProtuStrankaListFormated_1">
      <item>VERNUS VENTUS d.o.o. PULA</item>
    </derivirana_varijabla>
  </DomainObject.Predmet.ProtuStrankaListFormated>
  <DomainObject.Predmet.ProtuStrankaListFormatedOIB>
    <izvorni_sadrzaj>
      <item>VERNUS VENTUS d.o.o. PULA, OIB 24393948423</item>
    </izvorni_sadrzaj>
    <derivirana_varijabla naziv="DomainObject.Predmet.ProtuStrankaListFormatedOIB_1">
      <item>VERNUS VENTUS d.o.o. PULA, OIB 24393948423</item>
    </derivirana_varijabla>
  </DomainObject.Predmet.ProtuStrankaListFormatedOIB>
  <DomainObject.Predmet.ProtuStrankaListFormatedWithAdress>
    <izvorni_sadrzaj>
      <item>VERNUS VENTUS d.o.o. PULA, Giardini 15, 52100 Pula</item>
    </izvorni_sadrzaj>
    <derivirana_varijabla naziv="DomainObject.Predmet.ProtuStrankaListFormatedWithAdress_1">
      <item>VERNUS VENTUS d.o.o. PULA, Giardini 15, 52100 Pula</item>
    </derivirana_varijabla>
  </DomainObject.Predmet.ProtuStrankaListFormatedWithAdress>
  <DomainObject.Predmet.ProtuStrankaListFormatedWithAdressOIB>
    <izvorni_sadrzaj>
      <item>VERNUS VENTUS d.o.o. PULA, OIB 24393948423, Giardini 15, 52100 Pula</item>
    </izvorni_sadrzaj>
    <derivirana_varijabla naziv="DomainObject.Predmet.ProtuStrankaListFormatedWithAdressOIB_1">
      <item>VERNUS VENTUS d.o.o. PULA, OIB 24393948423, Giardini 15, 52100 Pula</item>
    </derivirana_varijabla>
  </DomainObject.Predmet.ProtuStrankaListFormatedWithAdressOIB>
  <DomainObject.Predmet.ProtuStrankaListNazivFormated>
    <izvorni_sadrzaj>
      <item>VERNUS VENTUS d.o.o. PULA</item>
    </izvorni_sadrzaj>
    <derivirana_varijabla naziv="DomainObject.Predmet.ProtuStrankaListNazivFormated_1">
      <item>VERNUS VENTUS d.o.o. PULA</item>
    </derivirana_varijabla>
  </DomainObject.Predmet.ProtuStrankaListNazivFormated>
  <DomainObject.Predmet.ProtuStrankaListNazivFormatedOIB>
    <izvorni_sadrzaj>
      <item>VERNUS VENTUS d.o.o. PULA, OIB 24393948423</item>
    </izvorni_sadrzaj>
    <derivirana_varijabla naziv="DomainObject.Predmet.ProtuStrankaListNazivFormatedOIB_1">
      <item>VERNUS VENTUS d.o.o. PULA, OIB 24393948423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2016.</izvorni_sadrzaj>
    <derivirana_varijabla naziv="DomainObject.Datum_1">30.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VERNUS VENTUS d.o.o. PULA</izvorni_sadrzaj>
    <derivirana_varijabla naziv="DomainObject.Predmet.ProtustrankaIDrugi_1">VERNUS VENTUS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VERNUS VENTUS d.o.o. PULA, OIB 24393948423, Giardini 15, 52100 Pula</izvorni_sadrzaj>
    <derivirana_varijabla naziv="DomainObject.Predmet.ProtustrankaIDrugiAdressOIB_1">VERNUS VENTUS d.o.o. PULA, OIB 24393948423, Giardini 15,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VERNUS VENTUS d.o.o. PULA</item>
    </izvorni_sadrzaj>
    <derivirana_varijabla naziv="DomainObject.Predmet.SudioniciListNaziv_1">
      <item>FINANCIJSKA AGENCIJA, RC RIJEKA, PODRUŽNICA PULA, PULA</item>
      <item>VERNUS VENTUS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VERNUS VENTUS d.o.o. PULA, OIB 24393948423, Giardini 15,52100 Pula</item>
    </izvorni_sadrzaj>
    <derivirana_varijabla naziv="DomainObject.Predmet.SudioniciListAdressOIB_1">
      <item>FINANCIJSKA AGENCIJA, RC RIJEKA, PODRUŽNICA PULA, PULA, OIB 85821130368, GIARDINI 5,52100 Pula</item>
      <item>VERNUS VENTUS d.o.o. PULA, OIB 24393948423, Giardini 15,52100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24393948423</item>
    </izvorni_sadrzaj>
    <derivirana_varijabla naziv="DomainObject.Predmet.SudioniciListNazivOIB_1">
      <item>, OIB 85821130368</item>
      <item>, OIB 24393948423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576</properties:Words>
  <properties:Characters>3075</properties:Characters>
  <properties:Lines>84</properties:Lines>
  <properties:Paragraphs>30</properties:Paragraphs>
  <properties:TotalTime>3</properties:TotalTime>
  <properties:ScaleCrop>false</properties:ScaleCrop>
  <properties:LinksUpToDate>false</properties:LinksUpToDate>
  <properties:CharactersWithSpaces>3675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2016-03-14T12:46:00Z</dcterms:created>
  <dc:creator>Mihaela Kaligari</dc:creator>
  <dc:description/>
  <cp:keywords/>
  <cp:lastModifiedBy>Ana Jeromela</cp:lastModifiedBy>
  <cp:lastPrinted>2016-03-30T06:55:00Z</cp:lastPrinted>
  <dcterms:modified xmlns:xsi="http://www.w3.org/2001/XMLSchema-instance" xsi:type="dcterms:W3CDTF">2016-03-30T06:55:00Z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