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28ac" w14:paraId="35428ac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7B2BE7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</w:t>
      </w:r>
      <w:r w:rsidR="0066035E" w:rsidRPr="0066035E">
        <w:rPr>
          <w:szCs w:val="24"/>
          <w:lang w:val="hr-HR"/>
        </w:rPr>
        <w:t>likvidatora Mari</w:t>
      </w:r>
      <w:r w:rsidR="0066035E">
        <w:rPr>
          <w:szCs w:val="24"/>
          <w:lang w:val="hr-HR"/>
        </w:rPr>
        <w:t>j</w:t>
      </w:r>
      <w:r w:rsidR="0066035E" w:rsidRPr="0066035E">
        <w:rPr>
          <w:szCs w:val="24"/>
          <w:lang w:val="hr-HR"/>
        </w:rPr>
        <w:t>a Kruljca, Zagreb, Vinogradska cesta 27</w:t>
      </w:r>
      <w:r w:rsidRPr="00A77E22">
        <w:rPr>
          <w:szCs w:val="24"/>
          <w:lang w:val="hr-HR"/>
        </w:rPr>
        <w:t xml:space="preserve">, za otvaranje stečajnog postupka nad </w:t>
      </w:r>
      <w:r w:rsidR="00CB49A6" w:rsidRPr="00CB49A6">
        <w:rPr>
          <w:szCs w:val="24"/>
          <w:lang w:val="hr-HR"/>
        </w:rPr>
        <w:t>NAVI MARINA d.o.o. u likvidaciji, Pazinska 16, Pula, OIB: 10733376077</w:t>
      </w:r>
      <w:r w:rsidR="0066035E">
        <w:rPr>
          <w:szCs w:val="24"/>
          <w:lang w:val="hr-HR"/>
        </w:rPr>
        <w:t>, 27</w:t>
      </w:r>
      <w:r w:rsidR="00132ED2" w:rsidRPr="00132ED2">
        <w:rPr>
          <w:szCs w:val="24"/>
          <w:lang w:val="hr-HR"/>
        </w:rPr>
        <w:t>. ožujka 2017.</w:t>
      </w:r>
    </w:p>
    <w:p w:rsidRDefault="0066035E" w:rsidP="007B2BE7" w:rsidR="0066035E">
      <w:pPr>
        <w:ind w:firstLine="708"/>
        <w:jc w:val="both"/>
        <w:rPr>
          <w:szCs w:val="24"/>
          <w:lang w:val="hr-HR"/>
        </w:rPr>
      </w:pPr>
    </w:p>
    <w:p w:rsidRDefault="007B2BE7" w:rsidP="007B2BE7" w:rsidR="00EF513E" w:rsidRPr="00042A52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</w:t>
      </w:r>
      <w:r w:rsidR="00EF513E"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CB49A6" w:rsidRPr="00CB49A6">
        <w:rPr>
          <w:szCs w:val="24"/>
          <w:lang w:val="hr-HR"/>
        </w:rPr>
        <w:t>NAVI MARINA d.o.o. u likvidaciji, Pazinska 16, Pula, OIB: 10733376077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6035E">
        <w:rPr>
          <w:szCs w:val="24"/>
          <w:lang w:val="hr-HR"/>
        </w:rPr>
        <w:t>23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7B2BE7">
        <w:rPr>
          <w:szCs w:val="24"/>
          <w:lang w:val="hr-HR"/>
        </w:rPr>
        <w:t>svibnja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 xml:space="preserve">. u </w:t>
      </w:r>
      <w:r w:rsidR="0066035E">
        <w:rPr>
          <w:szCs w:val="24"/>
          <w:lang w:val="hr-HR"/>
        </w:rPr>
        <w:t>14</w:t>
      </w:r>
      <w:r w:rsidR="00042A52" w:rsidRPr="00042A52">
        <w:rPr>
          <w:szCs w:val="24"/>
          <w:lang w:val="hr-HR"/>
        </w:rPr>
        <w:t>:</w:t>
      </w:r>
      <w:r w:rsidR="0066035E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 xml:space="preserve">-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</w:r>
      <w:r w:rsidR="00CB49A6" w:rsidRPr="00CB49A6">
        <w:rPr>
          <w:szCs w:val="24"/>
          <w:lang w:val="hr-HR"/>
        </w:rPr>
        <w:t>- likvidator Mario Krulja</w:t>
      </w:r>
      <w:r w:rsidR="00CB49A6">
        <w:rPr>
          <w:szCs w:val="24"/>
          <w:lang w:val="hr-HR"/>
        </w:rPr>
        <w:t>c, Zagreb, Vinogradska cesta 27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66035E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132ED2">
        <w:rPr>
          <w:szCs w:val="24"/>
          <w:lang w:val="hr-HR"/>
        </w:rPr>
        <w:t>2</w:t>
      </w:r>
      <w:r w:rsidR="0066035E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 xml:space="preserve">. </w:t>
      </w:r>
      <w:r w:rsidR="00477D21">
        <w:rPr>
          <w:szCs w:val="24"/>
          <w:lang w:val="hr-HR"/>
        </w:rPr>
        <w:t>ožujka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232EB2" w:rsidP="00F30032" w:rsidR="00F30032" w:rsidRPr="00042A52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</w:t>
      </w:r>
      <w:r w:rsidR="003B1FC8">
        <w:rPr>
          <w:szCs w:val="24"/>
          <w:lang w:val="hr-HR"/>
        </w:rPr>
        <w:t xml:space="preserve">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 xml:space="preserve">  </w:t>
      </w:r>
      <w:r w:rsidR="00232EB2">
        <w:rPr>
          <w:szCs w:val="24"/>
          <w:lang w:val="hr-HR"/>
        </w:rPr>
        <w:t xml:space="preserve">  </w:t>
      </w:r>
      <w:r w:rsidRPr="00042A52">
        <w:rPr>
          <w:szCs w:val="24"/>
          <w:lang w:val="hr-HR"/>
        </w:rPr>
        <w:t>Ivan Dujić</w:t>
      </w:r>
      <w:r w:rsidR="00232EB2">
        <w:rPr>
          <w:szCs w:val="24"/>
          <w:lang w:val="hr-HR"/>
        </w:rPr>
        <w:t>, v. 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66035E" w:rsidP="00F30032" w:rsidR="0066035E">
      <w:pPr>
        <w:ind w:right="512"/>
        <w:jc w:val="both"/>
        <w:rPr>
          <w:szCs w:val="24"/>
          <w:lang w:val="hr-HR"/>
        </w:rPr>
      </w:pPr>
    </w:p>
    <w:p w:rsidRDefault="0066035E" w:rsidP="00F30032" w:rsidR="0066035E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P="00D7255B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CB49A6" w:rsidRPr="00CB49A6">
        <w:rPr>
          <w:szCs w:val="24"/>
          <w:lang w:val="hr-HR"/>
        </w:rPr>
        <w:t>likvidator Mario Krulja</w:t>
      </w:r>
      <w:r w:rsidR="00CB49A6">
        <w:rPr>
          <w:szCs w:val="24"/>
          <w:lang w:val="hr-HR"/>
        </w:rPr>
        <w:t>c, Zagreb, Vinogradska cesta 27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113" w:rsidP="00E95B75" w:rsidR="00F86113">
      <w:r>
        <w:separator/>
      </w:r>
    </w:p>
  </w:endnote>
  <w:endnote w:id="0" w:type="continuationSeparator">
    <w:p w:rsidRDefault="00F86113" w:rsidP="00E95B75" w:rsidR="00F86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113" w:rsidP="00E95B75" w:rsidR="00F86113">
      <w:r>
        <w:separator/>
      </w:r>
    </w:p>
  </w:footnote>
  <w:footnote w:id="0" w:type="continuationSeparator">
    <w:p w:rsidRDefault="00F86113" w:rsidP="00E95B75" w:rsidR="00F861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proofErr w:type="spellStart"/>
    <w:r w:rsidR="007B2BE7">
      <w:t>Posl</w:t>
    </w:r>
    <w:proofErr w:type="spellEnd"/>
    <w:r w:rsidR="007B2BE7">
      <w:t>. br. 10 St-</w:t>
    </w:r>
    <w:r w:rsidR="00D7255B">
      <w:t>1</w:t>
    </w:r>
    <w:r w:rsidR="0066035E">
      <w:t>44/17-7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2ED2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128E3"/>
    <w:rsid w:val="00226323"/>
    <w:rsid w:val="00232EB2"/>
    <w:rsid w:val="00240EF0"/>
    <w:rsid w:val="002505B2"/>
    <w:rsid w:val="0026376F"/>
    <w:rsid w:val="002A28D9"/>
    <w:rsid w:val="002F03B7"/>
    <w:rsid w:val="00301EC6"/>
    <w:rsid w:val="0030648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17245"/>
    <w:rsid w:val="00426186"/>
    <w:rsid w:val="00444F96"/>
    <w:rsid w:val="00466CDF"/>
    <w:rsid w:val="0047053A"/>
    <w:rsid w:val="00473DB2"/>
    <w:rsid w:val="00477D21"/>
    <w:rsid w:val="0049129D"/>
    <w:rsid w:val="00493BE0"/>
    <w:rsid w:val="004A3D31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0455"/>
    <w:rsid w:val="005B1A70"/>
    <w:rsid w:val="005D7381"/>
    <w:rsid w:val="005E2CD8"/>
    <w:rsid w:val="005E39D8"/>
    <w:rsid w:val="00614BC8"/>
    <w:rsid w:val="00615FD8"/>
    <w:rsid w:val="00657590"/>
    <w:rsid w:val="0066035E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B2BE7"/>
    <w:rsid w:val="007D4AF9"/>
    <w:rsid w:val="0080514B"/>
    <w:rsid w:val="008222F1"/>
    <w:rsid w:val="008350DE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2DD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238A1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AE2E94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4C6D"/>
    <w:rsid w:val="00C05ECA"/>
    <w:rsid w:val="00C157A2"/>
    <w:rsid w:val="00C42DD7"/>
    <w:rsid w:val="00C705C7"/>
    <w:rsid w:val="00C80AE5"/>
    <w:rsid w:val="00CA0FFC"/>
    <w:rsid w:val="00CA2EEA"/>
    <w:rsid w:val="00CB23FA"/>
    <w:rsid w:val="00CB49A6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255B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EF64EB"/>
    <w:rsid w:val="00F129A8"/>
    <w:rsid w:val="00F224CB"/>
    <w:rsid w:val="00F30032"/>
    <w:rsid w:val="00F32AC4"/>
    <w:rsid w:val="00F34AF8"/>
    <w:rsid w:val="00F51E07"/>
    <w:rsid w:val="00F70B22"/>
    <w:rsid w:val="00F735B1"/>
    <w:rsid w:val="00F86113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32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E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2EB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2E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2E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32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E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2EB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2E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2E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St-144/2017</izvorni_sadrzaj>
    <derivirana_varijabla naziv="DomainObject.Predmet.OznakaBroj_1">St-144/2017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 MARINA d.o.o. u likvidaciji PULA</izvorni_sadrzaj>
    <derivirana_varijabla naziv="DomainObject.Predmet.ProtustrankaFormated_1">  NAVI MARINA d.o.o. u likvidaciji PULA</derivirana_varijabla>
  </DomainObject.Predmet.ProtustrankaFormated>
  <DomainObject.Predmet.ProtustrankaFormatedOIB>
    <izvorni_sadrzaj>  NAVI MARINA d.o.o. u likvidaciji PULA, OIB 10733376077</izvorni_sadrzaj>
    <derivirana_varijabla naziv="DomainObject.Predmet.ProtustrankaFormatedOIB_1">  NAVI MARINA d.o.o. u likvidaciji PULA, OIB 10733376077</derivirana_varijabla>
  </DomainObject.Predmet.ProtustrankaFormatedOIB>
  <DomainObject.Predmet.ProtustrankaFormatedWithAdress>
    <izvorni_sadrzaj> NAVI MARINA d.o.o. u likvidaciji PULA, Pazinska 16, 52100 Pula</izvorni_sadrzaj>
    <derivirana_varijabla naziv="DomainObject.Predmet.ProtustrankaFormatedWithAdress_1"> NAVI MARINA d.o.o. u likvidaciji PULA, Pazinska 16, 52100 Pula</derivirana_varijabla>
  </DomainObject.Predmet.ProtustrankaFormatedWithAdress>
  <DomainObject.Predmet.ProtustrankaFormatedWithAdressOIB>
    <izvorni_sadrzaj> NAVI MARINA d.o.o. u likvidaciji PULA, OIB 10733376077, Pazinska 16, 52100 Pula</izvorni_sadrzaj>
    <derivirana_varijabla naziv="DomainObject.Predmet.ProtustrankaFormatedWithAdressOIB_1"> NAVI MARINA d.o.o. u likvidaciji PULA, OIB 10733376077, Pazinska 16, 52100 Pula</derivirana_varijabla>
  </DomainObject.Predmet.ProtustrankaFormatedWithAdressOIB>
  <DomainObject.Predmet.ProtustrankaWithAdress>
    <izvorni_sadrzaj>NAVI MARINA d.o.o. u likvidaciji PULA Pazinska 16, 52100 Pula</izvorni_sadrzaj>
    <derivirana_varijabla naziv="DomainObject.Predmet.ProtustrankaWithAdress_1">NAVI MARINA d.o.o. u likvidaciji PULA Pazinska 16, 52100 Pula</derivirana_varijabla>
  </DomainObject.Predmet.ProtustrankaWithAdress>
  <DomainObject.Predmet.ProtustrankaWithAdressOIB>
    <izvorni_sadrzaj>NAVI MARINA d.o.o. u likvidaciji PULA, OIB 10733376077, Pazinska 16, 52100 Pula</izvorni_sadrzaj>
    <derivirana_varijabla naziv="DomainObject.Predmet.ProtustrankaWithAdressOIB_1">NAVI MARINA d.o.o. u likvidaciji PULA, OIB 10733376077, Pazinska 16, 52100 Pula</derivirana_varijabla>
  </DomainObject.Predmet.ProtustrankaWithAdressOIB>
  <DomainObject.Predmet.ProtustrankaNazivFormated>
    <izvorni_sadrzaj>NAVI MARINA d.o.o. u likvidaciji PULA</izvorni_sadrzaj>
    <derivirana_varijabla naziv="DomainObject.Predmet.ProtustrankaNazivFormated_1">NAVI MARINA d.o.o. u likvidaciji PULA</derivirana_varijabla>
  </DomainObject.Predmet.ProtustrankaNazivFormated>
  <DomainObject.Predmet.ProtustrankaNazivFormatedOIB>
    <izvorni_sadrzaj>NAVI MARINA d.o.o. u likvidaciji PULA, OIB 10733376077</izvorni_sadrzaj>
    <derivirana_varijabla naziv="DomainObject.Predmet.ProtustrankaNazivFormatedOIB_1">NAVI MARINA d.o.o. u likvidaciji PULA, OIB 10733376077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Mario Kruljac, ZAGREB</izvorni_sadrzaj>
    <derivirana_varijabla naziv="DomainObject.Predmet.StrankaFormated_1">  likvidator Mario Kruljac, ZAGREB</derivirana_varijabla>
  </DomainObject.Predmet.StrankaFormated>
  <DomainObject.Predmet.StrankaFormatedOIB>
    <izvorni_sadrzaj>  likvidator Mario Kruljac, ZAGREB, OIB 71662187161</izvorni_sadrzaj>
    <derivirana_varijabla naziv="DomainObject.Predmet.StrankaFormatedOIB_1">  likvidator Mario Kruljac, ZAGREB, OIB 71662187161</derivirana_varijabla>
  </DomainObject.Predmet.StrankaFormatedOIB>
  <DomainObject.Predmet.StrankaFormatedWithAdress>
    <izvorni_sadrzaj> likvidator Mario Kruljac, ZAGREB, Vinogradska Cesta 27, 10000 Zagreb</izvorni_sadrzaj>
    <derivirana_varijabla naziv="DomainObject.Predmet.StrankaFormatedWithAdress_1"> likvidator Mario Kruljac, ZAGREB, Vinogradska Cesta 27, 10000 Zagreb</derivirana_varijabla>
  </DomainObject.Predmet.StrankaFormatedWithAdress>
  <DomainObject.Predmet.StrankaFormatedWithAdressOIB>
    <izvorni_sadrzaj> likvidator Mario Kruljac, ZAGREB, OIB 71662187161, Vinogradska Cesta 27, 10000 Zagreb</izvorni_sadrzaj>
    <derivirana_varijabla naziv="DomainObject.Predmet.StrankaFormatedWithAdressOIB_1"> likvidator Mario Kruljac, ZAGREB, OIB 71662187161, Vinogradska Cesta 27, 10000 Zagreb</derivirana_varijabla>
  </DomainObject.Predmet.StrankaFormatedWithAdressOIB>
  <DomainObject.Predmet.StrankaWithAdress>
    <izvorni_sadrzaj>likvidator Mario Kruljac, ZAGREB Vinogradska Cesta 27,10000 Zagreb</izvorni_sadrzaj>
    <derivirana_varijabla naziv="DomainObject.Predmet.StrankaWithAdress_1">likvidator Mario Kruljac, ZAGREB Vinogradska Cesta 27,10000 Zagreb</derivirana_varijabla>
  </DomainObject.Predmet.StrankaWithAdress>
  <DomainObject.Predmet.StrankaWithAdressOIB>
    <izvorni_sadrzaj>likvidator Mario Kruljac, ZAGREB, OIB 71662187161, Vinogradska Cesta 27,10000 Zagreb</izvorni_sadrzaj>
    <derivirana_varijabla naziv="DomainObject.Predmet.StrankaWithAdressOIB_1">likvidator Mario Kruljac, ZAGREB, OIB 71662187161, Vinogradska Cesta 27,10000 Zagreb</derivirana_varijabla>
  </DomainObject.Predmet.StrankaWithAdressOIB>
  <DomainObject.Predmet.StrankaNazivFormated>
    <izvorni_sadrzaj>likvidator Mario Kruljac, ZAGREB</izvorni_sadrzaj>
    <derivirana_varijabla naziv="DomainObject.Predmet.StrankaNazivFormated_1">likvidator Mario Kruljac, ZAGREB</derivirana_varijabla>
  </DomainObject.Predmet.StrankaNazivFormated>
  <DomainObject.Predmet.StrankaNazivFormatedOIB>
    <izvorni_sadrzaj>likvidator Mario Kruljac, ZAGREB, OIB 71662187161</izvorni_sadrzaj>
    <derivirana_varijabla naziv="DomainObject.Predmet.StrankaNazivFormatedOIB_1">likvidator Mario Kruljac, ZAGREB, OIB 71662187161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likvidator Mario Kruljac, ZAGREB</item>
    </izvorni_sadrzaj>
    <derivirana_varijabla naziv="DomainObject.Predmet.StrankaListFormated_1">
      <item>likvidator Mario Kruljac, ZAGREB</item>
    </derivirana_varijabla>
  </DomainObject.Predmet.StrankaListFormated>
  <DomainObject.Predmet.StrankaListFormatedOIB>
    <izvorni_sadrzaj>
      <item>likvidator Mario Kruljac, ZAGREB, OIB 71662187161</item>
    </izvorni_sadrzaj>
    <derivirana_varijabla naziv="DomainObject.Predmet.StrankaListFormatedOIB_1">
      <item>likvidator Mario Kruljac, ZAGREB, OIB 71662187161</item>
    </derivirana_varijabla>
  </DomainObject.Predmet.StrankaListFormatedOIB>
  <DomainObject.Predmet.StrankaListFormatedWithAdress>
    <izvorni_sadrzaj>
      <item>likvidator Mario Kruljac, ZAGREB, Vinogradska Cesta 27, 10000 Zagreb</item>
    </izvorni_sadrzaj>
    <derivirana_varijabla naziv="DomainObject.Predmet.StrankaListFormatedWithAdress_1">
      <item>likvidator Mario Kruljac, ZAGREB, Vinogradska Cesta 27, 10000 Zagreb</item>
    </derivirana_varijabla>
  </DomainObject.Predmet.StrankaListFormatedWithAdress>
  <DomainObject.Predmet.StrankaListFormatedWithAdressOIB>
    <izvorni_sadrzaj>
      <item>likvidator Mario Kruljac, ZAGREB, OIB 71662187161, Vinogradska Cesta 27, 10000 Zagreb</item>
    </izvorni_sadrzaj>
    <derivirana_varijabla naziv="DomainObject.Predmet.StrankaListFormatedWithAdressOIB_1">
      <item>likvidator Mario Kruljac, ZAGREB, OIB 71662187161, Vinogradska Cesta 27, 10000 Zagreb</item>
    </derivirana_varijabla>
  </DomainObject.Predmet.StrankaListFormatedWithAdressOIB>
  <DomainObject.Predmet.StrankaListNazivFormated>
    <izvorni_sadrzaj>
      <item>likvidator Mario Kruljac, ZAGREB</item>
    </izvorni_sadrzaj>
    <derivirana_varijabla naziv="DomainObject.Predmet.StrankaListNazivFormated_1">
      <item>likvidator Mario Kruljac, ZAGREB</item>
    </derivirana_varijabla>
  </DomainObject.Predmet.StrankaListNazivFormated>
  <DomainObject.Predmet.StrankaListNazivFormatedOIB>
    <izvorni_sadrzaj>
      <item>likvidator Mario Kruljac, ZAGREB, OIB 71662187161</item>
    </izvorni_sadrzaj>
    <derivirana_varijabla naziv="DomainObject.Predmet.StrankaListNazivFormatedOIB_1">
      <item>likvidator Mario Kruljac, ZAGREB, OIB 71662187161</item>
    </derivirana_varijabla>
  </DomainObject.Predmet.StrankaListNazivFormatedOIB>
  <DomainObject.Predmet.ProtuStrankaListFormated>
    <izvorni_sadrzaj>
      <item>NAVI MARINA d.o.o. u likvidaciji PULA</item>
    </izvorni_sadrzaj>
    <derivirana_varijabla naziv="DomainObject.Predmet.ProtuStrankaListFormated_1">
      <item>NAVI MARINA d.o.o. u likvidaciji PULA</item>
    </derivirana_varijabla>
  </DomainObject.Predmet.ProtuStrankaListFormated>
  <DomainObject.Predmet.ProtuStrankaListFormatedOIB>
    <izvorni_sadrzaj>
      <item>NAVI MARINA d.o.o. u likvidaciji PULA, OIB 10733376077</item>
    </izvorni_sadrzaj>
    <derivirana_varijabla naziv="DomainObject.Predmet.ProtuStrankaListFormatedOIB_1">
      <item>NAVI MARINA d.o.o. u likvidaciji PULA, OIB 10733376077</item>
    </derivirana_varijabla>
  </DomainObject.Predmet.ProtuStrankaListFormatedOIB>
  <DomainObject.Predmet.ProtuStrankaListFormatedWithAdress>
    <izvorni_sadrzaj>
      <item>NAVI MARINA d.o.o. u likvidaciji PULA, Pazinska 16, 52100 Pula</item>
    </izvorni_sadrzaj>
    <derivirana_varijabla naziv="DomainObject.Predmet.ProtuStrankaListFormatedWithAdress_1">
      <item>NAVI MARINA d.o.o. u likvidaciji PULA, Pazinska 16, 52100 Pula</item>
    </derivirana_varijabla>
  </DomainObject.Predmet.ProtuStrankaListFormatedWithAdress>
  <DomainObject.Predmet.ProtuStrankaListFormatedWithAdressOIB>
    <izvorni_sadrzaj>
      <item>NAVI MARINA d.o.o. u likvidaciji PULA, OIB 10733376077, Pazinska 16, 52100 Pula</item>
    </izvorni_sadrzaj>
    <derivirana_varijabla naziv="DomainObject.Predmet.ProtuStrankaListFormatedWithAdressOIB_1">
      <item>NAVI MARINA d.o.o. u likvidaciji PULA, OIB 10733376077, Pazinska 16, 52100 Pula</item>
    </derivirana_varijabla>
  </DomainObject.Predmet.ProtuStrankaListFormatedWithAdressOIB>
  <DomainObject.Predmet.ProtuStrankaListNazivFormated>
    <izvorni_sadrzaj>
      <item>NAVI MARINA d.o.o. u likvidaciji PULA</item>
    </izvorni_sadrzaj>
    <derivirana_varijabla naziv="DomainObject.Predmet.ProtuStrankaListNazivFormated_1">
      <item>NAVI MARINA d.o.o. u likvidaciji PULA</item>
    </derivirana_varijabla>
  </DomainObject.Predmet.ProtuStrankaListNazivFormated>
  <DomainObject.Predmet.ProtuStrankaListNazivFormatedOIB>
    <izvorni_sadrzaj>
      <item>NAVI MARINA d.o.o. u likvidaciji PULA, OIB 10733376077</item>
    </izvorni_sadrzaj>
    <derivirana_varijabla naziv="DomainObject.Predmet.ProtuStrankaListNazivFormatedOIB_1">
      <item>NAVI MARINA d.o.o. u likvidaciji PULA, OIB 10733376077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Mario Kruljac, ZAGREB</izvorni_sadrzaj>
    <derivirana_varijabla naziv="DomainObject.Predmet.StrankaIDrugi_1">likvidator Mario Kruljac, ZAGREB</derivirana_varijabla>
  </DomainObject.Predmet.StrankaIDrugi>
  <DomainObject.Predmet.ProtustrankaIDrugi>
    <izvorni_sadrzaj>NAVI MARINA d.o.o. u likvidaciji PULA</izvorni_sadrzaj>
    <derivirana_varijabla naziv="DomainObject.Predmet.ProtustrankaIDrugi_1">NAVI MARINA d.o.o. u likvidaciji PULA</derivirana_varijabla>
  </DomainObject.Predmet.ProtustrankaIDrugi>
  <DomainObject.Predmet.StrankaIDrugiAdressOIB>
    <izvorni_sadrzaj>likvidator Mario Kruljac, ZAGREB, OIB 71662187161, Vinogradska Cesta 27, 10000 Zagreb</izvorni_sadrzaj>
    <derivirana_varijabla naziv="DomainObject.Predmet.StrankaIDrugiAdressOIB_1">likvidator Mario Kruljac, ZAGREB, OIB 71662187161, Vinogradska Cesta 27, 10000 Zagreb</derivirana_varijabla>
  </DomainObject.Predmet.StrankaIDrugiAdressOIB>
  <DomainObject.Predmet.ProtustrankaIDrugiAdressOIB>
    <izvorni_sadrzaj>NAVI MARINA d.o.o. u likvidaciji PULA, OIB 10733376077, Pazinska 16, 52100 Pula</izvorni_sadrzaj>
    <derivirana_varijabla naziv="DomainObject.Predmet.ProtustrankaIDrugiAdressOIB_1">NAVI MARINA d.o.o. u likvidaciji PULA, OIB 10733376077, Pazinska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Mario Kruljac, ZAGREB</item>
      <item>NAVI MARINA d.o.o. u likvidaciji PULA</item>
    </izvorni_sadrzaj>
    <derivirana_varijabla naziv="DomainObject.Predmet.SudioniciListNaziv_1">
      <item>likvidator Mario Kruljac, ZAGREB</item>
      <item>NAVI MARINA d.o.o. u likvidaciji PULA</item>
    </derivirana_varijabla>
  </DomainObject.Predmet.SudioniciListNaziv>
  <DomainObject.Predmet.SudioniciListAdressOIB>
    <izvorni_sadrzaj>
      <item>likvidator Mario Kruljac, ZAGREB, OIB 71662187161, Vinogradska Cesta 27,10000 Zagreb</item>
      <item>NAVI MARINA d.o.o. u likvidaciji PULA, OIB 10733376077, Pazinska 16,52100 Pula</item>
    </izvorni_sadrzaj>
    <derivirana_varijabla naziv="DomainObject.Predmet.SudioniciListAdressOIB_1">
      <item>likvidator Mario Kruljac, ZAGREB, OIB 71662187161, Vinogradska Cesta 27,10000 Zagreb</item>
      <item>NAVI MARINA d.o.o. u likvidaciji PULA, OIB 10733376077, Pazinska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71662187161</item>
      <item>, OIB 10733376077</item>
    </izvorni_sadrzaj>
    <derivirana_varijabla naziv="DomainObject.Predmet.SudioniciListNazivOIB_1">
      <item>, OIB 71662187161</item>
      <item>, OIB 10733376077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1143</properties:Characters>
  <properties:Lines>41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2017-03-29T06:58:00Z</dcterms:created>
  <dc:creator>Ivan Dujić</dc:creator>
  <cp:lastModifiedBy>Sanja Prodan</cp:lastModifiedBy>
  <cp:lastPrinted>2017-03-29T08:05:00Z</cp:lastPrinted>
  <dcterms:modified xmlns:xsi="http://www.w3.org/2001/XMLSchema-instance" xsi:type="dcterms:W3CDTF">2017-03-29T08:05:00Z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