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01fb" w14:paraId="0b201fb" w:rsidRDefault="003D043E" w:rsidP="003D043E" w:rsidR="003D043E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D043E" w:rsidP="003D043E" w:rsidR="003D04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D043E" w:rsidP="003D043E" w:rsidR="003D043E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D043E" w:rsidP="003D043E" w:rsidR="003D043E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D043E" w:rsidP="003D043E" w:rsidR="003D043E">
      <w:pPr>
        <w:spacing w:after="0"/>
        <w:rPr>
          <w:lang w:eastAsia="hr-HR"/>
        </w:rPr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center"/>
      </w:pPr>
      <w:r>
        <w:t>U  I M E  R E P U B L I K E  H R V A T S K E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center"/>
      </w:pPr>
      <w:r>
        <w:t>R J E Š E NJ E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SEMINE j.d.o.o., OIB: 50459760195 sa sjedištem u Ulica Ivana Gundulića 102, 48260 Križevci, dana 19. svibnja 2017.,</w:t>
      </w:r>
    </w:p>
    <w:p w:rsidRDefault="003D043E" w:rsidP="003D043E" w:rsidR="003D043E">
      <w:pPr>
        <w:spacing w:after="0"/>
        <w:jc w:val="both"/>
      </w:pPr>
    </w:p>
    <w:p w:rsidRDefault="003D043E" w:rsidP="003D043E" w:rsidR="003D043E">
      <w:pPr>
        <w:spacing w:after="0"/>
        <w:jc w:val="both"/>
      </w:pPr>
    </w:p>
    <w:p w:rsidRDefault="003D043E" w:rsidP="003D043E" w:rsidR="003D043E">
      <w:pPr>
        <w:spacing w:after="0"/>
        <w:jc w:val="center"/>
      </w:pPr>
      <w:r>
        <w:t>r i j e š i o  j e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both"/>
      </w:pPr>
      <w:r>
        <w:tab/>
        <w:t>I Otvara se stečajni postupak nad stečajnim dužnikom SEMINE j.d.o.o., OIB: 50459760195 sa sjedištem u Ulica Ivana Gundulića 102, 48260 Križevci, s danom 19. svibnja 2017. u 14,30 sati.</w:t>
      </w:r>
    </w:p>
    <w:p w:rsidRDefault="003D043E" w:rsidP="003D043E" w:rsidR="003D043E">
      <w:pPr>
        <w:spacing w:after="0"/>
        <w:jc w:val="both"/>
      </w:pPr>
    </w:p>
    <w:p w:rsidRDefault="003D043E" w:rsidP="003D043E" w:rsidR="003D043E">
      <w:pPr>
        <w:spacing w:after="0"/>
        <w:jc w:val="both"/>
        <w:rPr>
          <w:szCs w:val="20"/>
        </w:rPr>
      </w:pPr>
      <w:r>
        <w:tab/>
        <w:t>II Zaključuje se stečajni postupak nad stečajnim dužnikom SEMINE j.d.o.o., OIB: 50459760195 sa sjedištem u Ulica Ivana Gundulića 102, 48260 Križevci.</w:t>
      </w:r>
    </w:p>
    <w:p w:rsidRDefault="003D043E" w:rsidP="003D043E" w:rsidR="003D043E">
      <w:pPr>
        <w:spacing w:after="0"/>
        <w:jc w:val="both"/>
      </w:pPr>
    </w:p>
    <w:p w:rsidRDefault="003D043E" w:rsidP="003D043E" w:rsidR="003D043E">
      <w:pPr>
        <w:spacing w:after="0"/>
        <w:jc w:val="both"/>
      </w:pPr>
      <w:r>
        <w:tab/>
        <w:t xml:space="preserve">III Za stečajnog upravitelja imenuje se Domagoj </w:t>
      </w:r>
      <w:proofErr w:type="spellStart"/>
      <w:r>
        <w:t>Repač</w:t>
      </w:r>
      <w:proofErr w:type="spellEnd"/>
      <w:r>
        <w:t xml:space="preserve">, </w:t>
      </w:r>
      <w:proofErr w:type="spellStart"/>
      <w:r>
        <w:t>Đorđićeva</w:t>
      </w:r>
      <w:proofErr w:type="spellEnd"/>
      <w:r>
        <w:t xml:space="preserve"> 24, Zagreb, OIB: 24977406612.</w:t>
      </w:r>
    </w:p>
    <w:p w:rsidRDefault="003D043E" w:rsidP="003D043E" w:rsidR="003D043E">
      <w:pPr>
        <w:spacing w:after="0"/>
        <w:jc w:val="both"/>
        <w:rPr>
          <w:color w:val="FF0000"/>
        </w:rPr>
      </w:pPr>
    </w:p>
    <w:p w:rsidRDefault="003D043E" w:rsidP="003D043E" w:rsidR="003D043E">
      <w:pPr>
        <w:spacing w:after="0"/>
        <w:jc w:val="both"/>
      </w:pPr>
      <w:r>
        <w:tab/>
        <w:t>IV Ovo rješenje objavit će se na e-oglasnoj ploči suda.</w:t>
      </w:r>
    </w:p>
    <w:p w:rsidRDefault="003D043E" w:rsidP="003D043E" w:rsidR="003D043E">
      <w:pPr>
        <w:spacing w:after="0"/>
        <w:jc w:val="both"/>
      </w:pPr>
    </w:p>
    <w:p w:rsidRDefault="003D043E" w:rsidP="003D043E" w:rsidR="003D043E">
      <w:pPr>
        <w:spacing w:after="0"/>
        <w:jc w:val="both"/>
      </w:pPr>
      <w:r>
        <w:tab/>
        <w:t>V Po pravomoćnosti ovoga rješenja stečajni dužnik SEMINE j.d.o.o., OIB: 50459760195 sa sjedištem u Ulica Ivana Gundulića 102, 48260 Križevci, bit će brisan iz sudskog registra.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center"/>
      </w:pPr>
      <w:r>
        <w:t>Obrazloženje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both"/>
      </w:pPr>
      <w:r>
        <w:tab/>
        <w:t xml:space="preserve">Predlagatelj je dana 9. kolovoza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  <w:jc w:val="center"/>
      </w:pPr>
      <w:r>
        <w:t>U Varaždinu, 19. svibnja 2017.</w:t>
      </w:r>
    </w:p>
    <w:p w:rsidRDefault="003D043E" w:rsidP="003D043E" w:rsidR="003D043E">
      <w:pPr>
        <w:spacing w:after="0"/>
      </w:pPr>
      <w:r>
        <w:t xml:space="preserve">                                                                                                  </w:t>
      </w:r>
    </w:p>
    <w:p w:rsidRDefault="003D043E" w:rsidP="003D043E" w:rsidR="003D043E">
      <w:pPr>
        <w:spacing w:after="0"/>
      </w:pPr>
      <w:r>
        <w:t xml:space="preserve">     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Hugo </w:t>
      </w:r>
      <w:proofErr w:type="spellStart"/>
      <w:r>
        <w:t>Wedemeyer</w:t>
      </w:r>
      <w:proofErr w:type="spellEnd"/>
      <w:r w:rsidR="0092550D">
        <w:t>, v.r.</w:t>
      </w:r>
      <w:bookmarkStart w:name="_GoBack" w:id="0"/>
      <w:bookmarkEnd w:id="0"/>
    </w:p>
    <w:p w:rsidRDefault="003D043E" w:rsidP="003D043E" w:rsidR="003D043E">
      <w:pPr>
        <w:spacing w:after="0"/>
      </w:pPr>
      <w:r>
        <w:t xml:space="preserve"> 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  <w:r>
        <w:t xml:space="preserve">                              </w:t>
      </w:r>
    </w:p>
    <w:p w:rsidRDefault="003D043E" w:rsidP="003D043E" w:rsidR="003D043E">
      <w:pPr>
        <w:spacing w:after="0"/>
      </w:pPr>
      <w:r>
        <w:tab/>
        <w:t>Uputa o pravnom lijeku:</w:t>
      </w:r>
    </w:p>
    <w:p w:rsidRDefault="003D043E" w:rsidP="003D043E" w:rsidR="003D043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D043E" w:rsidP="003D043E" w:rsidR="003D043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</w:p>
    <w:p w:rsidRDefault="003D043E" w:rsidP="003D043E" w:rsidR="003D043E">
      <w:pPr>
        <w:spacing w:after="0"/>
      </w:pPr>
      <w:r>
        <w:t>DNA:</w:t>
      </w:r>
    </w:p>
    <w:p w:rsidRDefault="003D043E" w:rsidP="003D043E" w:rsidR="003D043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D043E" w:rsidP="003D043E" w:rsidR="003D043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Dužnik SEMINE j.d.o.o., Ulica Ivana Gundulića 102, 48260 Križevci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Direktor dužnika Saša Jurić, Ulica Ivana Gundulića 102, Križevci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 w:rsidR="00EA0C02">
        <w:t xml:space="preserve">Domagoj </w:t>
      </w:r>
      <w:proofErr w:type="spellStart"/>
      <w:r w:rsidR="00EA0C02">
        <w:t>Repač</w:t>
      </w:r>
      <w:proofErr w:type="spellEnd"/>
      <w:r w:rsidR="00EA0C02">
        <w:t xml:space="preserve">, </w:t>
      </w:r>
      <w:proofErr w:type="spellStart"/>
      <w:r w:rsidR="00EA0C02">
        <w:t>Đorđićeva</w:t>
      </w:r>
      <w:proofErr w:type="spellEnd"/>
      <w:r w:rsidR="00EA0C02">
        <w:t xml:space="preserve"> 24, Zagreb</w:t>
      </w:r>
    </w:p>
    <w:p w:rsidRDefault="003D043E" w:rsidP="003D043E" w:rsidR="003D043E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D043E" w:rsidP="003D043E" w:rsidR="003D043E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240" w:rsidP="00537B78" w:rsidR="00565240">
      <w:r>
        <w:separator/>
      </w:r>
    </w:p>
  </w:endnote>
  <w:endnote w:id="0" w:type="continuationSeparator">
    <w:p w:rsidRDefault="00565240" w:rsidP="00537B78" w:rsidR="00565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240" w:rsidP="00537B78" w:rsidR="00565240">
      <w:r>
        <w:separator/>
      </w:r>
    </w:p>
  </w:footnote>
  <w:footnote w:id="0" w:type="continuationSeparator">
    <w:p w:rsidRDefault="00565240" w:rsidP="00537B78" w:rsidR="00565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43E" w:rsidR="008333A9">
    <w:pPr>
      <w:pStyle w:val="Zaglavlje"/>
    </w:pPr>
    <w:r>
      <w:rPr>
        <w:rStyle w:val="PozadinaSvijetloCrvena"/>
        <w:shd w:fill="auto" w:color="auto" w:val="clear"/>
      </w:rPr>
      <w:t>Poslovni broj: 6 St-939/16-4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F01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3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240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50D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C0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770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96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St-939/2016-4</izvorni_sadrzaj>
    <derivirana_varijabla naziv="DomainObject.Oznaka_1">St-939/2016-4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SEMINE jednostavno društvo s ograničenom odgovornošću za trgovinu i prijevoz</izvorni_sadrzaj>
    <derivirana_varijabla naziv="DomainObject.Predmet.ProtustrankaFormated_1">  SEMINE jednostavno društvo s ograničenom odgovornošću za trgovinu i prijevoz</derivirana_varijabla>
  </DomainObject.Predmet.ProtustrankaFormated>
  <DomainObject.Predmet.ProtustrankaFormatedOIB>
    <izvorni_sadrzaj>  SEMINE jednostavno društvo s ograničenom odgovornošću za trgovinu i prijevoz, OIB 50459760195</izvorni_sadrzaj>
    <derivirana_varijabla naziv="DomainObject.Predmet.ProtustrankaFormatedOIB_1">  SEMINE jednostavno društvo s ograničenom odgovornošću za trgovinu i prijevoz, OIB 50459760195</derivirana_varijabla>
  </DomainObject.Predmet.ProtustrankaFormatedOIB>
  <DomainObject.Predmet.ProtustrankaFormatedWithAdress>
    <izvorni_sadrzaj> SEMINE jednostavno društvo s ograničenom odgovornošću za trgovinu i prijevoz, Ulica Ivana Gundulića 102, 48260 Križevci</izvorni_sadrzaj>
    <derivirana_varijabla naziv="DomainObject.Predmet.ProtustrankaFormatedWithAdress_1"> SEMINE jednostavno društvo s ograničenom odgovornošću za trgovinu i prijevoz, Ulica Ivana Gundulića 102, 48260 Križevci</derivirana_varijabla>
  </DomainObject.Predmet.ProtustrankaFormatedWithAdress>
  <DomainObject.Predmet.ProtustrankaFormatedWithAdressOIB>
    <izvorni_sadrzaj> SEMINE jednostavno društvo s ograničenom odgovornošću za trgovinu i prijevoz, OIB 50459760195, Ulica Ivana Gundulića 102, 48260 Križevci</izvorni_sadrzaj>
    <derivirana_varijabla naziv="DomainObject.Predmet.ProtustrankaFormatedWithAdressOIB_1"> SEMINE jednostavno društvo s ograničenom odgovornošću za trgovinu i prijevoz, OIB 50459760195, Ulica Ivana Gundulića 102, 48260 Križevci</derivirana_varijabla>
  </DomainObject.Predmet.ProtustrankaFormatedWithAdressOIB>
  <DomainObject.Predmet.ProtustrankaWithAdress>
    <izvorni_sadrzaj>SEMINE jednostavno društvo s ograničenom odgovornošću za trgovinu i prijevoz Ulica Ivana Gundulića 102, 48260 Križevci</izvorni_sadrzaj>
    <derivirana_varijabla naziv="DomainObject.Predmet.ProtustrankaWithAdress_1">SEMINE jednostavno društvo s ograničenom odgovornošću za trgovinu i prijevoz Ulica Ivana Gundulića 102, 48260 Križevci</derivirana_varijabla>
  </DomainObject.Predmet.ProtustrankaWithAdress>
  <DomainObject.Predmet.ProtustrankaWithAdressOIB>
    <izvorni_sadrzaj>SEMINE jednostavno društvo s ograničenom odgovornošću za trgovinu i prijevoz, OIB 50459760195, Ulica Ivana Gundulića 102, 48260 Križevci</izvorni_sadrzaj>
    <derivirana_varijabla naziv="DomainObject.Predmet.ProtustrankaWithAdressOIB_1">SEMINE jednostavno društvo s ograničenom odgovornošću za trgovinu i prijevoz, OIB 50459760195, Ulica Ivana Gundulića 102, 48260 Križevci</derivirana_varijabla>
  </DomainObject.Predmet.ProtustrankaWithAdressOIB>
  <DomainObject.Predmet.ProtustrankaNazivFormated>
    <izvorni_sadrzaj>SEMINE jednostavno društvo s ograničenom odgovornošću za trgovinu i prijevoz</izvorni_sadrzaj>
    <derivirana_varijabla naziv="DomainObject.Predmet.ProtustrankaNazivFormated_1">SEMINE jednostavno društvo s ograničenom odgovornošću za trgovinu i prijevoz</derivirana_varijabla>
  </DomainObject.Predmet.ProtustrankaNazivFormated>
  <DomainObject.Predmet.ProtustrankaNazivFormatedOIB>
    <izvorni_sadrzaj>SEMINE jednostavno društvo s ograničenom odgovornošću za trgovinu i prijevoz, OIB 50459760195</izvorni_sadrzaj>
    <derivirana_varijabla naziv="DomainObject.Predmet.ProtustrankaNazivFormatedOIB_1">SEMINE jednostavno društvo s ograničenom odgovornošću za trgovinu i prijevoz, OIB 50459760195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11308.80</izvorni_sadrzaj>
    <derivirana_varijabla naziv="DomainObject.Predmet.TrenutnaVrijednost_1">11308.80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SEMINE jednostavno društvo s ograničenom odgovornošću za trgovinu i prijevoz</item>
    </izvorni_sadrzaj>
    <derivirana_varijabla naziv="DomainObject.Predmet.ProtuStrankaListFormated_1">
      <item>SEMINE jednostavno društvo s ograničenom odgovornošću za trgovinu i prijevoz</item>
    </derivirana_varijabla>
  </DomainObject.Predmet.ProtuStrankaListFormated>
  <DomainObject.Predmet.ProtuStrankaListFormatedOIB>
    <izvorni_sadrzaj>
      <item>SEMINE jednostavno društvo s ograničenom odgovornošću za trgovinu i prijevoz, OIB 50459760195</item>
    </izvorni_sadrzaj>
    <derivirana_varijabla naziv="DomainObject.Predmet.ProtuStrankaListFormatedOIB_1">
      <item>SEMINE jednostavno društvo s ograničenom odgovornošću za trgovinu i prijevoz, OIB 50459760195</item>
    </derivirana_varijabla>
  </DomainObject.Predmet.ProtuStrankaListFormatedOIB>
  <DomainObject.Predmet.ProtuStrankaListFormatedWithAdress>
    <izvorni_sadrzaj>
      <item>SEMINE jednostavno društvo s ograničenom odgovornošću za trgovinu i prijevoz, Ulica Ivana Gundulića 102, 48260 Križevci</item>
    </izvorni_sadrzaj>
    <derivirana_varijabla naziv="DomainObject.Predmet.ProtuStrankaListFormatedWithAdress_1">
      <item>SEMINE jednostavno društvo s ograničenom odgovornošću za trgovinu i prijevoz, Ulica Ivana Gundulića 102, 48260 Križevci</item>
    </derivirana_varijabla>
  </DomainObject.Predmet.ProtuStrankaListFormatedWithAdress>
  <DomainObject.Predmet.ProtuStrankaListFormatedWithAdressOIB>
    <izvorni_sadrzaj>
      <item>SEMINE jednostavno društvo s ograničenom odgovornošću za trgovinu i prijevoz, OIB 50459760195, Ulica Ivana Gundulića 102, 48260 Križevci</item>
    </izvorni_sadrzaj>
    <derivirana_varijabla naziv="DomainObject.Predmet.ProtuStrankaListFormatedWithAdressOIB_1">
      <item>SEMINE jednostavno društvo s ograničenom odgovornošću za trgovinu i prijevoz, OIB 50459760195, Ulica Ivana Gundulića 102, 48260 Križevci</item>
    </derivirana_varijabla>
  </DomainObject.Predmet.ProtuStrankaListFormatedWithAdressOIB>
  <DomainObject.Predmet.ProtuStrankaListNazivFormated>
    <izvorni_sadrzaj>
      <item>SEMINE jednostavno društvo s ograničenom odgovornošću za trgovinu i prijevoz</item>
    </izvorni_sadrzaj>
    <derivirana_varijabla naziv="DomainObject.Predmet.ProtuStrankaListNazivFormated_1">
      <item>SEMINE jednostavno društvo s ograničenom odgovornošću za trgovinu i prijevoz</item>
    </derivirana_varijabla>
  </DomainObject.Predmet.ProtuStrankaListNazivFormated>
  <DomainObject.Predmet.ProtuStrankaListNazivFormatedOIB>
    <izvorni_sadrzaj>
      <item>SEMINE jednostavno društvo s ograničenom odgovornošću za trgovinu i prijevoz, OIB 50459760195</item>
    </izvorni_sadrzaj>
    <derivirana_varijabla naziv="DomainObject.Predmet.ProtuStrankaListNazivFormatedOIB_1">
      <item>SEMINE jednostavno društvo s ograničenom odgovornošću za trgovinu i prijevoz, OIB 50459760195</item>
    </derivirana_varijabla>
  </DomainObject.Predmet.ProtuStrankaListNazivFormatedOIB>
  <DomainObject.Predmet.OstaliListFormated>
    <izvorni_sadrzaj>
      <item>Trgovački sud u Varaždinu - Sudski registar</item>
      <item>e-Oglasna ploča</item>
    </izvorni_sadrzaj>
    <derivirana_varijabla naziv="DomainObject.Predmet.OstaliListFormated_1">
      <item>Trgovački sud u Varaždinu - Sudski registar</item>
      <item>e-Oglasna ploča</item>
    </derivirana_varijabla>
  </DomainObject.Predmet.OstaliListFormated>
  <DomainObject.Predmet.OstaliListFormatedOIB>
    <izvorni_sadrzaj>
      <item>Trgovački sud u Varaždinu - Sudski registar</item>
      <item>e-Oglasna ploča</item>
    </izvorni_sadrzaj>
    <derivirana_varijabla naziv="DomainObject.Predmet.OstaliListFormatedOIB_1">
      <item>Trgovački sud u Varaždinu - Sudski registar</item>
      <item>e-Oglasna ploča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</izvorni_sadrzaj>
    <derivirana_varijabla naziv="DomainObject.Predmet.OstaliListFormatedWithAdress_1">
      <item>Trgovački sud u Varaždinu - Sudski registar, B.Radića 2, 42000 Varaždin</item>
      <item>e-Oglasna ploča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</izvorni_sadrzaj>
    <derivirana_varijabla naziv="DomainObject.Predmet.OstaliListFormatedWithAdressOIB_1">
      <item>Trgovački sud u Varaždinu - Sudski registar, B.Radića 2, 42000 Varaždin</item>
      <item>e-Oglasna ploča</item>
    </derivirana_varijabla>
  </DomainObject.Predmet.OstaliListFormatedWithAdressOIB>
  <DomainObject.Predmet.OstaliListNazivFormated>
    <izvorni_sadrzaj>
      <item>Trgovački sud u Varaždinu - Sudski registar</item>
      <item>e-Oglasna ploča</item>
    </izvorni_sadrzaj>
    <derivirana_varijabla naziv="DomainObject.Predmet.OstaliListNazivFormated_1">
      <item>Trgovački sud u Varaždinu - Sudski registar</item>
      <item>e-Oglasna ploča</item>
    </derivirana_varijabla>
  </DomainObject.Predmet.OstaliListNazivFormated>
  <DomainObject.Predmet.OstaliListNazivFormatedOIB>
    <izvorni_sadrzaj>
      <item>Trgovački sud u Varaždinu - Sudski registar</item>
      <item>e-Oglasna ploča</item>
    </izvorni_sadrzaj>
    <derivirana_varijabla naziv="DomainObject.Predmet.OstaliListNazivFormatedOIB_1">
      <item>Trgovački sud u Varaždinu - 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St-939/2016-4</izvorni_sadrzaj>
    <derivirana_varijabla naziv="DomainObject.PoslovniBrojDokumenta_1">St-939/2016-4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SEMINE jednostavno društvo s ograničenom odgovornošću za trgovinu i prijevoz</izvorni_sadrzaj>
    <derivirana_varijabla naziv="DomainObject.Predmet.ProtustrankaIDrugi_1">SEMINE jednostavno društvo s ograničenom odgovornošću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SEMINE jednostavno društvo s ograničenom odgovornošću za trgovinu i prijevoz, OIB 50459760195, Ulica Ivana Gundulića 102, 48260 Križevci</izvorni_sadrzaj>
    <derivirana_varijabla naziv="DomainObject.Predmet.ProtustrankaIDrugiAdressOIB_1">SEMINE jednostavno društvo s ograničenom odgovornošću za trgovinu i prijevoz, OIB 50459760195, Ulica Ivana Gundulića 102,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SEMINE jednostavno društvo s ograničenom odgovornošću za trgovinu i prijevoz</item>
      <item>Trgovački sud u Varaždinu - Sudski registar</item>
      <item>e-Oglasna ploča</item>
    </izvorni_sadrzaj>
    <derivirana_varijabla naziv="DomainObject.Predmet.SudioniciListNaziv_1">
      <item>Financijska agencija</item>
      <item>SEMINE jednostavno društvo s ograničenom odgovornošću za trgovinu i prijevoz</item>
      <item>Trgovački sud u Varaždinu - 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SEMINE jednostavno društvo s ograničenom odgovornošću za trgovinu i prijevoz, OIB 50459760195, Ulica Ivana Gundulića 102,48260 Križevci</item>
      <item>Trgovački sud u Varaždinu - 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SEMINE jednostavno društvo s ograničenom odgovornošću za trgovinu i prijevoz, OIB 50459760195, Ulica Ivana Gundulića 102,48260 Križevci</item>
      <item>Trgovački sud u Varaždinu - 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437F6-C48C-440E-8DC7-2B593A272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2789</properties:Characters>
  <properties:Lines>92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2017-05-19T09:23:00Z</cp:lastPrinted>
  <dcterms:modified xmlns:xsi="http://www.w3.org/2001/XMLSchema-instance" xsi:type="dcterms:W3CDTF">2017-05-19T09:23:00Z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