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4898" w14:paraId="30a4898" w:rsidRDefault="0015409D" w:rsidP="0015409D" w:rsidR="0015409D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5A5" w:rsidR="00937084" w:rsidRPr="007D48C6">
      <w:r w:rsidRPr="007D48C6">
        <w:t xml:space="preserve">    </w:t>
      </w:r>
      <w:r w:rsidR="00554FEF" w:rsidRPr="007D48C6">
        <w:t>Republika Hrvatska</w:t>
      </w:r>
    </w:p>
    <w:p w:rsidRDefault="00BE35A5" w:rsidR="00554FEF" w:rsidRPr="007D48C6">
      <w:r w:rsidRPr="007D48C6">
        <w:t>Trgovački sud u Zagrebu</w:t>
      </w:r>
    </w:p>
    <w:p w:rsidRDefault="00BE35A5" w:rsidP="00554FEF" w:rsidR="00554FEF" w:rsidRPr="007D48C6">
      <w:r w:rsidRPr="007D48C6">
        <w:t xml:space="preserve">  </w:t>
      </w:r>
      <w:r w:rsidR="00554FEF" w:rsidRPr="007D48C6">
        <w:t xml:space="preserve">Zagreb, </w:t>
      </w:r>
      <w:proofErr w:type="spellStart"/>
      <w:r w:rsidR="00554FEF" w:rsidRPr="007D48C6">
        <w:t>Amruševa</w:t>
      </w:r>
      <w:proofErr w:type="spellEnd"/>
      <w:r w:rsidR="00554FEF" w:rsidRPr="007D48C6">
        <w:t xml:space="preserve"> 2/II</w:t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F97222">
        <w:t xml:space="preserve">   </w:t>
      </w:r>
      <w:r w:rsidR="00554FEF" w:rsidRPr="007D48C6">
        <w:t>66. St-</w:t>
      </w:r>
      <w:r w:rsidR="00F97222">
        <w:t>616</w:t>
      </w:r>
      <w:r w:rsidR="00554FEF" w:rsidRPr="007D48C6">
        <w:t>/</w:t>
      </w:r>
      <w:r w:rsidR="003622D7" w:rsidRPr="007D48C6">
        <w:t>1</w:t>
      </w:r>
      <w:r w:rsidR="007D7E37" w:rsidRPr="007D48C6">
        <w:t>2</w:t>
      </w:r>
      <w:r w:rsidR="000A01EE">
        <w:t>-42</w:t>
      </w:r>
    </w:p>
    <w:p w:rsidRDefault="0015409D" w:rsidP="00335AF5" w:rsidR="0015409D" w:rsidRPr="00335AF5"/>
    <w:p w:rsidRDefault="0015409D" w:rsidP="00335AF5" w:rsidR="0015409D" w:rsidRPr="00335AF5">
      <w:pPr>
        <w:jc w:val="center"/>
      </w:pPr>
      <w:r w:rsidRPr="00335AF5">
        <w:t>R E P U B L I K A   H R V A T S K A</w:t>
      </w:r>
    </w:p>
    <w:p w:rsidRDefault="00342211" w:rsidP="00554FEF" w:rsidR="00554FEF" w:rsidRPr="007D48C6">
      <w:pPr>
        <w:jc w:val="center"/>
      </w:pPr>
      <w:r w:rsidRPr="007D48C6">
        <w:t>Z</w:t>
      </w:r>
      <w:r w:rsidR="0015409D">
        <w:t xml:space="preserve"> </w:t>
      </w:r>
      <w:r w:rsidRPr="007D48C6">
        <w:t>A</w:t>
      </w:r>
      <w:r w:rsidR="0015409D">
        <w:t xml:space="preserve"> </w:t>
      </w:r>
      <w:r w:rsidRPr="007D48C6">
        <w:t>K</w:t>
      </w:r>
      <w:r w:rsidR="0015409D">
        <w:t xml:space="preserve"> </w:t>
      </w:r>
      <w:r w:rsidRPr="007D48C6">
        <w:t>L</w:t>
      </w:r>
      <w:r w:rsidR="0015409D">
        <w:t xml:space="preserve"> </w:t>
      </w:r>
      <w:r w:rsidRPr="007D48C6">
        <w:t>J</w:t>
      </w:r>
      <w:r w:rsidR="0015409D">
        <w:t xml:space="preserve"> </w:t>
      </w:r>
      <w:r w:rsidRPr="007D48C6">
        <w:t>U</w:t>
      </w:r>
      <w:r w:rsidR="0015409D">
        <w:t xml:space="preserve"> </w:t>
      </w:r>
      <w:r w:rsidRPr="007D48C6">
        <w:t>Č</w:t>
      </w:r>
      <w:r w:rsidR="0015409D">
        <w:t xml:space="preserve"> </w:t>
      </w:r>
      <w:r w:rsidRPr="007D48C6">
        <w:t>A</w:t>
      </w:r>
      <w:r w:rsidR="0015409D">
        <w:t xml:space="preserve"> </w:t>
      </w:r>
      <w:r w:rsidRPr="007D48C6">
        <w:t>K</w:t>
      </w:r>
    </w:p>
    <w:p w:rsidRDefault="00554FEF" w:rsidP="00554FEF" w:rsidR="00554FEF" w:rsidRPr="007D48C6">
      <w:pPr>
        <w:jc w:val="center"/>
      </w:pPr>
    </w:p>
    <w:p w:rsidRDefault="007D7E37" w:rsidP="007D7E37" w:rsidR="007D7E37" w:rsidRPr="007D48C6">
      <w:pPr>
        <w:ind w:firstLine="708"/>
        <w:jc w:val="both"/>
        <w:rPr>
          <w:b/>
        </w:rPr>
      </w:pPr>
      <w:r w:rsidRPr="007D48C6">
        <w:t xml:space="preserve">Trgovački sud u Zagrebu po sucu pojedincu Mislavu Kolakušiću, kao stečajnom sucu u stečajnom postupku nad dužnikom </w:t>
      </w:r>
      <w:r w:rsidR="00F97222" w:rsidRPr="00F97222">
        <w:t xml:space="preserve">GIPSMONT d.o.o., Zaprešić, Pere Devčića 63, </w:t>
      </w:r>
      <w:proofErr w:type="spellStart"/>
      <w:r w:rsidR="00F97222" w:rsidRPr="00F97222">
        <w:t>MBS</w:t>
      </w:r>
      <w:proofErr w:type="spellEnd"/>
      <w:r w:rsidR="00F97222" w:rsidRPr="00F97222">
        <w:t xml:space="preserve">:080129595, </w:t>
      </w:r>
      <w:proofErr w:type="spellStart"/>
      <w:r w:rsidR="00F97222" w:rsidRPr="00F97222">
        <w:t>OIB</w:t>
      </w:r>
      <w:proofErr w:type="spellEnd"/>
      <w:r w:rsidR="00F97222" w:rsidRPr="00F97222">
        <w:t>:21566532350</w:t>
      </w:r>
      <w:r w:rsidRPr="007D48C6">
        <w:t xml:space="preserve">, </w:t>
      </w:r>
      <w:r w:rsidR="003B08F1">
        <w:t>6</w:t>
      </w:r>
      <w:r w:rsidR="009E0BD7" w:rsidRPr="007D48C6">
        <w:t xml:space="preserve">. </w:t>
      </w:r>
      <w:r w:rsidR="003B08F1">
        <w:t>prosinca</w:t>
      </w:r>
      <w:r w:rsidRPr="007D48C6">
        <w:t xml:space="preserve"> 201</w:t>
      </w:r>
      <w:r w:rsidR="008E185F">
        <w:t>7</w:t>
      </w:r>
      <w:r w:rsidRPr="007D48C6">
        <w:t>.</w:t>
      </w:r>
    </w:p>
    <w:p w:rsidRDefault="00BC4C40" w:rsidP="00554FEF" w:rsidR="00BC4C40" w:rsidRPr="007D48C6">
      <w:pPr>
        <w:ind w:firstLine="708"/>
        <w:jc w:val="both"/>
      </w:pPr>
    </w:p>
    <w:p w:rsidRDefault="00342211" w:rsidP="00342211" w:rsidR="00554FEF" w:rsidRPr="007D48C6">
      <w:pPr>
        <w:jc w:val="center"/>
      </w:pPr>
      <w:r w:rsidRPr="007D48C6">
        <w:t xml:space="preserve"> z a k l</w:t>
      </w:r>
      <w:r w:rsidR="007D48C6">
        <w:t xml:space="preserve"> </w:t>
      </w:r>
      <w:r w:rsidRPr="007D48C6">
        <w:t>j u č i o</w:t>
      </w:r>
      <w:r w:rsidR="00CD1078" w:rsidRPr="007D48C6">
        <w:t xml:space="preserve">  </w:t>
      </w:r>
      <w:r w:rsidR="00554FEF" w:rsidRPr="007D48C6">
        <w:t>j e</w:t>
      </w:r>
    </w:p>
    <w:p w:rsidRDefault="00554FEF" w:rsidP="00554FEF" w:rsidR="00554FEF" w:rsidRPr="007D48C6">
      <w:pPr>
        <w:ind w:firstLine="708"/>
        <w:jc w:val="center"/>
      </w:pPr>
    </w:p>
    <w:p w:rsidRDefault="003B08F1" w:rsidP="000A01EE" w:rsidR="003B08F1">
      <w:pPr>
        <w:jc w:val="both"/>
      </w:pPr>
      <w:r>
        <w:tab/>
        <w:t xml:space="preserve">Nalaže se stečajnom upravitelju </w:t>
      </w:r>
      <w:r w:rsidRPr="003B08F1">
        <w:t xml:space="preserve">IRENA KELAVA, Zagreb, </w:t>
      </w:r>
      <w:proofErr w:type="spellStart"/>
      <w:r w:rsidRPr="003B08F1">
        <w:t>Gredička</w:t>
      </w:r>
      <w:proofErr w:type="spellEnd"/>
      <w:r w:rsidRPr="003B08F1">
        <w:t xml:space="preserve"> 23, </w:t>
      </w:r>
      <w:proofErr w:type="spellStart"/>
      <w:r w:rsidRPr="003B08F1">
        <w:t>OIB</w:t>
      </w:r>
      <w:proofErr w:type="spellEnd"/>
      <w:r w:rsidRPr="003B08F1">
        <w:t>:65378158056</w:t>
      </w:r>
      <w:r>
        <w:t xml:space="preserve"> u roku od 8 dana dostaviti pisano izvješće o tijeku stečajnog postupka i unovčenja imovine dužnika.</w:t>
      </w:r>
      <w:r w:rsidR="00146F22" w:rsidRPr="007D48C6">
        <w:tab/>
      </w:r>
      <w:r w:rsidR="00F97222">
        <w:t xml:space="preserve"> </w:t>
      </w:r>
    </w:p>
    <w:p w:rsidRDefault="00006FBA" w:rsidP="00006FBA" w:rsidR="00006FBA" w:rsidRPr="007D48C6">
      <w:pPr>
        <w:jc w:val="center"/>
      </w:pPr>
      <w:r w:rsidRPr="007D48C6">
        <w:t xml:space="preserve">U Zagrebu </w:t>
      </w:r>
      <w:r w:rsidR="003B08F1">
        <w:t>6</w:t>
      </w:r>
      <w:r w:rsidR="006F297C" w:rsidRPr="007D48C6">
        <w:t xml:space="preserve">. </w:t>
      </w:r>
      <w:r w:rsidR="003B08F1">
        <w:t>prosinca</w:t>
      </w:r>
      <w:r w:rsidR="006F297C" w:rsidRPr="007D48C6">
        <w:t xml:space="preserve"> 201</w:t>
      </w:r>
      <w:r w:rsidR="003B08F1">
        <w:t>7</w:t>
      </w:r>
      <w:r w:rsidR="006F297C" w:rsidRPr="007D48C6">
        <w:t>.</w:t>
      </w:r>
    </w:p>
    <w:p w:rsidRDefault="00006FBA" w:rsidP="00006FBA" w:rsidR="00006FBA" w:rsidRPr="007D48C6">
      <w:pPr>
        <w:jc w:val="both"/>
      </w:pPr>
    </w:p>
    <w:p w:rsidRDefault="00006FBA" w:rsidP="00006FBA" w:rsidR="00006FBA" w:rsidRPr="007D48C6">
      <w:pPr>
        <w:jc w:val="both"/>
      </w:pP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  <w:t>SUDAC:</w:t>
      </w:r>
    </w:p>
    <w:p w:rsidRDefault="00006FBA" w:rsidP="00BE35A5" w:rsidR="00224EA5">
      <w:pPr>
        <w:jc w:val="both"/>
      </w:pP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  <w:t>Mislav Kolakušić</w:t>
      </w:r>
      <w:r w:rsidR="00EE602B">
        <w:t xml:space="preserve"> v. r. </w:t>
      </w:r>
    </w:p>
    <w:p w:rsidRDefault="00006FBA" w:rsidP="00006FBA" w:rsidR="00006FBA" w:rsidRPr="0015409D">
      <w:pPr>
        <w:jc w:val="both"/>
      </w:pPr>
      <w:r w:rsidRPr="0015409D">
        <w:t>UPUTA O PRAVNOM LIJEKU:</w:t>
      </w:r>
    </w:p>
    <w:p w:rsidRDefault="00006FBA" w:rsidP="00006FBA" w:rsidR="00006FBA">
      <w:pPr>
        <w:jc w:val="both"/>
      </w:pPr>
      <w:r w:rsidRPr="007D48C6">
        <w:t>Protiv ovog zaključka nije dopuštena žalba (čl.11. t.9. SZ-a)</w:t>
      </w:r>
      <w:r w:rsidR="0015409D">
        <w:t>.</w:t>
      </w:r>
    </w:p>
    <w:p w:rsidRDefault="0015409D" w:rsidP="00006FBA" w:rsidR="0015409D">
      <w:pPr>
        <w:jc w:val="both"/>
      </w:pPr>
    </w:p>
    <w:p w:rsidRDefault="00EE602B" w:rsidP="00006FBA" w:rsidR="00EE60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EE602B" w:rsidP="00006FBA" w:rsidR="00EE602B" w:rsidRPr="007D48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15409D" w:rsidR="00EE602B" w:rsidRPr="007D48C6">
      <w:headerReference w:type="even" r:id="rId10"/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93F" w:rsidR="009E293F">
      <w:r>
        <w:separator/>
      </w:r>
    </w:p>
  </w:endnote>
  <w:endnote w:id="0" w:type="continuationSeparator">
    <w:p w:rsidRDefault="009E293F" w:rsidR="009E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93F" w:rsidR="009E293F">
      <w:r>
        <w:separator/>
      </w:r>
    </w:p>
  </w:footnote>
  <w:footnote w:id="0" w:type="continuationSeparator">
    <w:p w:rsidRDefault="009E293F" w:rsidR="009E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E3" w:rsidP="00593F0B" w:rsidR="00563A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3AE3" w:rsidR="00563A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E3" w:rsidP="00593F0B" w:rsidR="00563A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AE3" w:rsidP="00834131" w:rsidR="00563AE3">
    <w:pPr>
      <w:pStyle w:val="Zaglavlje"/>
      <w:jc w:val="right"/>
    </w:pPr>
    <w:r>
      <w:t>St-616/12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BB5E73"/>
    <w:multiLevelType w:val="hybridMultilevel"/>
    <w:tmpl w:val="5A2A8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1EE"/>
    <w:rsid w:val="000A6B2D"/>
    <w:rsid w:val="000B2D16"/>
    <w:rsid w:val="000E6CCA"/>
    <w:rsid w:val="001155B1"/>
    <w:rsid w:val="00130895"/>
    <w:rsid w:val="00146F22"/>
    <w:rsid w:val="0015409D"/>
    <w:rsid w:val="001C3D63"/>
    <w:rsid w:val="001D1085"/>
    <w:rsid w:val="001D5A65"/>
    <w:rsid w:val="001F7945"/>
    <w:rsid w:val="00210F91"/>
    <w:rsid w:val="00216E53"/>
    <w:rsid w:val="00224EA5"/>
    <w:rsid w:val="00234698"/>
    <w:rsid w:val="002469E0"/>
    <w:rsid w:val="0027305B"/>
    <w:rsid w:val="00294E83"/>
    <w:rsid w:val="002C0160"/>
    <w:rsid w:val="002C5BBF"/>
    <w:rsid w:val="002F7FF2"/>
    <w:rsid w:val="003038D9"/>
    <w:rsid w:val="00307762"/>
    <w:rsid w:val="003340D2"/>
    <w:rsid w:val="00337DEA"/>
    <w:rsid w:val="00342211"/>
    <w:rsid w:val="003622D7"/>
    <w:rsid w:val="00385D9F"/>
    <w:rsid w:val="003B08F1"/>
    <w:rsid w:val="003B0A4B"/>
    <w:rsid w:val="003D03C7"/>
    <w:rsid w:val="003D6C42"/>
    <w:rsid w:val="0042266C"/>
    <w:rsid w:val="00425A95"/>
    <w:rsid w:val="00450B63"/>
    <w:rsid w:val="00496460"/>
    <w:rsid w:val="004A1C1E"/>
    <w:rsid w:val="004A3A68"/>
    <w:rsid w:val="004E5D6E"/>
    <w:rsid w:val="00513B81"/>
    <w:rsid w:val="005325FD"/>
    <w:rsid w:val="005343CC"/>
    <w:rsid w:val="00537215"/>
    <w:rsid w:val="005419DD"/>
    <w:rsid w:val="00554FEF"/>
    <w:rsid w:val="00563AE3"/>
    <w:rsid w:val="00593F0B"/>
    <w:rsid w:val="00594D29"/>
    <w:rsid w:val="005C7751"/>
    <w:rsid w:val="005F0903"/>
    <w:rsid w:val="00640990"/>
    <w:rsid w:val="006565E7"/>
    <w:rsid w:val="00666815"/>
    <w:rsid w:val="006777A8"/>
    <w:rsid w:val="00681691"/>
    <w:rsid w:val="00696452"/>
    <w:rsid w:val="006C60B0"/>
    <w:rsid w:val="006E6A30"/>
    <w:rsid w:val="006F297C"/>
    <w:rsid w:val="00700573"/>
    <w:rsid w:val="007065E1"/>
    <w:rsid w:val="007069EE"/>
    <w:rsid w:val="00726CCD"/>
    <w:rsid w:val="00733E29"/>
    <w:rsid w:val="007557EF"/>
    <w:rsid w:val="00787107"/>
    <w:rsid w:val="007A18B6"/>
    <w:rsid w:val="007D48C6"/>
    <w:rsid w:val="007D7E37"/>
    <w:rsid w:val="007E1690"/>
    <w:rsid w:val="007E7F99"/>
    <w:rsid w:val="007F7D82"/>
    <w:rsid w:val="00834131"/>
    <w:rsid w:val="00843839"/>
    <w:rsid w:val="0085188E"/>
    <w:rsid w:val="008607CC"/>
    <w:rsid w:val="00863481"/>
    <w:rsid w:val="008A5CB2"/>
    <w:rsid w:val="008C4B20"/>
    <w:rsid w:val="008C577F"/>
    <w:rsid w:val="008D1B6C"/>
    <w:rsid w:val="008E185F"/>
    <w:rsid w:val="008E1F58"/>
    <w:rsid w:val="008E2F36"/>
    <w:rsid w:val="00904431"/>
    <w:rsid w:val="0091459B"/>
    <w:rsid w:val="00937084"/>
    <w:rsid w:val="009405B5"/>
    <w:rsid w:val="009526B9"/>
    <w:rsid w:val="00975C2D"/>
    <w:rsid w:val="0097615D"/>
    <w:rsid w:val="00991035"/>
    <w:rsid w:val="009E0BD7"/>
    <w:rsid w:val="009E293F"/>
    <w:rsid w:val="009E3C8A"/>
    <w:rsid w:val="009E687B"/>
    <w:rsid w:val="009F35AC"/>
    <w:rsid w:val="009F6855"/>
    <w:rsid w:val="00A0102B"/>
    <w:rsid w:val="00A27AE7"/>
    <w:rsid w:val="00A62738"/>
    <w:rsid w:val="00A8002E"/>
    <w:rsid w:val="00A91AF5"/>
    <w:rsid w:val="00A9212E"/>
    <w:rsid w:val="00AB12F1"/>
    <w:rsid w:val="00AD0C48"/>
    <w:rsid w:val="00AE29A4"/>
    <w:rsid w:val="00B07FA3"/>
    <w:rsid w:val="00B55F2F"/>
    <w:rsid w:val="00B708F4"/>
    <w:rsid w:val="00B958EB"/>
    <w:rsid w:val="00BB74CE"/>
    <w:rsid w:val="00BC4B61"/>
    <w:rsid w:val="00BC4C40"/>
    <w:rsid w:val="00BD60F6"/>
    <w:rsid w:val="00BE35A5"/>
    <w:rsid w:val="00C134FD"/>
    <w:rsid w:val="00C2545F"/>
    <w:rsid w:val="00C27AE7"/>
    <w:rsid w:val="00C3671D"/>
    <w:rsid w:val="00CA4490"/>
    <w:rsid w:val="00CD1078"/>
    <w:rsid w:val="00CD5C9D"/>
    <w:rsid w:val="00D04CCA"/>
    <w:rsid w:val="00D100E9"/>
    <w:rsid w:val="00D32739"/>
    <w:rsid w:val="00D60658"/>
    <w:rsid w:val="00DA1412"/>
    <w:rsid w:val="00DA7F3E"/>
    <w:rsid w:val="00DC41E6"/>
    <w:rsid w:val="00DD159D"/>
    <w:rsid w:val="00DE3EFA"/>
    <w:rsid w:val="00DF347B"/>
    <w:rsid w:val="00E10E4F"/>
    <w:rsid w:val="00E15B82"/>
    <w:rsid w:val="00E438EE"/>
    <w:rsid w:val="00E8300E"/>
    <w:rsid w:val="00E91836"/>
    <w:rsid w:val="00E95E1C"/>
    <w:rsid w:val="00E96088"/>
    <w:rsid w:val="00EB37C3"/>
    <w:rsid w:val="00EB67C3"/>
    <w:rsid w:val="00EC3F25"/>
    <w:rsid w:val="00ED263D"/>
    <w:rsid w:val="00EE3F01"/>
    <w:rsid w:val="00EE602B"/>
    <w:rsid w:val="00F31FAE"/>
    <w:rsid w:val="00F4737A"/>
    <w:rsid w:val="00F54695"/>
    <w:rsid w:val="00F63508"/>
    <w:rsid w:val="00F73DA3"/>
    <w:rsid w:val="00F94D84"/>
    <w:rsid w:val="00F97222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1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1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99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2012.</izvorni_sadrzaj>
    <derivirana_varijabla naziv="DomainObject.Predmet.DatumOsnivanja_1">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St-616/2012</izvorni_sadrzaj>
    <derivirana_varijabla naziv="DomainObject.Predmet.OznakaBroj_1">St-616/2012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GIPSMONT d.o.o.</izvorni_sadrzaj>
    <derivirana_varijabla naziv="DomainObject.Predmet.ProtustrankaFormated_1">  GIPSMONT d.o.o.</derivirana_varijabla>
  </DomainObject.Predmet.ProtustrankaFormated>
  <DomainObject.Predmet.ProtustrankaFormatedOIB>
    <izvorni_sadrzaj>  GIPSMONT d.o.o., OIB 21566532350</izvorni_sadrzaj>
    <derivirana_varijabla naziv="DomainObject.Predmet.ProtustrankaFormatedOIB_1">  GIPSMONT d.o.o., OIB 21566532350</derivirana_varijabla>
  </DomainObject.Predmet.ProtustrankaFormatedOIB>
  <DomainObject.Predmet.ProtustrankaFormatedWithAdress>
    <izvorni_sadrzaj> GIPSMONT d.o.o., Pere Devčića 63, 10290 Zaprešić</izvorni_sadrzaj>
    <derivirana_varijabla naziv="DomainObject.Predmet.ProtustrankaFormatedWithAdress_1"> GIPSMONT d.o.o., Pere Devčića 63, 10290 Zaprešić</derivirana_varijabla>
  </DomainObject.Predmet.ProtustrankaFormatedWithAdress>
  <DomainObject.Predmet.ProtustrankaFormatedWithAdressOIB>
    <izvorni_sadrzaj> GIPSMONT d.o.o., OIB 21566532350, Pere Devčića 63, 10290 Zaprešić</izvorni_sadrzaj>
    <derivirana_varijabla naziv="DomainObject.Predmet.ProtustrankaFormatedWithAdressOIB_1"> GIPSMONT d.o.o., OIB 21566532350, Pere Devčića 63, 10290 Zaprešić</derivirana_varijabla>
  </DomainObject.Predmet.ProtustrankaFormatedWithAdressOIB>
  <DomainObject.Predmet.ProtustrankaWithAdress>
    <izvorni_sadrzaj>GIPSMONT d.o.o. Pere Devčića 63, 10290 Zaprešić</izvorni_sadrzaj>
    <derivirana_varijabla naziv="DomainObject.Predmet.ProtustrankaWithAdress_1">GIPSMONT d.o.o. Pere Devčića 63, 10290 Zaprešić</derivirana_varijabla>
  </DomainObject.Predmet.ProtustrankaWithAdress>
  <DomainObject.Predmet.ProtustrankaWithAdressOIB>
    <izvorni_sadrzaj>GIPSMONT d.o.o., OIB 21566532350, Pere Devčića 63, 10290 Zaprešić</izvorni_sadrzaj>
    <derivirana_varijabla naziv="DomainObject.Predmet.ProtustrankaWithAdressOIB_1">GIPSMONT d.o.o., OIB 21566532350, Pere Devčića 63, 10290 Zaprešić</derivirana_varijabla>
  </DomainObject.Predmet.ProtustrankaWithAdressOIB>
  <DomainObject.Predmet.ProtustrankaNazivFormated>
    <izvorni_sadrzaj>GIPSMONT d.o.o.</izvorni_sadrzaj>
    <derivirana_varijabla naziv="DomainObject.Predmet.ProtustrankaNazivFormated_1">GIPSMONT d.o.o.</derivirana_varijabla>
  </DomainObject.Predmet.ProtustrankaNazivFormated>
  <DomainObject.Predmet.ProtustrankaNazivFormatedOIB>
    <izvorni_sadrzaj>GIPSMONT d.o.o., OIB 21566532350</izvorni_sadrzaj>
    <derivirana_varijabla naziv="DomainObject.Predmet.ProtustrankaNazivFormatedOIB_1">GIPSMONT d.o.o., OIB 21566532350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 zastupanog po punomoćniku ODVJETNIČKO DRUŠTVO ŽUPIĆ &amp; PARTNERI</izvorni_sadrzaj>
    <derivirana_varijabla naziv="DomainObject.Predmet.StrankaFormated_1">  IVAN BABIĆ zastupanog po punomoćniku ODVJETNIČKO DRUŠTVO ŽUPIĆ &amp; PARTNERI</derivirana_varijabla>
  </DomainObject.Predmet.StrankaFormated>
  <DomainObject.Predmet.StrankaFormatedOIB>
    <izvorni_sadrzaj>  IVAN BABIĆ zastupanog po punomoćniku ODVJETNIČKO DRUŠTVO ŽUPIĆ &amp; PARTNERI</izvorni_sadrzaj>
    <derivirana_varijabla naziv="DomainObject.Predmet.StrankaFormatedOIB_1">  IVAN BABIĆ zastupanog po punomoćniku ODVJETNIČKO DRUŠTVO ŽUPIĆ &amp; PARTNERI</derivirana_varijabla>
  </DomainObject.Predmet.StrankaFormatedOIB>
  <DomainObject.Predmet.StrankaFormatedWithAdress>
    <izvorni_sadrzaj> IVAN BABIĆ, GLOBOČEC 49, 49246 Marija Bistrica zastupanog po punomoćniku ODVJETNIČKO DRUŠTVO ŽUPIĆ &amp; PARTNERI</izvorni_sadrzaj>
    <derivirana_varijabla naziv="DomainObject.Predmet.StrankaFormatedWithAdress_1"> IVAN BABIĆ, GLOBOČEC 49, 49246 Marija Bistrica zastupanog po punomoćniku ODVJETNIČKO DRUŠTVO ŽUPIĆ &amp; PARTNERI</derivirana_varijabla>
  </DomainObject.Predmet.StrankaFormatedWithAdress>
  <DomainObject.Predmet.StrankaFormatedWithAdressOIB>
    <izvorni_sadrzaj> IVAN BABIĆ, GLOBOČEC 49, 49246 Marija Bistrica zastupanog po punomoćniku ODVJETNIČKO DRUŠTVO ŽUPIĆ &amp; PARTNERI</izvorni_sadrzaj>
    <derivirana_varijabla naziv="DomainObject.Predmet.StrankaFormatedWithAdressOIB_1"> IVAN BABIĆ, GLOBOČEC 49, 49246 Marija Bistrica zastupanog po punomoćniku ODVJETNIČKO DRUŠTVO ŽUPIĆ &amp; PARTNERI</derivirana_varijabla>
  </DomainObject.Predmet.StrankaFormatedWithAdressOIB>
  <DomainObject.Predmet.StrankaWithAdress>
    <izvorni_sadrzaj>IVAN BABIĆ GLOBOČEC 49,49246 Marija Bistrica</izvorni_sadrzaj>
    <derivirana_varijabla naziv="DomainObject.Predmet.StrankaWithAdress_1">IVAN BABIĆ GLOBOČEC 49,49246 Marija Bistrica</derivirana_varijabla>
  </DomainObject.Predmet.StrankaWithAdress>
  <DomainObject.Predmet.StrankaWithAdressOIB>
    <izvorni_sadrzaj>IVAN BABIĆ, GLOBOČEC 49,49246 Marija Bistrica</izvorni_sadrzaj>
    <derivirana_varijabla naziv="DomainObject.Predmet.StrankaWithAdressOIB_1">IVAN BABIĆ, GLOBOČEC 49,49246 Marija Bistrica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</izvorni_sadrzaj>
    <derivirana_varijabla naziv="DomainObject.Predmet.StrankaNazivFormatedOIB_1">IVAN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IVAN BABIĆ zastupanog po punomoćniku ODVJETNIČKO DRUŠTVO ŽUPIĆ &amp; PARTNERI</item>
    </izvorni_sadrzaj>
    <derivirana_varijabla naziv="DomainObject.Predmet.StrankaListFormated_1">
      <item>IVAN BABIĆ zastupanog po punomoćniku ODVJETNIČKO DRUŠTVO ŽUPIĆ &amp; PARTNERI</item>
    </derivirana_varijabla>
  </DomainObject.Predmet.StrankaListFormated>
  <DomainObject.Predmet.StrankaListFormatedOIB>
    <izvorni_sadrzaj>
      <item>IVAN BABIĆ zastupanog po punomoćniku ODVJETNIČKO DRUŠTVO ŽUPIĆ &amp; PARTNERI</item>
    </izvorni_sadrzaj>
    <derivirana_varijabla naziv="DomainObject.Predmet.StrankaListFormatedOIB_1">
      <item>IVAN BABIĆ zastupanog po punomoćniku ODVJETNIČKO DRUŠTVO ŽUPIĆ &amp; PARTNERI</item>
    </derivirana_varijabla>
  </DomainObject.Predmet.StrankaListFormatedOIB>
  <DomainObject.Predmet.StrankaListFormatedWithAdress>
    <izvorni_sadrzaj>
      <item>IVAN BABIĆ, GLOBOČEC 49, 49246 Marija Bistrica zastupanog po punomoćniku ODVJETNIČKO DRUŠTVO ŽUPIĆ &amp; PARTNERI</item>
    </izvorni_sadrzaj>
    <derivirana_varijabla naziv="DomainObject.Predmet.StrankaListFormatedWithAdress_1">
      <item>IVAN BABIĆ, GLOBOČEC 49, 49246 Marija Bistrica zastupanog po punomoćniku ODVJETNIČKO DRUŠTVO ŽUPIĆ &amp; PARTNERI</item>
    </derivirana_varijabla>
  </DomainObject.Predmet.StrankaListFormatedWithAdress>
  <DomainObject.Predmet.StrankaListFormatedWithAdressOIB>
    <izvorni_sadrzaj>
      <item>IVAN BABIĆ, GLOBOČEC 49, 49246 Marija Bistrica zastupanog po punomoćniku ODVJETNIČKO DRUŠTVO ŽUPIĆ &amp; PARTNERI</item>
    </izvorni_sadrzaj>
    <derivirana_varijabla naziv="DomainObject.Predmet.StrankaListFormatedWithAdressOIB_1">
      <item>IVAN BABIĆ, GLOBOČEC 49, 49246 Marija Bistrica zastupanog po punomoćniku ODVJETNIČKO DRUŠTVO ŽUPIĆ &amp; PARTNERI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</item>
    </izvorni_sadrzaj>
    <derivirana_varijabla naziv="DomainObject.Predmet.StrankaListNazivFormatedOIB_1">
      <item>IVAN BABIĆ</item>
    </derivirana_varijabla>
  </DomainObject.Predmet.StrankaListNazivFormatedOIB>
  <DomainObject.Predmet.ProtuStrankaListFormated>
    <izvorni_sadrzaj>
      <item>GIPSMONT d.o.o.</item>
    </izvorni_sadrzaj>
    <derivirana_varijabla naziv="DomainObject.Predmet.ProtuStrankaListFormated_1">
      <item>GIPSMONT d.o.o.</item>
    </derivirana_varijabla>
  </DomainObject.Predmet.ProtuStrankaListFormated>
  <DomainObject.Predmet.ProtuStrankaListFormatedOIB>
    <izvorni_sadrzaj>
      <item>GIPSMONT d.o.o., OIB 21566532350</item>
    </izvorni_sadrzaj>
    <derivirana_varijabla naziv="DomainObject.Predmet.ProtuStrankaListFormatedOIB_1">
      <item>GIPSMONT d.o.o., OIB 21566532350</item>
    </derivirana_varijabla>
  </DomainObject.Predmet.ProtuStrankaListFormatedOIB>
  <DomainObject.Predmet.ProtuStrankaListFormatedWithAdress>
    <izvorni_sadrzaj>
      <item>GIPSMONT d.o.o., Pere Devčića 63, 10290 Zaprešić</item>
    </izvorni_sadrzaj>
    <derivirana_varijabla naziv="DomainObject.Predmet.ProtuStrankaListFormatedWithAdress_1">
      <item>GIPSMONT d.o.o., Pere Devčića 63, 10290 Zaprešić</item>
    </derivirana_varijabla>
  </DomainObject.Predmet.ProtuStrankaListFormatedWithAdress>
  <DomainObject.Predmet.ProtuStrankaListFormatedWithAdressOIB>
    <izvorni_sadrzaj>
      <item>GIPSMONT d.o.o., OIB 21566532350, Pere Devčića 63, 10290 Zaprešić</item>
    </izvorni_sadrzaj>
    <derivirana_varijabla naziv="DomainObject.Predmet.ProtuStrankaListFormatedWithAdressOIB_1">
      <item>GIPSMONT d.o.o., OIB 21566532350, Pere Devčića 63, 10290 Zaprešić</item>
    </derivirana_varijabla>
  </DomainObject.Predmet.ProtuStrankaListFormatedWithAdressOIB>
  <DomainObject.Predmet.ProtuStrankaListNazivFormated>
    <izvorni_sadrzaj>
      <item>GIPSMONT d.o.o.</item>
    </izvorni_sadrzaj>
    <derivirana_varijabla naziv="DomainObject.Predmet.ProtuStrankaListNazivFormated_1">
      <item>GIPSMONT d.o.o.</item>
    </derivirana_varijabla>
  </DomainObject.Predmet.ProtuStrankaListNazivFormated>
  <DomainObject.Predmet.ProtuStrankaListNazivFormatedOIB>
    <izvorni_sadrzaj>
      <item>GIPSMONT d.o.o., OIB 21566532350</item>
    </izvorni_sadrzaj>
    <derivirana_varijabla naziv="DomainObject.Predmet.ProtuStrankaListNazivFormatedOIB_1">
      <item>GIPSMONT d.o.o., OIB 21566532350</item>
    </derivirana_varijabla>
  </DomainObject.Predmet.ProtuStrankaListNazivFormatedOIB>
  <DomainObject.Predmet.OstaliListFormated>
    <izvorni_sadrzaj>
      <item>ODVJETNIČKO DRUŠTVO ŽUPIĆ &amp; PARTNERI punomoćnik sudionika u postupku IVAN BABIĆ</item>
      <item>Mihalj Car</item>
      <item>Zagrebačka banka d.d.</item>
      <item>Irena Kelava</item>
    </izvorni_sadrzaj>
    <derivirana_varijabla naziv="DomainObject.Predmet.OstaliListFormated_1">
      <item>ODVJETNIČKO DRUŠTVO ŽUPIĆ &amp; PARTNERI punomoćnik sudionika u postupku IVAN BABIĆ</item>
      <item>Mihalj Car</item>
      <item>Zagrebačka banka d.d.</item>
      <item>Irena Kelava</item>
    </derivirana_varijabla>
  </DomainObject.Predmet.OstaliListFormated>
  <DomainObject.Predmet.OstaliListFormatedOIB>
    <izvorni_sadrzaj>
      <item>ODVJETNIČKO DRUŠTVO ŽUPIĆ &amp; PARTNERI, OIB 42524586447 punomoćnik sudionika u postupku IVAN BABIĆ</item>
      <item>Mihalj Car, OIB </item>
      <item>Zagrebačka banka d.d.</item>
      <item>Irena Kelava, OIB 65378158056</item>
    </izvorni_sadrzaj>
    <derivirana_varijabla naziv="DomainObject.Predmet.OstaliListFormatedOIB_1">
      <item>ODVJETNIČKO DRUŠTVO ŽUPIĆ &amp; PARTNERI, OIB 42524586447 punomoćnik sudionika u postupku IVAN BABIĆ</item>
      <item>Mihalj Car, OIB </item>
      <item>Zagrebačka banka d.d.</item>
      <item>Irena Kelava, OIB 65378158056</item>
    </derivirana_varijabla>
  </DomainObject.Predmet.OstaliListFormatedOIB>
  <DomainObject.Predmet.OstaliListFormatedWithAdress>
    <izvorni_sadrzaj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izvorni_sadrzaj>
    <derivirana_varijabla naziv="DomainObject.Predmet.OstaliListFormatedWithAdress_1"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derivirana_varijabla>
  </DomainObject.Predmet.OstaliListFormatedWithAdress>
  <DomainObject.Predmet.OstaliListFormatedWithAdressOIB>
    <izvorni_sadrzaj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izvorni_sadrzaj>
    <derivirana_varijabla naziv="DomainObject.Predmet.OstaliListFormatedWithAdressOIB_1"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derivirana_varijabla>
  </DomainObject.Predmet.OstaliListFormatedWithAdressOIB>
  <DomainObject.Predmet.OstaliListNazivFormated>
    <izvorni_sadrzaj>
      <item>ODVJETNIČKO DRUŠTVO ŽUPIĆ &amp; PARTNERI</item>
      <item>Mihalj Car</item>
      <item>Zagrebačka banka d.d.</item>
      <item>Irena Kelava</item>
    </izvorni_sadrzaj>
    <derivirana_varijabla naziv="DomainObject.Predmet.OstaliListNazivFormated_1">
      <item>ODVJETNIČKO DRUŠTVO ŽUPIĆ &amp; PARTNERI</item>
      <item>Mihalj Car</item>
      <item>Zagrebačka banka d.d.</item>
      <item>Irena Kelava</item>
    </derivirana_varijabla>
  </DomainObject.Predmet.OstaliListNazivFormated>
  <DomainObject.Predmet.OstaliListNazivFormatedOIB>
    <izvorni_sadrzaj>
      <item>ODVJETNIČKO DRUŠTVO ŽUPIĆ &amp; PARTNERI, OIB 42524586447</item>
      <item>Mihalj Car, OIB </item>
      <item>Zagrebačka banka d.d.</item>
      <item>Irena Kelava, OIB 65378158056</item>
    </izvorni_sadrzaj>
    <derivirana_varijabla naziv="DomainObject.Predmet.OstaliListNazivFormatedOIB_1">
      <item>ODVJETNIČKO DRUŠTVO ŽUPIĆ &amp; PARTNERI, OIB 42524586447</item>
      <item>Mihalj Car, OIB </item>
      <item>Zagrebačka banka d.d.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>GIPSMONT d.o.o.</izvorni_sadrzaj>
    <derivirana_varijabla naziv="DomainObject.Predmet.ProtustrankaIDrugi_1">GIPSMONT d.o.o.</derivirana_varijabla>
  </DomainObject.Predmet.ProtustrankaIDrugi>
  <DomainObject.Predmet.StrankaIDrugiAdressOIB>
    <izvorni_sadrzaj>IVAN BABIĆ, GLOBOČEC 49, 49246 Marija Bistrica</izvorni_sadrzaj>
    <derivirana_varijabla naziv="DomainObject.Predmet.StrankaIDrugiAdressOIB_1">IVAN BABIĆ, GLOBOČEC 49, 49246 Marija Bistrica</derivirana_varijabla>
  </DomainObject.Predmet.StrankaIDrugiAdressOIB>
  <DomainObject.Predmet.ProtustrankaIDrugiAdressOIB>
    <izvorni_sadrzaj>GIPSMONT d.o.o., OIB 21566532350, Pere Devčića 63, 10290 Zaprešić</izvorni_sadrzaj>
    <derivirana_varijabla naziv="DomainObject.Predmet.ProtustrankaIDrugiAdressOIB_1">GIPSMONT d.o.o., OIB 21566532350,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GIPSMONT d.o.o.</item>
      <item>IVAN BABIĆ</item>
      <item>ODVJETNIČKO DRUŠTVO ŽUPIĆ &amp; PARTNERI</item>
      <item>Mihalj Car</item>
      <item>Zagrebačka banka d.d.</item>
      <item>Irena Kelava</item>
    </izvorni_sadrzaj>
    <derivirana_varijabla naziv="DomainObject.Predmet.SudioniciListNaziv_1">
      <item>GIPSMONT d.o.o.</item>
      <item>IVAN BABIĆ</item>
      <item>ODVJETNIČKO DRUŠTVO ŽUPIĆ &amp; PARTNERI</item>
      <item>Mihalj Car</item>
      <item>Zagrebačka banka d.d.</item>
      <item>Irena Kelava</item>
    </derivirana_varijabla>
  </DomainObject.Predmet.SudioniciListNaziv>
  <DomainObject.Predmet.SudioniciListAdressOIB>
    <izvorni_sadrzaj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izvorni_sadrzaj>
    <derivirana_varijabla naziv="DomainObject.Predmet.SudioniciListAdressOIB_1"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21566532350</item>
      <item>, OIB null</item>
      <item>, OIB 42524586447</item>
      <item>, OIB </item>
      <item>, OIB null</item>
      <item>, OIB 65378158056</item>
    </izvorni_sadrzaj>
    <derivirana_varijabla naziv="DomainObject.Predmet.SudioniciListNazivOIB_1">
      <item>, OIB 21566532350</item>
      <item>, OIB null</item>
      <item>, OIB 42524586447</item>
      <item>, OIB 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611</properties:Characters>
  <properties:Lines>26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2017-12-06T09:27:00Z</dcterms:created>
  <dc:creator>rkrsnik</dc:creator>
  <cp:lastModifiedBy>Ivana Stampf</cp:lastModifiedBy>
  <cp:lastPrinted>2017-12-06T09:32:00Z</cp:lastPrinted>
  <dcterms:modified xmlns:xsi="http://www.w3.org/2001/XMLSchema-instance" xsi:type="dcterms:W3CDTF">2017-12-06T09:32:00Z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