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9c03b" w14:paraId="b69c03b" w:rsidRDefault="00440ADE" w:rsidP="00910611" w:rsidR="00440AD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40ADE" w:rsidP="00910611" w:rsidR="00440ADE">
      <w:r>
        <w:rPr>
          <w:rFonts w:eastAsia="MS Mincho"/>
        </w:rPr>
        <w:t xml:space="preserve">   REPUBLIKA HRVATSKA</w:t>
      </w:r>
    </w:p>
    <w:p w:rsidRDefault="00440ADE" w:rsidP="00910611" w:rsidR="00440ADE">
      <w:r>
        <w:rPr>
          <w:rFonts w:eastAsia="MS Mincho"/>
        </w:rPr>
        <w:t>TRGOVAČKI SUD U RIJECI</w:t>
      </w:r>
    </w:p>
    <w:p w:rsidRDefault="00440ADE" w:rsidR="00440ADE"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Financijske agencije, Regionalni centar Rijeka, F. Kurelca 8 za otvaranje stečajnog postupka nad dužnikom </w:t>
      </w:r>
      <w:r w:rsidR="006C6844" w:rsidRPr="006C6844">
        <w:t>NIKITIS j.d.o.o. Kastav, Miserkino 10, OIB 42395665946</w:t>
      </w:r>
      <w:r w:rsidR="00B87407" w:rsidRPr="00B87407">
        <w:t>,</w:t>
      </w:r>
      <w:r w:rsidR="00B87407">
        <w:rPr>
          <w:b/>
        </w:rPr>
        <w:t xml:space="preserve"> </w:t>
      </w:r>
      <w:r w:rsidR="00405479" w:rsidRPr="00405479">
        <w:t xml:space="preserve">dana </w:t>
      </w:r>
      <w:r w:rsidR="006C6844">
        <w:t>06</w:t>
      </w:r>
      <w:r w:rsidR="005230A4">
        <w:t>. srpnja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6C6844">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6C6844" w:rsidRPr="006C6844">
        <w:rPr>
          <w:bCs/>
        </w:rPr>
        <w:t>NIKITIS j.d.o.o. Kastav, Miserkino 10, OIB 42395665946</w:t>
      </w:r>
      <w:r w:rsidR="007A72BF" w:rsidRPr="006C6844">
        <w:t>.</w:t>
      </w:r>
    </w:p>
    <w:p w:rsidRDefault="007A72BF" w:rsidP="007A72BF" w:rsidR="007A72BF" w:rsidRPr="00990266">
      <w:pPr>
        <w:pStyle w:val="Bezproreda"/>
        <w:ind w:left="1080"/>
        <w:jc w:val="both"/>
      </w:pPr>
    </w:p>
    <w:p w:rsidRDefault="00BE5CEB" w:rsidP="006C6844" w:rsidR="006B2A66" w:rsidRPr="006C6844">
      <w:pPr>
        <w:jc w:val="both"/>
      </w:pPr>
      <w:r>
        <w:t>II.</w:t>
      </w:r>
      <w:r>
        <w:tab/>
      </w:r>
      <w:r w:rsidR="00321306" w:rsidRPr="00990266">
        <w:t xml:space="preserve">Za stečajnog upravitelja imenuje </w:t>
      </w:r>
      <w:r w:rsidR="005D62DF">
        <w:t>se</w:t>
      </w:r>
      <w:r w:rsidR="00F132F7">
        <w:t xml:space="preserve"> </w:t>
      </w:r>
      <w:r w:rsidR="00440ADE">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440ADE">
        <w:rPr>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6C6844" w:rsidRPr="006C6844">
        <w:rPr>
          <w:bCs/>
          <w:noProof/>
        </w:rPr>
        <w:t>Gordana Padjen Štefanić iz Rijeke, Ciottina 20, OIB 18837874897</w:t>
      </w:r>
    </w:p>
    <w:p w:rsidRDefault="00BE5CEB" w:rsidP="00BE5CEB" w:rsidR="00BE5CEB" w:rsidRPr="00FA7CB6">
      <w:pPr>
        <w:pStyle w:val="Bezproreda"/>
        <w:jc w:val="both"/>
      </w:pPr>
    </w:p>
    <w:p w:rsidRDefault="00321306" w:rsidP="00EC7A98" w:rsidR="00EC7A98" w:rsidRPr="006C6844">
      <w:pPr>
        <w:pStyle w:val="Bezproreda"/>
        <w:numPr>
          <w:ilvl w:val="0"/>
          <w:numId w:val="6"/>
        </w:numPr>
        <w:ind w:firstLine="0" w:left="0"/>
        <w:jc w:val="both"/>
        <w:rPr>
          <w:bCs/>
        </w:rPr>
      </w:pPr>
      <w:r w:rsidRPr="00B87407">
        <w:rPr>
          <w:bCs/>
        </w:rPr>
        <w:t>Zaključuje se stečajni postupak nad dužnik</w:t>
      </w:r>
      <w:r w:rsidR="0055287B" w:rsidRPr="00B87407">
        <w:rPr>
          <w:bCs/>
        </w:rPr>
        <w:t xml:space="preserve">om </w:t>
      </w:r>
      <w:r w:rsidR="006C6844" w:rsidRPr="006C6844">
        <w:rPr>
          <w:bCs/>
        </w:rPr>
        <w:t>NIKITIS j.d.o.o. Kastav, Miserkino 10, OIB 42395665946</w:t>
      </w:r>
      <w:r w:rsidR="00B87407" w:rsidRPr="006C6844">
        <w:rPr>
          <w:bCs/>
        </w:rPr>
        <w:t>.</w:t>
      </w:r>
    </w:p>
    <w:p w:rsidRDefault="00B87407" w:rsidP="00B87407" w:rsidR="00B87407" w:rsidRPr="00B87407">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6C6844" w:rsidP="006C6844" w:rsidR="006C6844" w:rsidRPr="006C6844">
      <w:pPr>
        <w:jc w:val="both"/>
      </w:pPr>
      <w:r w:rsidRPr="006C6844">
        <w:tab/>
        <w:t xml:space="preserve">Financijska agencija, Regionalni centar Rijeka podnijela je ovome sudu 20. listopada 2017. godine prijedlog za otvaranje stečajnog postupka nad dužnikom NIKITIS j.d.o.o. Kastav, Miserkino 10, OIB 42395665946 (dalje: dužnik) temeljem čl.110. st.1. Stečajnog zakona (Narodne novine, broj 71/15, dalje: SZ-a). </w:t>
      </w:r>
    </w:p>
    <w:p w:rsidRDefault="006C6844" w:rsidP="006C6844" w:rsidR="006C6844" w:rsidRPr="006C6844">
      <w:pPr>
        <w:jc w:val="both"/>
      </w:pPr>
      <w:r w:rsidRPr="006C6844">
        <w:tab/>
        <w:t>Predlagatelj je u prijedlogu naveo da dužnik na dan 17. listopada 2017. godine u Očevidniku redoslijeda osnova za plaćanje ima evidentirane neizvršene osnove za plaćanje u neprekinutom razdoblju od 120 dana u ukupnom iznosu 13.762,62 kn u koji iznos je uračunata i kamata i naknada Financijske agencije za provedbe ovrhe i da dužnik ima dva zaposlenika.</w:t>
      </w:r>
    </w:p>
    <w:p w:rsidRDefault="006C6844" w:rsidP="006C6844" w:rsidR="006C6844" w:rsidRPr="006C6844">
      <w:pPr>
        <w:jc w:val="both"/>
      </w:pPr>
      <w:r w:rsidRPr="006C6844">
        <w:tab/>
        <w:t xml:space="preserve">Rješenjem poslovni broj St-617/17-5 od 23. siječnja 2018. godine pokrenut je prethodni postupak radi utvrđivanja pretpostavki za otvaranje stečajnog postupka i naloženo osobi za zastupanje dužnika Darku Džolić, Rijeka, 1. maja 50 dostaviti sudu pisano izviješće o financijsko – gospodarskom stanju dužnika u kojem će, biti naznačeni podaci o imovini dužnika i to: popis nekretnina i pokretnina koje čine imovinu dužnika, </w:t>
      </w:r>
      <w:r w:rsidRPr="006C6844">
        <w:lastRenderedPageBreak/>
        <w:t xml:space="preserve">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C6844" w:rsidP="006C6844" w:rsidR="006C6844" w:rsidRPr="006C6844">
      <w:pPr>
        <w:jc w:val="both"/>
      </w:pPr>
      <w:r w:rsidRPr="006C6844">
        <w:tab/>
        <w:t xml:space="preserve">Budući zastupnik dužnika po zakonu nije postupio po nalogu suda od 23. siječnja 2018. godine, a niti je pristupio na ročište 28. ožujka 2018. godine, sud je rješenjem od 28. ožujka 2018. godine odredio mjeru osiguranja iz čl.118. st.2. 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6C6844" w:rsidP="006C6844" w:rsidR="006C6844" w:rsidRPr="006C6844">
      <w:pPr>
        <w:jc w:val="both"/>
      </w:pPr>
      <w:r w:rsidRPr="006C6844">
        <w:tab/>
        <w:t>Privremeni stečajni upravitelj je u prethodnom postupku utvrdio slijedeće:</w:t>
      </w:r>
    </w:p>
    <w:p w:rsidRDefault="006C6844" w:rsidP="006C6844" w:rsidR="006C6844" w:rsidRPr="006C6844">
      <w:pPr>
        <w:jc w:val="both"/>
      </w:pPr>
      <w:r w:rsidRPr="006C6844">
        <w:t xml:space="preserve">  </w:t>
      </w:r>
      <w:r w:rsidRPr="006C6844">
        <w:tab/>
        <w:t xml:space="preserve">U prethodnom postupku privremeni stečajni upravitelj je utvrdio da dužnik nije predavao godišnja financijska izviješća. Poslovao je svega četiri mjeseca od osnivanja. </w:t>
      </w:r>
    </w:p>
    <w:p w:rsidRDefault="006C6844" w:rsidP="006C6844" w:rsidR="006C6844" w:rsidRPr="006C6844">
      <w:pPr>
        <w:jc w:val="both"/>
      </w:pPr>
      <w:r w:rsidRPr="006C6844">
        <w:tab/>
        <w:t xml:space="preserve">Zastupnik dužnika po zakonu izjavio je da je dužnik poslovao u unajmljenom prostoru i opremom, a što je sve vratio najmodavcima. Dužnik nema zaposlenika. </w:t>
      </w:r>
    </w:p>
    <w:p w:rsidRDefault="006C6844" w:rsidP="006C6844" w:rsidR="006C6844" w:rsidRPr="006C6844">
      <w:pPr>
        <w:jc w:val="both"/>
      </w:pPr>
      <w:r w:rsidRPr="006C6844">
        <w:tab/>
        <w:t>Privremeni stečajni upravitelj je u prethodnom postupku kontaktirao knjigovodstveni servis dužnika, međutim isti nije dostavio nikakvu dokumentaciju, a niti je sastavio izviješća o poslovanju dužnika.</w:t>
      </w:r>
    </w:p>
    <w:p w:rsidRDefault="006C6844" w:rsidP="006C6844" w:rsidR="006C6844" w:rsidRPr="006C6844">
      <w:pPr>
        <w:jc w:val="both"/>
      </w:pPr>
      <w:r w:rsidRPr="006C6844">
        <w:tab/>
        <w:t xml:space="preserve">Na upit suda zastupnik dužnika po zakonu navodi da dužnik nema  nikakve imovine. </w:t>
      </w:r>
    </w:p>
    <w:p w:rsidRDefault="006C6844" w:rsidP="006C6844" w:rsidR="006C6844" w:rsidRPr="006C6844">
      <w:pPr>
        <w:jc w:val="both"/>
      </w:pPr>
      <w:r w:rsidRPr="006C6844">
        <w:tab/>
        <w:t xml:space="preserve">Do završetka prethodnog postupka kod dužnika je utvrđeno postojanje stečajnog razloga iz čl.6. Stečajnog zakona, a to je nesposobnost za plaćanje. </w:t>
      </w:r>
    </w:p>
    <w:p w:rsidRDefault="006C6844" w:rsidP="006C6844" w:rsidR="006C6844" w:rsidRPr="006C6844">
      <w:pPr>
        <w:jc w:val="both"/>
      </w:pPr>
      <w:r w:rsidRPr="006C6844">
        <w:tab/>
        <w:t xml:space="preserve">Naime, prema Očevidniku redoslijeda osnova za plaćanje dužnik na dan 09. travnja 2018. godine ima evidentirane neizvršene osnove za plaćanje u neprekinutom razdoblju od 293 dana u ukupnom iznosu 13.956,94 kn. </w:t>
      </w:r>
    </w:p>
    <w:p w:rsidRDefault="006C6844" w:rsidP="006C6844" w:rsidR="006C6844" w:rsidRPr="006C6844">
      <w:pPr>
        <w:jc w:val="both"/>
      </w:pPr>
      <w:r w:rsidRPr="006C6844">
        <w:tab/>
        <w:t xml:space="preserve">Obzirom na utvrđeno u prethodnom postupku, privremeni stečajni upravitelj predložio je sudu da pozove osobe koje imaju pravni interes za provedbu stečajnog postupka na uplatu predujma za namirenje troškova prethodnog i otvorenog stečajnog postupka u iznosu 25.000,00 kn. </w:t>
      </w:r>
    </w:p>
    <w:p w:rsidRDefault="006C6844" w:rsidP="006C6844" w:rsidR="006C6844" w:rsidRPr="006C6844">
      <w:pPr>
        <w:jc w:val="both"/>
      </w:pPr>
      <w:r w:rsidRPr="006C6844">
        <w:tab/>
        <w:t>Strukturu predvidivih troškova čine: trošak prethodnog postupka u iznosu 7.000,00 kn, nagrada privremenom stečajnom upravitelju u iznosu 10.000,00 kn, trošak izrade pečata i ostali materijalni troškovi u iznosu 8.000,00 kn.</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lastRenderedPageBreak/>
        <w:t xml:space="preserve">            Pravomoćnim rješenjem ovoga suda od </w:t>
      </w:r>
      <w:r w:rsidR="006C6844">
        <w:t>29</w:t>
      </w:r>
      <w:r w:rsidR="00134892">
        <w:t>. svibnja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6C6844">
        <w:t>25</w:t>
      </w:r>
      <w:r w:rsidR="006E323A">
        <w:t>.000,00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6C6844">
        <w:t>29</w:t>
      </w:r>
      <w:r w:rsidR="00134892">
        <w:t>. svibnja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6C6844">
        <w:t>29</w:t>
      </w:r>
      <w:r w:rsidR="00134892">
        <w:t>. svibnja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BB4066">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6C6844">
        <w:rPr>
          <w:bCs/>
        </w:rPr>
        <w:t>06</w:t>
      </w:r>
      <w:r w:rsidR="001B3224">
        <w:rPr>
          <w:bCs/>
        </w:rPr>
        <w:t>. srpnja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440ADE" w:rsidR="00134892" w:rsidRPr="00480A10">
      <w:pPr>
        <w:ind w:firstLine="708" w:left="1416"/>
        <w:jc w:val="right"/>
        <w:rPr>
          <w:bCs/>
          <w:sz w:val="32"/>
        </w:rPr>
      </w:pPr>
      <w:r>
        <w:rPr>
          <w:bCs/>
        </w:rPr>
        <w:tab/>
      </w:r>
      <w:r>
        <w:rPr>
          <w:bCs/>
        </w:rPr>
        <w:tab/>
      </w:r>
      <w:r>
        <w:rPr>
          <w:bCs/>
        </w:rPr>
        <w:tab/>
      </w:r>
      <w:r>
        <w:rPr>
          <w:bCs/>
        </w:rPr>
        <w:tab/>
      </w:r>
      <w:r>
        <w:rPr>
          <w:bCs/>
        </w:rPr>
        <w:tab/>
      </w:r>
      <w:r>
        <w:rPr>
          <w:bCs/>
        </w:rPr>
        <w:tab/>
      </w:r>
      <w:r w:rsidR="00321306" w:rsidRPr="00C86EE1">
        <w:rPr>
          <w:bCs/>
        </w:rPr>
        <w:t xml:space="preserve"> Daniela Korlević</w:t>
      </w:r>
      <w:r w:rsidR="0010367E">
        <w:rPr>
          <w:bCs/>
        </w:rPr>
        <w:t xml:space="preserve"> </w:t>
      </w:r>
    </w:p>
    <w:p w:rsidRDefault="008F309B" w:rsidP="00AD2C58" w:rsidR="008B0102">
      <w:pPr>
        <w:ind w:firstLine="708" w:left="1416"/>
        <w:jc w:val="right"/>
        <w:rPr>
          <w:sz w:val="28"/>
        </w:rPr>
      </w:pPr>
      <w:r w:rsidRPr="00690E04">
        <w:rPr>
          <w:sz w:val="28"/>
        </w:rPr>
        <w:t xml:space="preserve"> </w:t>
      </w:r>
      <w:r w:rsidR="00CA2F8E" w:rsidRPr="00690E04">
        <w:rPr>
          <w:sz w:val="28"/>
        </w:rPr>
        <w:t xml:space="preserve"> </w:t>
      </w:r>
    </w:p>
    <w:p w:rsidRDefault="00B96C6F" w:rsidP="00B96C6F" w:rsidR="00B96C6F" w:rsidRPr="00134892">
      <w:pPr>
        <w:jc w:val="both"/>
        <w:rPr>
          <w:bCs/>
        </w:rPr>
      </w:pPr>
      <w:r w:rsidRPr="00134892">
        <w:rPr>
          <w:bCs/>
        </w:rPr>
        <w:t>UPUTA O PRAVNOM LIJEKU:</w:t>
      </w:r>
    </w:p>
    <w:p w:rsidRDefault="00F05C01" w:rsidP="00B96C6F" w:rsidR="00B96C6F" w:rsidRPr="00134892">
      <w:pPr>
        <w:jc w:val="both"/>
        <w:rPr>
          <w:bCs/>
        </w:rPr>
      </w:pPr>
      <w:r w:rsidRPr="00134892">
        <w:rPr>
          <w:bCs/>
        </w:rPr>
        <w:tab/>
      </w:r>
      <w:r w:rsidR="00B96C6F" w:rsidRPr="00134892">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134892">
      <w:pPr>
        <w:jc w:val="both"/>
        <w:rPr>
          <w:bCs/>
        </w:rPr>
      </w:pPr>
      <w:r w:rsidRPr="00134892">
        <w:rPr>
          <w:bCs/>
        </w:rPr>
        <w:tab/>
      </w:r>
      <w:r w:rsidR="00DA68B7" w:rsidRPr="00134892">
        <w:rPr>
          <w:bCs/>
        </w:rPr>
        <w:t>Protiv rješenja o zaključenju stečajnog postupka dopuštena je žalba u roku od osam dana.</w:t>
      </w:r>
      <w:r w:rsidRPr="00134892">
        <w:rPr>
          <w:bCs/>
        </w:rPr>
        <w:t xml:space="preserve"> </w:t>
      </w:r>
      <w:r w:rsidR="00DA68B7" w:rsidRPr="00134892">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134892">
        <w:rPr>
          <w:bCs/>
        </w:rPr>
        <w:t xml:space="preserve"> </w:t>
      </w:r>
    </w:p>
    <w:sectPr w:rsidSect="00A9241A" w:rsidR="001474D4" w:rsidRPr="00134892">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0ADE">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6C6844">
      <w:t>617</w:t>
    </w:r>
    <w:r w:rsidR="008639C6">
      <w:t>/17-</w:t>
    </w:r>
    <w:r w:rsidR="006C6844">
      <w:t>22</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9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13680"/>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367E"/>
    <w:rsid w:val="00105222"/>
    <w:rsid w:val="00106A94"/>
    <w:rsid w:val="00113160"/>
    <w:rsid w:val="001179BE"/>
    <w:rsid w:val="00117DD6"/>
    <w:rsid w:val="00121E7A"/>
    <w:rsid w:val="001235B2"/>
    <w:rsid w:val="001252E5"/>
    <w:rsid w:val="001339FE"/>
    <w:rsid w:val="00134892"/>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2EB6"/>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3F5B7A"/>
    <w:rsid w:val="004051EF"/>
    <w:rsid w:val="00405479"/>
    <w:rsid w:val="0041378B"/>
    <w:rsid w:val="0042316F"/>
    <w:rsid w:val="0042520D"/>
    <w:rsid w:val="00432A2B"/>
    <w:rsid w:val="004369E0"/>
    <w:rsid w:val="00440ADE"/>
    <w:rsid w:val="00440D91"/>
    <w:rsid w:val="0045137C"/>
    <w:rsid w:val="00453B4A"/>
    <w:rsid w:val="004704BE"/>
    <w:rsid w:val="00480A10"/>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9D6"/>
    <w:rsid w:val="005132BD"/>
    <w:rsid w:val="005230A4"/>
    <w:rsid w:val="00535DD4"/>
    <w:rsid w:val="0055287B"/>
    <w:rsid w:val="00552E7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33480"/>
    <w:rsid w:val="00640657"/>
    <w:rsid w:val="00651790"/>
    <w:rsid w:val="0065767A"/>
    <w:rsid w:val="00675E0A"/>
    <w:rsid w:val="00676FBE"/>
    <w:rsid w:val="0068231A"/>
    <w:rsid w:val="00686B98"/>
    <w:rsid w:val="00690E04"/>
    <w:rsid w:val="0069250E"/>
    <w:rsid w:val="00694F56"/>
    <w:rsid w:val="00695FC7"/>
    <w:rsid w:val="006A123A"/>
    <w:rsid w:val="006B0015"/>
    <w:rsid w:val="006B20BA"/>
    <w:rsid w:val="006B2A66"/>
    <w:rsid w:val="006B32C5"/>
    <w:rsid w:val="006B5AC8"/>
    <w:rsid w:val="006B67AC"/>
    <w:rsid w:val="006B6EF4"/>
    <w:rsid w:val="006C6844"/>
    <w:rsid w:val="006D7039"/>
    <w:rsid w:val="006D7C06"/>
    <w:rsid w:val="006E0C7C"/>
    <w:rsid w:val="006E323A"/>
    <w:rsid w:val="006E4C0D"/>
    <w:rsid w:val="006F3959"/>
    <w:rsid w:val="006F7445"/>
    <w:rsid w:val="007064DD"/>
    <w:rsid w:val="00715AFB"/>
    <w:rsid w:val="0071647F"/>
    <w:rsid w:val="0071767D"/>
    <w:rsid w:val="00723505"/>
    <w:rsid w:val="0072411E"/>
    <w:rsid w:val="00743D75"/>
    <w:rsid w:val="00745E90"/>
    <w:rsid w:val="00751063"/>
    <w:rsid w:val="00753662"/>
    <w:rsid w:val="007540C9"/>
    <w:rsid w:val="007556A0"/>
    <w:rsid w:val="0075619D"/>
    <w:rsid w:val="00757DD7"/>
    <w:rsid w:val="00760CD6"/>
    <w:rsid w:val="00761920"/>
    <w:rsid w:val="007752A1"/>
    <w:rsid w:val="007756AD"/>
    <w:rsid w:val="00776F61"/>
    <w:rsid w:val="00781363"/>
    <w:rsid w:val="0079127C"/>
    <w:rsid w:val="00794DF4"/>
    <w:rsid w:val="007A72BF"/>
    <w:rsid w:val="007C0A34"/>
    <w:rsid w:val="007C24D4"/>
    <w:rsid w:val="007C3BCC"/>
    <w:rsid w:val="007C5AB4"/>
    <w:rsid w:val="007C730F"/>
    <w:rsid w:val="007D0A54"/>
    <w:rsid w:val="007E0157"/>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9C6"/>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43F29"/>
    <w:rsid w:val="00A55A61"/>
    <w:rsid w:val="00A56611"/>
    <w:rsid w:val="00A62F18"/>
    <w:rsid w:val="00A7168A"/>
    <w:rsid w:val="00A7352D"/>
    <w:rsid w:val="00A7372C"/>
    <w:rsid w:val="00A83D33"/>
    <w:rsid w:val="00A85472"/>
    <w:rsid w:val="00A8604D"/>
    <w:rsid w:val="00A9241A"/>
    <w:rsid w:val="00A94EAA"/>
    <w:rsid w:val="00A974F8"/>
    <w:rsid w:val="00AA031A"/>
    <w:rsid w:val="00AA2F0F"/>
    <w:rsid w:val="00AA6992"/>
    <w:rsid w:val="00AB1157"/>
    <w:rsid w:val="00AC3075"/>
    <w:rsid w:val="00AC51EB"/>
    <w:rsid w:val="00AC6DC9"/>
    <w:rsid w:val="00AD089B"/>
    <w:rsid w:val="00AD2586"/>
    <w:rsid w:val="00AD2C58"/>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87407"/>
    <w:rsid w:val="00B91059"/>
    <w:rsid w:val="00B94EB9"/>
    <w:rsid w:val="00B96C6F"/>
    <w:rsid w:val="00B97556"/>
    <w:rsid w:val="00B9788C"/>
    <w:rsid w:val="00BA2413"/>
    <w:rsid w:val="00BA2E41"/>
    <w:rsid w:val="00BB4066"/>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76522"/>
    <w:rsid w:val="00C81A8F"/>
    <w:rsid w:val="00C81B25"/>
    <w:rsid w:val="00C848FC"/>
    <w:rsid w:val="00C86EE1"/>
    <w:rsid w:val="00C90141"/>
    <w:rsid w:val="00C94E84"/>
    <w:rsid w:val="00C9624F"/>
    <w:rsid w:val="00C96735"/>
    <w:rsid w:val="00CA2F8E"/>
    <w:rsid w:val="00CA6A64"/>
    <w:rsid w:val="00CB179B"/>
    <w:rsid w:val="00CB34C9"/>
    <w:rsid w:val="00CC0BD7"/>
    <w:rsid w:val="00CC27E8"/>
    <w:rsid w:val="00CD0531"/>
    <w:rsid w:val="00CD0E7A"/>
    <w:rsid w:val="00CE0EE2"/>
    <w:rsid w:val="00CE140B"/>
    <w:rsid w:val="00CF41D3"/>
    <w:rsid w:val="00D13562"/>
    <w:rsid w:val="00D220FF"/>
    <w:rsid w:val="00D22F0B"/>
    <w:rsid w:val="00D3305C"/>
    <w:rsid w:val="00D3330C"/>
    <w:rsid w:val="00D37C43"/>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5FA"/>
    <w:rsid w:val="00E01978"/>
    <w:rsid w:val="00E1704F"/>
    <w:rsid w:val="00E17C59"/>
    <w:rsid w:val="00E25479"/>
    <w:rsid w:val="00E400E3"/>
    <w:rsid w:val="00E40E6B"/>
    <w:rsid w:val="00E429BD"/>
    <w:rsid w:val="00E535BC"/>
    <w:rsid w:val="00E55F05"/>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EF50E7"/>
    <w:rsid w:val="00F05704"/>
    <w:rsid w:val="00F05C01"/>
    <w:rsid w:val="00F10B10"/>
    <w:rsid w:val="00F132F7"/>
    <w:rsid w:val="00F13D6E"/>
    <w:rsid w:val="00F21E23"/>
    <w:rsid w:val="00F22B47"/>
    <w:rsid w:val="00F23CF2"/>
    <w:rsid w:val="00F24CB5"/>
    <w:rsid w:val="00F2508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D7C2A"/>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440ADE"/>
    <w:rPr>
      <w:color w:val="808080"/>
      <w:bdr w:space="0" w:sz="0" w:color="auto" w:val="none"/>
      <w:shd w:fill="auto" w:color="auto" w:val="clear"/>
    </w:rPr>
  </w:style>
  <w:style w:customStyle="true" w:styleId="eSPISCCParagraphDefaultFont" w:type="character">
    <w:name w:val="eSPIS_CC_Paragraph Default Font"/>
    <w:basedOn w:val="Zadanifontodlomka"/>
    <w:rsid w:val="00440AD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40ADE"/>
    <w:rPr>
      <w:b/>
      <w:bdr w:space="0" w:sz="0" w:color="auto" w:val="none"/>
      <w:shd w:fill="FFFFCC" w:color="auto" w:val="clear"/>
      <w:lang w:val="hr-HR"/>
    </w:rPr>
  </w:style>
  <w:style w:customStyle="true" w:styleId="PozadinaSvijetloCrvena" w:type="character">
    <w:name w:val="Pozadina_SvijetloCrvena"/>
    <w:basedOn w:val="eSPISCCParagraphDefaultFont"/>
    <w:rsid w:val="00440AD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40AD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440ADE"/>
    <w:rPr>
      <w:color w:val="808080"/>
      <w:bdr w:color="auto" w:space="0" w:sz="0" w:val="none"/>
      <w:shd w:color="auto" w:fill="auto" w:val="clear"/>
    </w:rPr>
  </w:style>
  <w:style w:customStyle="1" w:styleId="eSPISCCParagraphDefaultFont" w:type="character">
    <w:name w:val="eSPIS_CC_Paragraph Default Font"/>
    <w:basedOn w:val="Zadanifontodlomka"/>
    <w:rsid w:val="00440AD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40ADE"/>
    <w:rPr>
      <w:b/>
      <w:bdr w:color="auto" w:space="0" w:sz="0" w:val="none"/>
      <w:shd w:color="auto" w:fill="FFFFCC" w:val="clear"/>
      <w:lang w:val="hr-HR"/>
    </w:rPr>
  </w:style>
  <w:style w:customStyle="1" w:styleId="PozadinaSvijetloCrvena" w:type="character">
    <w:name w:val="Pozadina_SvijetloCrvena"/>
    <w:basedOn w:val="eSPISCCParagraphDefaultFont"/>
    <w:rsid w:val="00440AD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40AD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261837374">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7455649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733431202">
      <w:bodyDiv w:val="true"/>
      <w:marLeft w:val="0"/>
      <w:marRight w:val="0"/>
      <w:marTop w:val="0"/>
      <w:marBottom w:val="0"/>
      <w:divBdr>
        <w:top w:space="0" w:sz="0" w:color="auto" w:val="none"/>
        <w:left w:space="0" w:sz="0" w:color="auto" w:val="none"/>
        <w:bottom w:space="0" w:sz="0" w:color="auto" w:val="none"/>
        <w:right w:space="0" w:sz="0" w:color="auto" w:val="none"/>
      </w:divBdr>
    </w:div>
    <w:div w:id="799148810">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88759498">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3389924">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2531644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15716032">
      <w:bodyDiv w:val="true"/>
      <w:marLeft w:val="0"/>
      <w:marRight w:val="0"/>
      <w:marTop w:val="0"/>
      <w:marBottom w:val="0"/>
      <w:divBdr>
        <w:top w:space="0" w:sz="0" w:color="auto" w:val="none"/>
        <w:left w:space="0" w:sz="0" w:color="auto" w:val="none"/>
        <w:bottom w:space="0" w:sz="0" w:color="auto" w:val="none"/>
        <w:right w:space="0" w:sz="0" w:color="auto" w:val="none"/>
      </w:divBdr>
    </w:div>
    <w:div w:id="2116754364">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617</izvorni_sadrzaj>
    <derivirana_varijabla naziv="DomainObject.Predmet.Broj_1">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2017.</izvorni_sadrzaj>
    <derivirana_varijabla naziv="DomainObject.Predmet.DatumOsnivanja_1">25.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St-617/2017</izvorni_sadrzaj>
    <derivirana_varijabla naziv="DomainObject.Predmet.OznakaBroj_1">St-617/2017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NIKITIS j.d.o.o.</izvorni_sadrzaj>
    <derivirana_varijabla naziv="DomainObject.Predmet.ProtustrankaFormated_1">  NIKITIS j.d.o.o.</derivirana_varijabla>
  </DomainObject.Predmet.ProtustrankaFormated>
  <DomainObject.Predmet.ProtustrankaFormatedOIB>
    <izvorni_sadrzaj>  NIKITIS j.d.o.o., OIB 42395665946</izvorni_sadrzaj>
    <derivirana_varijabla naziv="DomainObject.Predmet.ProtustrankaFormatedOIB_1">  NIKITIS j.d.o.o., OIB 42395665946</derivirana_varijabla>
  </DomainObject.Predmet.ProtustrankaFormatedOIB>
  <DomainObject.Predmet.ProtustrankaFormatedWithAdress>
    <izvorni_sadrzaj> NIKITIS j.d.o.o., Miserkino 10, 51215 Kastav</izvorni_sadrzaj>
    <derivirana_varijabla naziv="DomainObject.Predmet.ProtustrankaFormatedWithAdress_1"> NIKITIS j.d.o.o., Miserkino 10, 51215 Kastav</derivirana_varijabla>
  </DomainObject.Predmet.ProtustrankaFormatedWithAdress>
  <DomainObject.Predmet.ProtustrankaFormatedWithAdressOIB>
    <izvorni_sadrzaj> NIKITIS j.d.o.o., OIB 42395665946, Miserkino 10, 51215 Kastav</izvorni_sadrzaj>
    <derivirana_varijabla naziv="DomainObject.Predmet.ProtustrankaFormatedWithAdressOIB_1"> NIKITIS j.d.o.o., OIB 42395665946, Miserkino 10, 51215 Kastav</derivirana_varijabla>
  </DomainObject.Predmet.ProtustrankaFormatedWithAdressOIB>
  <DomainObject.Predmet.ProtustrankaWithAdress>
    <izvorni_sadrzaj>NIKITIS j.d.o.o. Miserkino 10, 51215 Kastav</izvorni_sadrzaj>
    <derivirana_varijabla naziv="DomainObject.Predmet.ProtustrankaWithAdress_1">NIKITIS j.d.o.o. Miserkino 10, 51215 Kastav</derivirana_varijabla>
  </DomainObject.Predmet.ProtustrankaWithAdress>
  <DomainObject.Predmet.ProtustrankaWithAdressOIB>
    <izvorni_sadrzaj>NIKITIS j.d.o.o., OIB 42395665946, Miserkino 10, 51215 Kastav</izvorni_sadrzaj>
    <derivirana_varijabla naziv="DomainObject.Predmet.ProtustrankaWithAdressOIB_1">NIKITIS j.d.o.o., OIB 42395665946, Miserkino 10, 51215 Kastav</derivirana_varijabla>
  </DomainObject.Predmet.ProtustrankaWithAdressOIB>
  <DomainObject.Predmet.ProtustrankaNazivFormated>
    <izvorni_sadrzaj>NIKITIS j.d.o.o.</izvorni_sadrzaj>
    <derivirana_varijabla naziv="DomainObject.Predmet.ProtustrankaNazivFormated_1">NIKITIS j.d.o.o.</derivirana_varijabla>
  </DomainObject.Predmet.ProtustrankaNazivFormated>
  <DomainObject.Predmet.ProtustrankaNazivFormatedOIB>
    <izvorni_sadrzaj>NIKITIS j.d.o.o., OIB 42395665946</izvorni_sadrzaj>
    <derivirana_varijabla naziv="DomainObject.Predmet.ProtustrankaNazivFormatedOIB_1">NIKITIS j.d.o.o., OIB 42395665946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NIKITIS j.d.o.o.</item>
    </izvorni_sadrzaj>
    <derivirana_varijabla naziv="DomainObject.Predmet.ProtuStrankaListFormated_1">
      <item>NIKITIS j.d.o.o.</item>
    </derivirana_varijabla>
  </DomainObject.Predmet.ProtuStrankaListFormated>
  <DomainObject.Predmet.ProtuStrankaListFormatedOIB>
    <izvorni_sadrzaj>
      <item>NIKITIS j.d.o.o., OIB 42395665946</item>
    </izvorni_sadrzaj>
    <derivirana_varijabla naziv="DomainObject.Predmet.ProtuStrankaListFormatedOIB_1">
      <item>NIKITIS j.d.o.o., OIB 42395665946</item>
    </derivirana_varijabla>
  </DomainObject.Predmet.ProtuStrankaListFormatedOIB>
  <DomainObject.Predmet.ProtuStrankaListFormatedWithAdress>
    <izvorni_sadrzaj>
      <item>NIKITIS j.d.o.o., Miserkino 10, 51215 Kastav</item>
    </izvorni_sadrzaj>
    <derivirana_varijabla naziv="DomainObject.Predmet.ProtuStrankaListFormatedWithAdress_1">
      <item>NIKITIS j.d.o.o., Miserkino 10, 51215 Kastav</item>
    </derivirana_varijabla>
  </DomainObject.Predmet.ProtuStrankaListFormatedWithAdress>
  <DomainObject.Predmet.ProtuStrankaListFormatedWithAdressOIB>
    <izvorni_sadrzaj>
      <item>NIKITIS j.d.o.o., OIB 42395665946, Miserkino 10, 51215 Kastav</item>
    </izvorni_sadrzaj>
    <derivirana_varijabla naziv="DomainObject.Predmet.ProtuStrankaListFormatedWithAdressOIB_1">
      <item>NIKITIS j.d.o.o., OIB 42395665946, Miserkino 10, 51215 Kastav</item>
    </derivirana_varijabla>
  </DomainObject.Predmet.ProtuStrankaListFormatedWithAdressOIB>
  <DomainObject.Predmet.ProtuStrankaListNazivFormated>
    <izvorni_sadrzaj>
      <item>NIKITIS j.d.o.o.</item>
    </izvorni_sadrzaj>
    <derivirana_varijabla naziv="DomainObject.Predmet.ProtuStrankaListNazivFormated_1">
      <item>NIKITIS j.d.o.o.</item>
    </derivirana_varijabla>
  </DomainObject.Predmet.ProtuStrankaListNazivFormated>
  <DomainObject.Predmet.ProtuStrankaListNazivFormatedOIB>
    <izvorni_sadrzaj>
      <item>NIKITIS j.d.o.o., OIB 42395665946</item>
    </izvorni_sadrzaj>
    <derivirana_varijabla naziv="DomainObject.Predmet.ProtuStrankaListNazivFormatedOIB_1">
      <item>NIKITIS j.d.o.o., OIB 42395665946</item>
    </derivirana_varijabla>
  </DomainObject.Predmet.ProtuStrankaListNazivFormatedOIB>
  <DomainObject.Predmet.OstaliListFormated>
    <izvorni_sadrzaj>
      <item>Darko Džolić</item>
    </izvorni_sadrzaj>
    <derivirana_varijabla naziv="DomainObject.Predmet.OstaliListFormated_1">
      <item>Darko Džolić</item>
    </derivirana_varijabla>
  </DomainObject.Predmet.OstaliListFormated>
  <DomainObject.Predmet.OstaliListFormatedOIB>
    <izvorni_sadrzaj>
      <item>Darko Džolić, OIB 05631044639</item>
    </izvorni_sadrzaj>
    <derivirana_varijabla naziv="DomainObject.Predmet.OstaliListFormatedOIB_1">
      <item>Darko Džolić, OIB 05631044639</item>
    </derivirana_varijabla>
  </DomainObject.Predmet.OstaliListFormatedOIB>
  <DomainObject.Predmet.OstaliListFormatedWithAdress>
    <izvorni_sadrzaj>
      <item>Darko Džolić, Prvog Maja 50, 51000 Rijeka</item>
    </izvorni_sadrzaj>
    <derivirana_varijabla naziv="DomainObject.Predmet.OstaliListFormatedWithAdress_1">
      <item>Darko Džolić, Prvog Maja 50, 51000 Rijeka</item>
    </derivirana_varijabla>
  </DomainObject.Predmet.OstaliListFormatedWithAdress>
  <DomainObject.Predmet.OstaliListFormatedWithAdressOIB>
    <izvorni_sadrzaj>
      <item>Darko Džolić, OIB 05631044639, Prvog Maja 50, 51000 Rijeka</item>
    </izvorni_sadrzaj>
    <derivirana_varijabla naziv="DomainObject.Predmet.OstaliListFormatedWithAdressOIB_1">
      <item>Darko Džolić, OIB 05631044639, Prvog Maja 50, 51000 Rijeka</item>
    </derivirana_varijabla>
  </DomainObject.Predmet.OstaliListFormatedWithAdressOIB>
  <DomainObject.Predmet.OstaliListNazivFormated>
    <izvorni_sadrzaj>
      <item>Darko Džolić</item>
    </izvorni_sadrzaj>
    <derivirana_varijabla naziv="DomainObject.Predmet.OstaliListNazivFormated_1">
      <item>Darko Džolić</item>
    </derivirana_varijabla>
  </DomainObject.Predmet.OstaliListNazivFormated>
  <DomainObject.Predmet.OstaliListNazivFormatedOIB>
    <izvorni_sadrzaj>
      <item>Darko Džolić, OIB 05631044639</item>
    </izvorni_sadrzaj>
    <derivirana_varijabla naziv="DomainObject.Predmet.OstaliListNazivFormatedOIB_1">
      <item>Darko Džolić, OIB 05631044639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NIKITIS j.d.o.o.</izvorni_sadrzaj>
    <derivirana_varijabla naziv="DomainObject.Predmet.ProtustrankaIDrugi_1">NIKITIS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NIKITIS j.d.o.o., OIB 42395665946, Miserkino 10, 51215 Kastav</izvorni_sadrzaj>
    <derivirana_varijabla naziv="DomainObject.Predmet.ProtustrankaIDrugiAdressOIB_1">NIKITIS j.d.o.o., OIB 42395665946, Miserkino 10,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NIKITIS j.d.o.o.</item>
      <item>Darko Džolić</item>
    </izvorni_sadrzaj>
    <derivirana_varijabla naziv="DomainObject.Predmet.SudioniciListNaziv_1">
      <item>FINA  Rijeka</item>
      <item>NIKITIS j.d.o.o.</item>
      <item>Darko Džolić</item>
    </derivirana_varijabla>
  </DomainObject.Predmet.SudioniciListNaziv>
  <DomainObject.Predmet.SudioniciListAdressOIB>
    <izvorni_sadrzaj>
      <item>FINA  Rijeka, OIB 85821130368, Frana Kurelca 8,51000 Rijeka</item>
      <item>NIKITIS j.d.o.o., OIB 42395665946, Miserkino 10,51215 Kastav</item>
      <item>Darko Džolić, OIB 05631044639, Prvog Maja 50,51000 Rijeka</item>
    </izvorni_sadrzaj>
    <derivirana_varijabla naziv="DomainObject.Predmet.SudioniciListAdressOIB_1">
      <item>FINA  Rijeka, OIB 85821130368, Frana Kurelca 8,51000 Rijeka</item>
      <item>NIKITIS j.d.o.o., OIB 42395665946, Miserkino 10,51215 Kastav</item>
      <item>Darko Džolić, OIB 05631044639, Prvog Maja 50,51000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42395665946</item>
      <item>, OIB 05631044639</item>
    </izvorni_sadrzaj>
    <derivirana_varijabla naziv="DomainObject.Predmet.SudioniciListNazivOIB_1">
      <item>, OIB 85821130368</item>
      <item>, OIB 42395665946</item>
      <item>, OIB 05631044639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3192B7-3845-40CC-8858-70352C8FB7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1047</properties:Words>
  <properties:Characters>5932</properties:Characters>
  <properties:Lines>116</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2018-07-06T07:36:00Z</dcterms:created>
  <dc:creator>dcmelik</dc:creator>
  <cp:lastModifiedBy>Jasna Radulović</cp:lastModifiedBy>
  <cp:lastPrinted>2018-07-05T08:48:00Z</cp:lastPrinted>
  <dcterms:modified xmlns:xsi="http://www.w3.org/2001/XMLSchema-instance" xsi:type="dcterms:W3CDTF">2018-07-06T07:38:00Z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(617-17 NOVO SZ-15. ČL.132.docx)</vt:lpwstr>
  </prop:property>
  <prop:property name="CC_coloring" pid="4" fmtid="{D5CDD505-2E9C-101B-9397-08002B2CF9AE}">
    <vt:bool>false</vt:bool>
  </prop:property>
  <prop:property name="BrojStranica" pid="5" fmtid="{D5CDD505-2E9C-101B-9397-08002B2CF9AE}">
    <vt:i4>3</vt:i4>
  </prop:property>
</prop:Properties>
</file>