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474d" w14:paraId="345474d" w:rsidRDefault="00D2523F" w:rsidP="00D03BEE" w:rsidR="00D03BEE" w:rsidRPr="00CB1368">
      <w:pPr>
        <w15:collapsed w:val="false"/>
        <w:rPr>
          <w:rFonts w:hAnsi="Times New Roman" w:ascii="Times New Roman"/>
          <w:sz w:val="24"/>
        </w:rPr>
      </w:pPr>
      <w:r w:rsidRPr="00CB1368">
        <w:rPr>
          <w:rFonts w:hAnsi="Times New Roman" w:ascii="Times New Roman"/>
          <w:noProof/>
          <w:sz w:val="24"/>
        </w:rPr>
        <w:t xml:space="preserve">               </w:t>
      </w:r>
      <w:r w:rsidR="00F7116A" w:rsidRPr="00CB1368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18B" w:rsidP="00B2118B" w:rsidR="00B2118B" w:rsidRPr="00CB1368">
      <w:pPr>
        <w:rPr>
          <w:rFonts w:hAnsi="Times New Roman" w:ascii="Times New Roman"/>
          <w:sz w:val="24"/>
        </w:rPr>
      </w:pPr>
      <w:r w:rsidRPr="00CB1368">
        <w:rPr>
          <w:rFonts w:hAnsi="Times New Roman" w:ascii="Times New Roman"/>
          <w:sz w:val="24"/>
        </w:rPr>
        <w:t>REPUBLIKA HRVATSKA</w:t>
      </w:r>
    </w:p>
    <w:p w:rsidRDefault="00B2118B" w:rsidP="00D15210" w:rsidR="00B2118B" w:rsidRPr="00CB1368">
      <w:pPr>
        <w:rPr>
          <w:rFonts w:hAnsi="Times New Roman" w:ascii="Times New Roman"/>
          <w:sz w:val="24"/>
        </w:rPr>
      </w:pPr>
      <w:r w:rsidRPr="00CB1368">
        <w:rPr>
          <w:rFonts w:hAnsi="Times New Roman" w:ascii="Times New Roman"/>
          <w:sz w:val="24"/>
        </w:rPr>
        <w:t>TRGOVAČKI SUD U ZAGREBU</w:t>
      </w:r>
    </w:p>
    <w:p w:rsidRDefault="00D15210" w:rsidP="00B2118B" w:rsidR="00B2118B" w:rsidRPr="00CB1368">
      <w:pPr>
        <w:rPr>
          <w:rFonts w:hAnsi="Times New Roman" w:ascii="Times New Roman"/>
          <w:sz w:val="24"/>
        </w:rPr>
      </w:pPr>
      <w:r w:rsidRPr="00CB1368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      48 St-20</w:t>
      </w:r>
      <w:r w:rsidR="00CB1368">
        <w:rPr>
          <w:rFonts w:hAnsi="Times New Roman" w:ascii="Times New Roman"/>
          <w:sz w:val="24"/>
        </w:rPr>
        <w:t>79</w:t>
      </w:r>
      <w:r w:rsidRPr="00CB1368">
        <w:rPr>
          <w:rFonts w:hAnsi="Times New Roman" w:ascii="Times New Roman"/>
          <w:sz w:val="24"/>
        </w:rPr>
        <w:t>/17</w:t>
      </w:r>
    </w:p>
    <w:p w:rsidRDefault="00B2118B" w:rsidP="00B2118B" w:rsidR="00B2118B" w:rsidRPr="00CB1368">
      <w:pPr>
        <w:rPr>
          <w:rFonts w:hAnsi="Times New Roman" w:ascii="Times New Roman"/>
          <w:sz w:val="24"/>
        </w:rPr>
      </w:pPr>
    </w:p>
    <w:p w:rsidRDefault="00B2118B" w:rsidP="00B2118B" w:rsidR="00B2118B" w:rsidRPr="00CB1368">
      <w:pPr>
        <w:jc w:val="center"/>
        <w:rPr>
          <w:rFonts w:hAnsi="Times New Roman" w:ascii="Times New Roman"/>
          <w:sz w:val="24"/>
        </w:rPr>
      </w:pPr>
      <w:r w:rsidRPr="00CB1368">
        <w:rPr>
          <w:rFonts w:hAnsi="Times New Roman" w:ascii="Times New Roman"/>
          <w:sz w:val="24"/>
        </w:rPr>
        <w:t>R E P U B L I K A  H R V A T S K A</w:t>
      </w:r>
    </w:p>
    <w:p w:rsidRDefault="00D2523F" w:rsidP="00B2118B" w:rsidR="00B2118B" w:rsidRPr="00CB1368">
      <w:pPr>
        <w:jc w:val="center"/>
        <w:rPr>
          <w:rFonts w:hAnsi="Times New Roman" w:ascii="Times New Roman"/>
          <w:sz w:val="24"/>
        </w:rPr>
      </w:pPr>
      <w:r w:rsidRPr="00CB1368">
        <w:rPr>
          <w:rFonts w:hAnsi="Times New Roman" w:ascii="Times New Roman"/>
          <w:sz w:val="24"/>
        </w:rPr>
        <w:t>Z A K L</w:t>
      </w:r>
      <w:r w:rsidR="00B2118B" w:rsidRPr="00CB1368">
        <w:rPr>
          <w:rFonts w:hAnsi="Times New Roman" w:ascii="Times New Roman"/>
          <w:sz w:val="24"/>
        </w:rPr>
        <w:t>J U Č A K</w:t>
      </w:r>
    </w:p>
    <w:p w:rsidRDefault="00B2118B" w:rsidP="00B2118B" w:rsidR="00B2118B" w:rsidRPr="00CB1368">
      <w:pPr>
        <w:jc w:val="center"/>
        <w:rPr>
          <w:rFonts w:hAnsi="Times New Roman" w:ascii="Times New Roman"/>
          <w:sz w:val="24"/>
        </w:rPr>
      </w:pPr>
    </w:p>
    <w:p w:rsidRDefault="00B2118B" w:rsidP="00D2523F" w:rsidR="00D2523F" w:rsidRPr="00CB1368">
      <w:pPr>
        <w:jc w:val="both"/>
        <w:rPr>
          <w:rFonts w:hAnsi="Times New Roman" w:ascii="Times New Roman"/>
          <w:sz w:val="24"/>
        </w:rPr>
      </w:pPr>
      <w:r w:rsidRPr="00CB1368">
        <w:rPr>
          <w:rFonts w:hAnsi="Times New Roman" w:ascii="Times New Roman"/>
          <w:sz w:val="24"/>
        </w:rPr>
        <w:tab/>
        <w:t xml:space="preserve">Trgovački sud u Zagrebu po sucu toga suda Vesni </w:t>
      </w:r>
      <w:r w:rsidR="00F601CB" w:rsidRPr="00CB1368">
        <w:rPr>
          <w:rFonts w:hAnsi="Times New Roman" w:ascii="Times New Roman"/>
          <w:sz w:val="24"/>
        </w:rPr>
        <w:t xml:space="preserve">Sremac Šoštar </w:t>
      </w:r>
      <w:r w:rsidRPr="00CB1368">
        <w:rPr>
          <w:rFonts w:hAnsi="Times New Roman" w:ascii="Times New Roman"/>
          <w:sz w:val="24"/>
        </w:rPr>
        <w:t xml:space="preserve">kao stečajnom sucu u postupku sklapanja </w:t>
      </w:r>
      <w:proofErr w:type="spellStart"/>
      <w:r w:rsidRPr="00CB1368">
        <w:rPr>
          <w:rFonts w:hAnsi="Times New Roman" w:ascii="Times New Roman"/>
          <w:sz w:val="24"/>
        </w:rPr>
        <w:t>predstečajne</w:t>
      </w:r>
      <w:proofErr w:type="spellEnd"/>
      <w:r w:rsidRPr="00CB1368">
        <w:rPr>
          <w:rFonts w:hAnsi="Times New Roman" w:ascii="Times New Roman"/>
          <w:sz w:val="24"/>
        </w:rPr>
        <w:t xml:space="preserve"> nagodbe s dužnikom </w:t>
      </w:r>
      <w:r w:rsidR="00CB1368" w:rsidRPr="00CB1368">
        <w:rPr>
          <w:rFonts w:hAnsi="Times New Roman" w:ascii="Times New Roman"/>
        </w:rPr>
        <w:t>GRAĐENJE HERC d.o.o., Zagreb,  Ilica 253, OIB: 66385532845</w:t>
      </w:r>
      <w:r w:rsidR="00CB1368" w:rsidRPr="00CB1368">
        <w:rPr>
          <w:rFonts w:hAnsi="Times New Roman" w:ascii="Times New Roman"/>
        </w:rPr>
        <w:t xml:space="preserve"> </w:t>
      </w:r>
      <w:r w:rsidR="00BE2D0C" w:rsidRPr="00CB1368">
        <w:rPr>
          <w:rFonts w:hAnsi="Times New Roman" w:ascii="Times New Roman"/>
          <w:sz w:val="24"/>
          <w:lang w:val="pt-BR"/>
        </w:rPr>
        <w:t xml:space="preserve">dana </w:t>
      </w:r>
      <w:r w:rsidR="00D15210" w:rsidRPr="00CB1368">
        <w:rPr>
          <w:rFonts w:hAnsi="Times New Roman" w:ascii="Times New Roman"/>
          <w:sz w:val="24"/>
          <w:lang w:val="pt-BR"/>
        </w:rPr>
        <w:t>2</w:t>
      </w:r>
      <w:r w:rsidR="00CB1368" w:rsidRPr="00CB1368">
        <w:rPr>
          <w:rFonts w:hAnsi="Times New Roman" w:ascii="Times New Roman"/>
          <w:sz w:val="24"/>
          <w:lang w:val="pt-BR"/>
        </w:rPr>
        <w:t>5</w:t>
      </w:r>
      <w:r w:rsidR="00D15210" w:rsidRPr="00CB1368">
        <w:rPr>
          <w:rFonts w:hAnsi="Times New Roman" w:ascii="Times New Roman"/>
          <w:sz w:val="24"/>
          <w:lang w:val="pt-BR"/>
        </w:rPr>
        <w:t>. srp</w:t>
      </w:r>
      <w:r w:rsidR="003B5F2D" w:rsidRPr="00CB1368">
        <w:rPr>
          <w:rFonts w:hAnsi="Times New Roman" w:ascii="Times New Roman"/>
          <w:sz w:val="24"/>
          <w:lang w:val="pt-BR"/>
        </w:rPr>
        <w:t>nja 2017. g.</w:t>
      </w:r>
    </w:p>
    <w:p w:rsidRDefault="00F601CB" w:rsidP="00F601CB" w:rsidR="00F601CB" w:rsidRPr="00CB1368">
      <w:pPr>
        <w:rPr>
          <w:rFonts w:hAnsi="Times New Roman" w:ascii="Times New Roman"/>
        </w:rPr>
      </w:pPr>
    </w:p>
    <w:p w:rsidRDefault="00D03BEE" w:rsidP="00D03BEE" w:rsidR="00D03BEE" w:rsidRPr="00CB1368">
      <w:pPr>
        <w:jc w:val="center"/>
        <w:rPr>
          <w:rFonts w:hAnsi="Times New Roman" w:ascii="Times New Roman"/>
          <w:sz w:val="24"/>
        </w:rPr>
      </w:pPr>
      <w:r w:rsidRPr="00CB1368">
        <w:rPr>
          <w:rFonts w:hAnsi="Times New Roman" w:ascii="Times New Roman"/>
          <w:sz w:val="24"/>
        </w:rPr>
        <w:t xml:space="preserve">z a k l j u č i o </w:t>
      </w:r>
      <w:r w:rsidR="00D2523F" w:rsidRPr="00CB1368">
        <w:rPr>
          <w:rFonts w:hAnsi="Times New Roman" w:ascii="Times New Roman"/>
          <w:sz w:val="24"/>
        </w:rPr>
        <w:t xml:space="preserve"> </w:t>
      </w:r>
      <w:r w:rsidR="00E75098" w:rsidRPr="00CB1368">
        <w:rPr>
          <w:rFonts w:hAnsi="Times New Roman" w:ascii="Times New Roman"/>
          <w:sz w:val="24"/>
        </w:rPr>
        <w:t xml:space="preserve"> j</w:t>
      </w:r>
      <w:r w:rsidRPr="00CB1368">
        <w:rPr>
          <w:rFonts w:hAnsi="Times New Roman" w:ascii="Times New Roman"/>
          <w:sz w:val="24"/>
        </w:rPr>
        <w:t>e</w:t>
      </w:r>
    </w:p>
    <w:p w:rsidRDefault="00D03BEE" w:rsidP="00D03BEE" w:rsidR="00D03BEE" w:rsidRPr="00CB1368">
      <w:pPr>
        <w:jc w:val="center"/>
        <w:rPr>
          <w:rFonts w:hAnsi="Times New Roman" w:ascii="Times New Roman"/>
          <w:sz w:val="24"/>
        </w:rPr>
      </w:pPr>
    </w:p>
    <w:p w:rsidRDefault="00D2523F" w:rsidP="00D15210" w:rsidR="007B1B26" w:rsidRPr="00CB1368">
      <w:pPr>
        <w:pStyle w:val="Odlomakpopisa"/>
        <w:numPr>
          <w:ilvl w:val="0"/>
          <w:numId w:val="1"/>
        </w:numPr>
        <w:ind w:right="-1"/>
        <w:jc w:val="both"/>
        <w:rPr>
          <w:rFonts w:hAnsi="Times New Roman" w:ascii="Times New Roman"/>
          <w:sz w:val="24"/>
        </w:rPr>
      </w:pPr>
      <w:r w:rsidRPr="00CB1368">
        <w:rPr>
          <w:rFonts w:hAnsi="Times New Roman" w:ascii="Times New Roman"/>
          <w:sz w:val="24"/>
        </w:rPr>
        <w:t>Nalaže se</w:t>
      </w:r>
      <w:r w:rsidR="007B1B26" w:rsidRPr="00CB1368">
        <w:rPr>
          <w:rFonts w:hAnsi="Times New Roman" w:ascii="Times New Roman"/>
          <w:sz w:val="24"/>
        </w:rPr>
        <w:t xml:space="preserve"> </w:t>
      </w:r>
      <w:r w:rsidR="00CB1368" w:rsidRPr="00CB1368">
        <w:rPr>
          <w:rFonts w:hAnsi="Times New Roman" w:ascii="Times New Roman"/>
        </w:rPr>
        <w:t>GRAĐENJE HERC d.o.o., Zagreb,  Ilica 253, OIB: 66385532845</w:t>
      </w:r>
      <w:r w:rsidR="003B5F2D" w:rsidRPr="00CB1368">
        <w:rPr>
          <w:rFonts w:hAnsi="Times New Roman" w:ascii="Times New Roman"/>
          <w:sz w:val="24"/>
        </w:rPr>
        <w:t xml:space="preserve">, da </w:t>
      </w:r>
      <w:r w:rsidR="007B1B26" w:rsidRPr="00CB1368">
        <w:rPr>
          <w:rFonts w:hAnsi="Times New Roman" w:ascii="Times New Roman"/>
          <w:sz w:val="24"/>
        </w:rPr>
        <w:t xml:space="preserve">u roku osam dana dostavi sudu prijedlog za sklapanje </w:t>
      </w:r>
      <w:proofErr w:type="spellStart"/>
      <w:r w:rsidR="007B1B26" w:rsidRPr="00CB1368">
        <w:rPr>
          <w:rFonts w:hAnsi="Times New Roman" w:ascii="Times New Roman"/>
          <w:sz w:val="24"/>
        </w:rPr>
        <w:t>predstečajne</w:t>
      </w:r>
      <w:proofErr w:type="spellEnd"/>
      <w:r w:rsidR="007B1B26" w:rsidRPr="00CB1368">
        <w:rPr>
          <w:rFonts w:hAnsi="Times New Roman" w:ascii="Times New Roman"/>
          <w:sz w:val="24"/>
        </w:rPr>
        <w:t xml:space="preserve"> nagodbe elektroničkom poštom na e-mail adresu  </w:t>
      </w:r>
      <w:hyperlink r:id="rId8" w:history="true">
        <w:r w:rsidR="00D15210" w:rsidRPr="00CB1368">
          <w:rPr>
            <w:rStyle w:val="Hiperveza"/>
            <w:rFonts w:hAnsi="Times New Roman" w:ascii="Times New Roman"/>
            <w:sz w:val="24"/>
          </w:rPr>
          <w:t>vesna.sremac@tszg.pravosudje.hr</w:t>
        </w:r>
      </w:hyperlink>
      <w:r w:rsidR="007B1B26" w:rsidRPr="00CB1368">
        <w:rPr>
          <w:rFonts w:hAnsi="Times New Roman" w:ascii="Times New Roman"/>
          <w:sz w:val="24"/>
        </w:rPr>
        <w:t xml:space="preserve">, ili na </w:t>
      </w:r>
      <w:r w:rsidR="00D15210" w:rsidRPr="00CB1368">
        <w:rPr>
          <w:rFonts w:hAnsi="Times New Roman" w:ascii="Times New Roman"/>
          <w:sz w:val="24"/>
        </w:rPr>
        <w:t>USB</w:t>
      </w:r>
      <w:r w:rsidR="007B1B26" w:rsidRPr="00CB1368">
        <w:rPr>
          <w:rFonts w:hAnsi="Times New Roman" w:ascii="Times New Roman"/>
          <w:sz w:val="24"/>
        </w:rPr>
        <w:t xml:space="preserve">-u, time da prijedlog bude podoban za obradu tj. da je isti napisan u </w:t>
      </w:r>
      <w:proofErr w:type="spellStart"/>
      <w:r w:rsidR="007B1B26" w:rsidRPr="00CB1368">
        <w:rPr>
          <w:rFonts w:hAnsi="Times New Roman" w:ascii="Times New Roman"/>
          <w:sz w:val="24"/>
        </w:rPr>
        <w:t>word</w:t>
      </w:r>
      <w:proofErr w:type="spellEnd"/>
      <w:r w:rsidR="007B1B26" w:rsidRPr="00CB1368">
        <w:rPr>
          <w:rFonts w:hAnsi="Times New Roman" w:ascii="Times New Roman"/>
          <w:sz w:val="24"/>
        </w:rPr>
        <w:t xml:space="preserve"> dokumentu, font </w:t>
      </w:r>
      <w:proofErr w:type="spellStart"/>
      <w:r w:rsidR="007B1B26" w:rsidRPr="00CB1368">
        <w:rPr>
          <w:rFonts w:hAnsi="Times New Roman" w:ascii="Times New Roman"/>
          <w:sz w:val="24"/>
        </w:rPr>
        <w:t>Times</w:t>
      </w:r>
      <w:proofErr w:type="spellEnd"/>
      <w:r w:rsidR="007B1B26" w:rsidRPr="00CB1368">
        <w:rPr>
          <w:rFonts w:hAnsi="Times New Roman" w:ascii="Times New Roman"/>
          <w:sz w:val="24"/>
        </w:rPr>
        <w:t xml:space="preserve"> New Roman, veličina slova 12.</w:t>
      </w:r>
    </w:p>
    <w:p w:rsidRDefault="00E1109D" w:rsidP="00D2523F" w:rsidR="00E1109D" w:rsidRPr="00CB1368">
      <w:pPr>
        <w:pStyle w:val="Odlomakpopisa"/>
        <w:numPr>
          <w:ilvl w:val="0"/>
          <w:numId w:val="1"/>
        </w:numPr>
        <w:ind w:right="-1"/>
        <w:jc w:val="both"/>
        <w:rPr>
          <w:rFonts w:hAnsi="Times New Roman" w:ascii="Times New Roman"/>
          <w:sz w:val="24"/>
        </w:rPr>
      </w:pPr>
      <w:r w:rsidRPr="00CB1368">
        <w:rPr>
          <w:rFonts w:hAnsi="Times New Roman" w:ascii="Times New Roman"/>
          <w:sz w:val="24"/>
        </w:rPr>
        <w:t>Ukoliko predlagatelj u dodijeljenom roku ne postupi po zaključku suda, postupiti će se  shodno odredbi čl. 109 Zakona o parničnom postupku.</w:t>
      </w:r>
    </w:p>
    <w:p w:rsidRDefault="00D2523F" w:rsidP="00D2523F" w:rsidR="00D2523F" w:rsidRPr="00CB1368">
      <w:pPr>
        <w:pStyle w:val="Odlomakpopisa"/>
        <w:ind w:right="-1" w:left="1068"/>
        <w:jc w:val="both"/>
        <w:rPr>
          <w:rFonts w:hAnsi="Times New Roman" w:ascii="Times New Roman"/>
          <w:sz w:val="24"/>
        </w:rPr>
      </w:pPr>
    </w:p>
    <w:p w:rsidRDefault="00D15210" w:rsidP="00D03BEE" w:rsidR="00D03BEE" w:rsidRPr="00CB1368">
      <w:pPr>
        <w:ind w:right="-1"/>
        <w:jc w:val="center"/>
        <w:rPr>
          <w:rFonts w:hAnsi="Times New Roman" w:ascii="Times New Roman"/>
          <w:sz w:val="24"/>
        </w:rPr>
      </w:pPr>
      <w:r w:rsidRPr="00CB1368">
        <w:rPr>
          <w:rFonts w:hAnsi="Times New Roman" w:ascii="Times New Roman"/>
          <w:sz w:val="24"/>
        </w:rPr>
        <w:t xml:space="preserve">U </w:t>
      </w:r>
      <w:r w:rsidR="00D03BEE" w:rsidRPr="00CB1368">
        <w:rPr>
          <w:rFonts w:hAnsi="Times New Roman" w:ascii="Times New Roman"/>
          <w:sz w:val="24"/>
        </w:rPr>
        <w:t>Zagreb</w:t>
      </w:r>
      <w:r w:rsidRPr="00CB1368">
        <w:rPr>
          <w:rFonts w:hAnsi="Times New Roman" w:ascii="Times New Roman"/>
          <w:sz w:val="24"/>
        </w:rPr>
        <w:t>u</w:t>
      </w:r>
      <w:r w:rsidR="00D03BEE" w:rsidRPr="00CB1368">
        <w:rPr>
          <w:rFonts w:hAnsi="Times New Roman" w:ascii="Times New Roman"/>
          <w:sz w:val="24"/>
        </w:rPr>
        <w:t xml:space="preserve">, </w:t>
      </w:r>
      <w:r w:rsidRPr="00CB1368">
        <w:rPr>
          <w:rFonts w:hAnsi="Times New Roman" w:ascii="Times New Roman"/>
          <w:sz w:val="24"/>
        </w:rPr>
        <w:t>2</w:t>
      </w:r>
      <w:r w:rsidR="00CB1368" w:rsidRPr="00CB1368">
        <w:rPr>
          <w:rFonts w:hAnsi="Times New Roman" w:ascii="Times New Roman"/>
          <w:sz w:val="24"/>
        </w:rPr>
        <w:t>5</w:t>
      </w:r>
      <w:r w:rsidRPr="00CB1368">
        <w:rPr>
          <w:rFonts w:hAnsi="Times New Roman" w:ascii="Times New Roman"/>
          <w:sz w:val="24"/>
        </w:rPr>
        <w:t>. srp</w:t>
      </w:r>
      <w:r w:rsidR="003B5F2D" w:rsidRPr="00CB1368">
        <w:rPr>
          <w:rFonts w:hAnsi="Times New Roman" w:ascii="Times New Roman"/>
          <w:sz w:val="24"/>
        </w:rPr>
        <w:t xml:space="preserve">nja 2017. g. </w:t>
      </w:r>
    </w:p>
    <w:p w:rsidRDefault="003B5F2D" w:rsidP="00D03BEE" w:rsidR="003B5F2D" w:rsidRPr="00CB1368">
      <w:pPr>
        <w:ind w:right="-1"/>
        <w:jc w:val="center"/>
        <w:rPr>
          <w:rFonts w:hAnsi="Times New Roman" w:ascii="Times New Roman"/>
          <w:sz w:val="24"/>
        </w:rPr>
      </w:pPr>
    </w:p>
    <w:p w:rsidRDefault="00D2523F" w:rsidP="00D2523F" w:rsidR="00E0602B" w:rsidRPr="00CB1368">
      <w:pPr>
        <w:jc w:val="right"/>
        <w:rPr>
          <w:rFonts w:hAnsi="Times New Roman" w:ascii="Times New Roman"/>
          <w:sz w:val="24"/>
          <w:lang w:val="pl-PL"/>
        </w:rPr>
      </w:pPr>
      <w:r w:rsidRPr="00CB1368">
        <w:rPr>
          <w:rFonts w:hAnsi="Times New Roman" w:ascii="Times New Roman"/>
          <w:sz w:val="24"/>
          <w:lang w:val="pl-PL"/>
        </w:rPr>
        <w:t xml:space="preserve">SUDAC: </w:t>
      </w:r>
    </w:p>
    <w:p w:rsidRDefault="00D2523F" w:rsidP="00A318D8" w:rsidR="00A318D8" w:rsidRPr="00CB1368">
      <w:pPr>
        <w:jc w:val="right"/>
        <w:rPr>
          <w:rFonts w:hAnsi="Times New Roman" w:ascii="Times New Roman"/>
          <w:sz w:val="24"/>
          <w:lang w:val="pl-PL"/>
        </w:rPr>
      </w:pPr>
      <w:r w:rsidRPr="00CB1368">
        <w:rPr>
          <w:rFonts w:hAnsi="Times New Roman" w:ascii="Times New Roman"/>
          <w:sz w:val="24"/>
          <w:lang w:val="pl-PL"/>
        </w:rPr>
        <w:t>Vesna Sremac Šoštar</w:t>
      </w:r>
      <w:r w:rsidR="00CB1368">
        <w:rPr>
          <w:rFonts w:hAnsi="Times New Roman" w:ascii="Times New Roman"/>
          <w:sz w:val="24"/>
          <w:lang w:val="pl-PL"/>
        </w:rPr>
        <w:t>, v.r.</w:t>
      </w:r>
      <w:bookmarkStart w:name="_GoBack" w:id="0"/>
      <w:bookmarkEnd w:id="0"/>
    </w:p>
    <w:p w:rsidRDefault="00A318D8" w:rsidP="00A318D8" w:rsidR="00A318D8" w:rsidRPr="00CB1368">
      <w:pPr>
        <w:jc w:val="right"/>
        <w:rPr>
          <w:rFonts w:hAnsi="Times New Roman" w:ascii="Times New Roman"/>
          <w:sz w:val="24"/>
          <w:lang w:val="pl-PL"/>
        </w:rPr>
      </w:pPr>
    </w:p>
    <w:p w:rsidRDefault="00E73C8D" w:rsidP="00D2523F" w:rsidR="00B20243" w:rsidRPr="00CB1368">
      <w:pPr>
        <w:jc w:val="right"/>
        <w:rPr>
          <w:rFonts w:hAnsi="Times New Roman" w:ascii="Times New Roman"/>
          <w:sz w:val="24"/>
          <w:lang w:val="pl-PL"/>
        </w:rPr>
      </w:pPr>
      <w:r w:rsidRPr="00CB1368">
        <w:rPr>
          <w:rFonts w:hAnsi="Times New Roman" w:ascii="Times New Roman"/>
          <w:sz w:val="24"/>
          <w:lang w:val="pl-PL"/>
        </w:rPr>
        <w:t>Za točnost otpravka-ovlašteni službenik:</w:t>
      </w:r>
    </w:p>
    <w:p w:rsidRDefault="005C137C" w:rsidP="00D2523F" w:rsidR="005C137C" w:rsidRPr="00CB1368">
      <w:pPr>
        <w:jc w:val="right"/>
        <w:rPr>
          <w:rFonts w:hAnsi="Times New Roman" w:ascii="Times New Roman"/>
          <w:sz w:val="24"/>
          <w:lang w:val="pl-PL"/>
        </w:rPr>
      </w:pPr>
      <w:r w:rsidRPr="00CB1368">
        <w:rPr>
          <w:rFonts w:hAnsi="Times New Roman" w:ascii="Times New Roman"/>
          <w:sz w:val="24"/>
          <w:lang w:val="pl-PL"/>
        </w:rPr>
        <w:t>Petra Čiček</w:t>
      </w:r>
    </w:p>
    <w:p w:rsidRDefault="00E73C8D" w:rsidP="00D2523F" w:rsidR="00E73C8D" w:rsidRPr="00CB1368">
      <w:pPr>
        <w:jc w:val="right"/>
        <w:rPr>
          <w:rFonts w:hAnsi="Times New Roman" w:ascii="Times New Roman"/>
          <w:sz w:val="24"/>
        </w:rPr>
      </w:pPr>
    </w:p>
    <w:sectPr w:rsidSect="00A22213" w:rsidR="00E73C8D" w:rsidRPr="00CB1368"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60359B"/>
    <w:multiLevelType w:val="hybridMultilevel"/>
    <w:tmpl w:val="E3605AC4"/>
    <w:lvl w:tplc="98185C0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3BEE"/>
    <w:rsid w:val="0002199F"/>
    <w:rsid w:val="00032DD8"/>
    <w:rsid w:val="0006677A"/>
    <w:rsid w:val="00130D68"/>
    <w:rsid w:val="001A3E92"/>
    <w:rsid w:val="001F112F"/>
    <w:rsid w:val="002421B5"/>
    <w:rsid w:val="00271670"/>
    <w:rsid w:val="002F2BD1"/>
    <w:rsid w:val="00361423"/>
    <w:rsid w:val="00372463"/>
    <w:rsid w:val="00387950"/>
    <w:rsid w:val="003B5F2D"/>
    <w:rsid w:val="00462E61"/>
    <w:rsid w:val="004A55B6"/>
    <w:rsid w:val="00585237"/>
    <w:rsid w:val="005C137C"/>
    <w:rsid w:val="006160CA"/>
    <w:rsid w:val="00697DD6"/>
    <w:rsid w:val="00706206"/>
    <w:rsid w:val="0072617A"/>
    <w:rsid w:val="007424F5"/>
    <w:rsid w:val="0075744A"/>
    <w:rsid w:val="00777D01"/>
    <w:rsid w:val="00787AD0"/>
    <w:rsid w:val="007B1B26"/>
    <w:rsid w:val="007C1B9C"/>
    <w:rsid w:val="007F6049"/>
    <w:rsid w:val="00831B5B"/>
    <w:rsid w:val="00835B28"/>
    <w:rsid w:val="008C0601"/>
    <w:rsid w:val="00920EDA"/>
    <w:rsid w:val="00930D9B"/>
    <w:rsid w:val="00980CFB"/>
    <w:rsid w:val="00A07AD2"/>
    <w:rsid w:val="00A22213"/>
    <w:rsid w:val="00A318D8"/>
    <w:rsid w:val="00AB410D"/>
    <w:rsid w:val="00B20243"/>
    <w:rsid w:val="00B2118B"/>
    <w:rsid w:val="00B26AE9"/>
    <w:rsid w:val="00BB4A20"/>
    <w:rsid w:val="00BE2D0C"/>
    <w:rsid w:val="00C757C2"/>
    <w:rsid w:val="00CB1368"/>
    <w:rsid w:val="00D03BEE"/>
    <w:rsid w:val="00D15210"/>
    <w:rsid w:val="00D2523F"/>
    <w:rsid w:val="00D80048"/>
    <w:rsid w:val="00D97A17"/>
    <w:rsid w:val="00DB3695"/>
    <w:rsid w:val="00E1109D"/>
    <w:rsid w:val="00E73C8D"/>
    <w:rsid w:val="00E75098"/>
    <w:rsid w:val="00ED2D72"/>
    <w:rsid w:val="00F26225"/>
    <w:rsid w:val="00F53594"/>
    <w:rsid w:val="00F601CB"/>
    <w:rsid w:val="00F7116A"/>
    <w:rsid w:val="00F84A34"/>
    <w:rsid w:val="00F949C8"/>
    <w:rsid w:val="00FE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3BEE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uiPriority w:val="99"/>
    <w:unhideWhenUsed/>
    <w:rsid w:val="00E110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1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2E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2523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3BEE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uiPriority w:val="99"/>
    <w:unhideWhenUsed/>
    <w:rsid w:val="00E110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1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2E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252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811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9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vesna.srema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St-6828/2016-8</izvorni_sadrzaj>
    <derivirana_varijabla naziv="DomainObject.Oznaka_1">St-6828/2016-8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6828</izvorni_sadrzaj>
    <derivirana_varijabla naziv="DomainObject.Predmet.Broj_1">6828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St-6828/2016</izvorni_sadrzaj>
    <derivirana_varijabla naziv="DomainObject.Predmet.OznakaBroj_1">St-6828/2016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INTERIJERI d.o.o. zastupanog po punomoćniku ODVJETNIČKO DRUŠTVO ZEČEVIĆ i dr., j.t.d.</izvorni_sadrzaj>
    <derivirana_varijabla naziv="DomainObject.Predmet.ProtustrankaFormated_1">  FOCUS INTERIJERI d.o.o. zastupanog po punomoćniku ODVJETNIČKO DRUŠTVO ZEČEVIĆ i dr., j.t.d.</derivirana_varijabla>
  </DomainObject.Predmet.ProtustrankaFormated>
  <DomainObject.Predmet.ProtustrankaFormatedOIB>
    <izvorni_sadrzaj>  FOCUS INTERIJERI d.o.o., OIB 05281870238 zastupanog po punomoćniku ODVJETNIČKO DRUŠTVO ZEČEVIĆ i dr., j.t.d.</izvorni_sadrzaj>
    <derivirana_varijabla naziv="DomainObject.Predmet.ProtustrankaFormatedOIB_1">  FOCUS INTERIJERI d.o.o., OIB 05281870238 zastupanog po punomoćniku ODVJETNIČKO DRUŠTVO ZEČEVIĆ i dr., j.t.d.</derivirana_varijabla>
  </DomainObject.Predmet.ProtustrankaFormatedOIB>
  <DomainObject.Predmet.ProtustrankaFormatedWithAdress>
    <izvorni_sadrzaj> FOCUS INTERIJERI d.o.o., Novoselečki put 167, 10000 Zagreb zastupanog po punomoćniku ODVJETNIČKO DRUŠTVO ZEČEVIĆ i dr., j.t.d.</izvorni_sadrzaj>
    <derivirana_varijabla naziv="DomainObject.Predmet.ProtustrankaFormatedWithAdress_1"> FOCUS INTERIJERI d.o.o., Novoselečki put 167, 10000 Zagreb zastupanog po punomoćniku ODVJETNIČKO DRUŠTVO ZEČEVIĆ i dr., j.t.d.</derivirana_varijabla>
  </DomainObject.Predmet.ProtustrankaFormatedWithAdress>
  <DomainObject.Predmet.ProtustrankaFormatedWithAdressOIB>
    <izvorni_sadrzaj> FOCUS INTERIJERI d.o.o., OIB 05281870238, Novoselečki put 167, 10000 Zagreb zastupanog po punomoćniku ODVJETNIČKO DRUŠTVO ZEČEVIĆ i dr., j.t.d.</izvorni_sadrzaj>
    <derivirana_varijabla naziv="DomainObject.Predmet.ProtustrankaFormatedWithAdressOIB_1"> FOCUS INTERIJERI d.o.o., OIB 05281870238, Novoselečki put 167, 10000 Zagreb zastupanog po punomoćniku ODVJETNIČKO DRUŠTVO ZEČEVIĆ i dr., j.t.d.</derivirana_varijabla>
  </DomainObject.Predmet.ProtustrankaFormatedWithAdressOIB>
  <DomainObject.Predmet.ProtustrankaWithAdress>
    <izvorni_sadrzaj>FOCUS INTERIJERI d.o.o. Novoselečki put 167, 10000 Zagreb</izvorni_sadrzaj>
    <derivirana_varijabla naziv="DomainObject.Predmet.ProtustrankaWithAdress_1">FOCUS INTERIJERI d.o.o. Novoselečki put 167, 10000 Zagreb</derivirana_varijabla>
  </DomainObject.Predmet.ProtustrankaWithAdress>
  <DomainObject.Predmet.ProtustrankaWithAdressOIB>
    <izvorni_sadrzaj>FOCUS INTERIJERI d.o.o., OIB 05281870238, Novoselečki put 167, 10000 Zagreb</izvorni_sadrzaj>
    <derivirana_varijabla naziv="DomainObject.Predmet.ProtustrankaWithAdressOIB_1">FOCUS INTERIJERI d.o.o., OIB 05281870238, Novoselečki put 167, 10000 Zagreb</derivirana_varijabla>
  </DomainObject.Predmet.ProtustrankaWithAdressOIB>
  <DomainObject.Predmet.ProtustrankaNazivFormated>
    <izvorni_sadrzaj>FOCUS INTERIJERI d.o.o.</izvorni_sadrzaj>
    <derivirana_varijabla naziv="DomainObject.Predmet.ProtustrankaNazivFormated_1">FOCUS INTERIJERI d.o.o.</derivirana_varijabla>
  </DomainObject.Predmet.ProtustrankaNazivFormated>
  <DomainObject.Predmet.ProtustrankaNazivFormatedOIB>
    <izvorni_sadrzaj>FOCUS INTERIJERI d.o.o., OIB 05281870238</izvorni_sadrzaj>
    <derivirana_varijabla naziv="DomainObject.Predmet.ProtustrankaNazivFormatedOIB_1">FOCUS INTERIJERI d.o.o., OIB 05281870238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INTERIJERI d.o.o.</izvorni_sadrzaj>
    <derivirana_varijabla naziv="DomainObject.Predmet.StrankaFormated_1">  FOCUS INTERIJERI d.o.o.</derivirana_varijabla>
  </DomainObject.Predmet.StrankaFormated>
  <DomainObject.Predmet.StrankaFormatedOIB>
    <izvorni_sadrzaj>  FOCUS INTERIJERI d.o.o., OIB 05281870238</izvorni_sadrzaj>
    <derivirana_varijabla naziv="DomainObject.Predmet.StrankaFormatedOIB_1">  FOCUS INTERIJERI d.o.o., OIB 05281870238</derivirana_varijabla>
  </DomainObject.Predmet.StrankaFormatedOIB>
  <DomainObject.Predmet.StrankaFormatedWithAdress>
    <izvorni_sadrzaj> FOCUS INTERIJERI d.o.o., Novoselečki put 167, 10000 Zagreb</izvorni_sadrzaj>
    <derivirana_varijabla naziv="DomainObject.Predmet.StrankaFormatedWithAdress_1"> FOCUS INTERIJERI d.o.o., Novoselečki put 167, 10000 Zagreb</derivirana_varijabla>
  </DomainObject.Predmet.StrankaFormatedWithAdress>
  <DomainObject.Predmet.StrankaFormatedWithAdressOIB>
    <izvorni_sadrzaj> FOCUS INTERIJERI d.o.o., OIB 05281870238, Novoselečki put 167, 10000 Zagreb</izvorni_sadrzaj>
    <derivirana_varijabla naziv="DomainObject.Predmet.StrankaFormatedWithAdressOIB_1"> FOCUS INTERIJERI d.o.o., OIB 05281870238, Novoselečki put 167, 10000 Zagreb</derivirana_varijabla>
  </DomainObject.Predmet.StrankaFormatedWithAdressOIB>
  <DomainObject.Predmet.StrankaWithAdress>
    <izvorni_sadrzaj>FOCUS INTERIJERI d.o.o. Novoselečki put 167,10000 Zagreb</izvorni_sadrzaj>
    <derivirana_varijabla naziv="DomainObject.Predmet.StrankaWithAdress_1">FOCUS INTERIJERI d.o.o. Novoselečki put 167,10000 Zagreb</derivirana_varijabla>
  </DomainObject.Predmet.StrankaWithAdress>
  <DomainObject.Predmet.StrankaWithAdressOIB>
    <izvorni_sadrzaj>FOCUS INTERIJERI d.o.o., OIB 05281870238, Novoselečki put 167,10000 Zagreb</izvorni_sadrzaj>
    <derivirana_varijabla naziv="DomainObject.Predmet.StrankaWithAdressOIB_1">FOCUS INTERIJERI d.o.o., OIB 05281870238, Novoselečki put 167,10000 Zagreb</derivirana_varijabla>
  </DomainObject.Predmet.StrankaWithAdressOIB>
  <DomainObject.Predmet.StrankaNazivFormated>
    <izvorni_sadrzaj>FOCUS INTERIJERI d.o.o.</izvorni_sadrzaj>
    <derivirana_varijabla naziv="DomainObject.Predmet.StrankaNazivFormated_1">FOCUS INTERIJERI d.o.o.</derivirana_varijabla>
  </DomainObject.Predmet.StrankaNazivFormated>
  <DomainObject.Predmet.StrankaNazivFormatedOIB>
    <izvorni_sadrzaj>FOCUS INTERIJERI d.o.o., OIB 05281870238</izvorni_sadrzaj>
    <derivirana_varijabla naziv="DomainObject.Predmet.StrankaNazivFormatedOIB_1">FOCUS INTERIJERI d.o.o., OIB 05281870238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FOCUS INTERIJERI d.o.o.</item>
    </izvorni_sadrzaj>
    <derivirana_varijabla naziv="DomainObject.Predmet.StrankaListFormated_1">
      <item>FOCUS INTERIJERI d.o.o.</item>
    </derivirana_varijabla>
  </DomainObject.Predmet.StrankaListFormated>
  <DomainObject.Predmet.StrankaListFormatedOIB>
    <izvorni_sadrzaj>
      <item>FOCUS INTERIJERI d.o.o., OIB 05281870238</item>
    </izvorni_sadrzaj>
    <derivirana_varijabla naziv="DomainObject.Predmet.StrankaListFormatedOIB_1">
      <item>FOCUS INTERIJERI d.o.o., OIB 05281870238</item>
    </derivirana_varijabla>
  </DomainObject.Predmet.StrankaListFormatedOIB>
  <DomainObject.Predmet.StrankaListFormatedWithAdress>
    <izvorni_sadrzaj>
      <item>FOCUS INTERIJERI d.o.o., Novoselečki put 167, 10000 Zagreb</item>
    </izvorni_sadrzaj>
    <derivirana_varijabla naziv="DomainObject.Predmet.StrankaListFormatedWithAdress_1">
      <item>FOCUS INTERIJERI d.o.o., Novoselečki put 167, 10000 Zagreb</item>
    </derivirana_varijabla>
  </DomainObject.Predmet.StrankaListFormatedWithAdress>
  <DomainObject.Predmet.StrankaListFormatedWithAdressOIB>
    <izvorni_sadrzaj>
      <item>FOCUS INTERIJERI d.o.o., OIB 05281870238, Novoselečki put 167, 10000 Zagreb</item>
    </izvorni_sadrzaj>
    <derivirana_varijabla naziv="DomainObject.Predmet.StrankaListFormatedWithAdressOIB_1">
      <item>FOCUS INTERIJERI d.o.o., OIB 05281870238, Novoselečki put 167, 10000 Zagreb</item>
    </derivirana_varijabla>
  </DomainObject.Predmet.StrankaListFormatedWithAdressOIB>
  <DomainObject.Predmet.StrankaListNazivFormated>
    <izvorni_sadrzaj>
      <item>FOCUS INTERIJERI d.o.o.</item>
    </izvorni_sadrzaj>
    <derivirana_varijabla naziv="DomainObject.Predmet.StrankaListNazivFormated_1">
      <item>FOCUS INTERIJERI d.o.o.</item>
    </derivirana_varijabla>
  </DomainObject.Predmet.StrankaListNazivFormated>
  <DomainObject.Predmet.StrankaListNazivFormatedOIB>
    <izvorni_sadrzaj>
      <item>FOCUS INTERIJERI d.o.o., OIB 05281870238</item>
    </izvorni_sadrzaj>
    <derivirana_varijabla naziv="DomainObject.Predmet.StrankaListNazivFormatedOIB_1">
      <item>FOCUS INTERIJERI d.o.o., OIB 05281870238</item>
    </derivirana_varijabla>
  </DomainObject.Predmet.StrankaListNazivFormatedOIB>
  <DomainObject.Predmet.ProtuStrankaListFormated>
    <izvorni_sadrzaj>
      <item>FOCUS INTERIJERI d.o.o. zastupanog po punomoćniku ODVJETNIČKO DRUŠTVO ZEČEVIĆ i dr., j.t.d.</item>
    </izvorni_sadrzaj>
    <derivirana_varijabla naziv="DomainObject.Predmet.ProtuStrankaListFormated_1">
      <item>FOCUS INTERIJERI d.o.o. zastupanog po punomoćniku ODVJETNIČKO DRUŠTVO ZEČEVIĆ i dr., j.t.d.</item>
    </derivirana_varijabla>
  </DomainObject.Predmet.ProtuStrankaListFormated>
  <DomainObject.Predmet.ProtuStrankaListFormatedOIB>
    <izvorni_sadrzaj>
      <item>FOCUS INTERIJERI d.o.o., OIB 05281870238 zastupanog po punomoćniku ODVJETNIČKO DRUŠTVO ZEČEVIĆ i dr., j.t.d.</item>
    </izvorni_sadrzaj>
    <derivirana_varijabla naziv="DomainObject.Predmet.ProtuStrankaListFormatedOIB_1">
      <item>FOCUS INTERIJERI d.o.o., OIB 05281870238 zastupanog po punomoćniku ODVJETNIČKO DRUŠTVO ZEČEVIĆ i dr., j.t.d.</item>
    </derivirana_varijabla>
  </DomainObject.Predmet.ProtuStrankaListFormatedOIB>
  <DomainObject.Predmet.ProtuStrankaListFormatedWithAdress>
    <izvorni_sadrzaj>
      <item>FOCUS INTERIJERI d.o.o., Novoselečki put 167, 10000 Zagreb zastupanog po punomoćniku ODVJETNIČKO DRUŠTVO ZEČEVIĆ i dr., j.t.d.</item>
    </izvorni_sadrzaj>
    <derivirana_varijabla naziv="DomainObject.Predmet.ProtuStrankaListFormatedWithAdress_1">
      <item>FOCUS INTERIJERI d.o.o., Novoselečki put 167, 10000 Zagreb zastupanog po punomoćniku ODVJETNIČKO DRUŠTVO ZEČEVIĆ i dr., j.t.d.</item>
    </derivirana_varijabla>
  </DomainObject.Predmet.ProtuStrankaListFormatedWithAdress>
  <DomainObject.Predmet.ProtuStrankaListFormatedWithAdressOIB>
    <izvorni_sadrzaj>
      <item>FOCUS INTERIJERI d.o.o., OIB 05281870238, Novoselečki put 167, 10000 Zagreb zastupanog po punomoćniku ODVJETNIČKO DRUŠTVO ZEČEVIĆ i dr., j.t.d.</item>
    </izvorni_sadrzaj>
    <derivirana_varijabla naziv="DomainObject.Predmet.ProtuStrankaListFormatedWithAdressOIB_1">
      <item>FOCUS INTERIJERI d.o.o., OIB 05281870238, Novoselečki put 167, 10000 Zagreb zastupanog po punomoćniku ODVJETNIČKO DRUŠTVO ZEČEVIĆ i dr., j.t.d.</item>
    </derivirana_varijabla>
  </DomainObject.Predmet.ProtuStrankaListFormatedWithAdressOIB>
  <DomainObject.Predmet.ProtuStrankaListNazivFormated>
    <izvorni_sadrzaj>
      <item>FOCUS INTERIJERI d.o.o.</item>
    </izvorni_sadrzaj>
    <derivirana_varijabla naziv="DomainObject.Predmet.ProtuStrankaListNazivFormated_1">
      <item>FOCUS INTERIJERI d.o.o.</item>
    </derivirana_varijabla>
  </DomainObject.Predmet.ProtuStrankaListNazivFormated>
  <DomainObject.Predmet.ProtuStrankaListNazivFormatedOIB>
    <izvorni_sadrzaj>
      <item>FOCUS INTERIJERI d.o.o., OIB 05281870238</item>
    </izvorni_sadrzaj>
    <derivirana_varijabla naziv="DomainObject.Predmet.ProtuStrankaListNazivFormatedOIB_1">
      <item>FOCUS INTERIJERI d.o.o., OIB 05281870238</item>
    </derivirana_varijabla>
  </DomainObject.Predmet.ProtuStrankaListNazivFormatedOIB>
  <DomainObject.Predmet.OstaliListFormated>
    <izvorni_sadrzaj>
      <item>ODVJETNIČKO DRUŠTVO ZEČEVIĆ i dr., j.t.d. punomoćnik sudionika u postupku FOCUS INTERIJERI d.o.o.</item>
    </izvorni_sadrzaj>
    <derivirana_varijabla naziv="DomainObject.Predmet.OstaliListFormated_1">
      <item>ODVJETNIČKO DRUŠTVO ZEČEVIĆ i dr., j.t.d. punomoćnik sudionika u postupku FOCUS INTERIJERI d.o.o.</item>
    </derivirana_varijabla>
  </DomainObject.Predmet.OstaliListFormated>
  <DomainObject.Predmet.OstaliListFormatedOIB>
    <izvorni_sadrzaj>
      <item>ODVJETNIČKO DRUŠTVO ZEČEVIĆ i dr., j.t.d., OIB 83197849837 punomoćnik sudionika u postupku FOCUS INTERIJERI d.o.o.</item>
    </izvorni_sadrzaj>
    <derivirana_varijabla naziv="DomainObject.Predmet.OstaliListFormatedOIB_1">
      <item>ODVJETNIČKO DRUŠTVO ZEČEVIĆ i dr., j.t.d., OIB 83197849837 punomoćnik sudionika u postupku FOCUS INTERIJERI d.o.o.</item>
    </derivirana_varijabla>
  </DomainObject.Predmet.OstaliListFormatedOIB>
  <DomainObject.Predmet.OstaliListFormatedWithAdress>
    <izvorni_sadrzaj>
      <item>ODVJETNIČKO DRUŠTVO ZEČEVIĆ i dr., j.t.d., Selska Cesta 3, 10000 Zagreb punomoćnik sudionika u postupku FOCUS INTERIJERI d.o.o.</item>
    </izvorni_sadrzaj>
    <derivirana_varijabla naziv="DomainObject.Predmet.OstaliListFormatedWithAdress_1">
      <item>ODVJETNIČKO DRUŠTVO ZEČEVIĆ i dr., j.t.d., Selska Cesta 3, 10000 Zagreb punomoćnik sudionika u postupku FOCUS INTERIJERI d.o.o.</item>
    </derivirana_varijabla>
  </DomainObject.Predmet.OstaliListFormatedWithAdress>
  <DomainObject.Predmet.OstaliListFormatedWithAdressOIB>
    <izvorni_sadrzaj>
      <item>ODVJETNIČKO DRUŠTVO ZEČEVIĆ i dr., j.t.d., OIB 83197849837, Selska Cesta 3, 10000 Zagreb punomoćnik sudionika u postupku FOCUS INTERIJERI d.o.o.</item>
    </izvorni_sadrzaj>
    <derivirana_varijabla naziv="DomainObject.Predmet.OstaliListFormatedWithAdressOIB_1">
      <item>ODVJETNIČKO DRUŠTVO ZEČEVIĆ i dr., j.t.d., OIB 83197849837, Selska Cesta 3, 10000 Zagreb punomoćnik sudionika u postupku FOCUS INTERIJERI d.o.o.</item>
    </derivirana_varijabla>
  </DomainObject.Predmet.OstaliListFormatedWithAdressOIB>
  <DomainObject.Predmet.OstaliListNazivFormated>
    <izvorni_sadrzaj>
      <item>ODVJETNIČKO DRUŠTVO ZEČEVIĆ i dr., j.t.d.</item>
    </izvorni_sadrzaj>
    <derivirana_varijabla naziv="DomainObject.Predmet.OstaliListNazivFormated_1">
      <item>ODVJETNIČKO DRUŠTVO ZEČEVIĆ i dr., j.t.d.</item>
    </derivirana_varijabla>
  </DomainObject.Predmet.OstaliListNazivFormated>
  <DomainObject.Predmet.OstaliListNazivFormatedOIB>
    <izvorni_sadrzaj>
      <item>ODVJETNIČKO DRUŠTVO ZEČEVIĆ i dr., j.t.d., OIB 83197849837</item>
    </izvorni_sadrzaj>
    <derivirana_varijabla naziv="DomainObject.Predmet.OstaliListNazivFormatedOIB_1">
      <item>ODVJETNIČKO DRUŠTVO ZEČEVIĆ i dr., j.t.d., OIB 83197849837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St-6828/2016-8</izvorni_sadrzaj>
    <derivirana_varijabla naziv="DomainObject.PoslovniBrojDokumenta_1">St-6828/2016-8</derivirana_varijabla>
  </DomainObject.PoslovniBrojDokumenta>
  <DomainObject.Predmet.StrankaIDrugi>
    <izvorni_sadrzaj>FOCUS INTERIJERI d.o.o.</izvorni_sadrzaj>
    <derivirana_varijabla naziv="DomainObject.Predmet.StrankaIDrugi_1">FOCUS INTERIJERI d.o.o.</derivirana_varijabla>
  </DomainObject.Predmet.StrankaIDrugi>
  <DomainObject.Predmet.ProtustrankaIDrugi>
    <izvorni_sadrzaj>FOCUS INTERIJERI d.o.o.</izvorni_sadrzaj>
    <derivirana_varijabla naziv="DomainObject.Predmet.ProtustrankaIDrugi_1">FOCUS INTERIJERI d.o.o.</derivirana_varijabla>
  </DomainObject.Predmet.ProtustrankaIDrugi>
  <DomainObject.Predmet.StrankaIDrugiAdressOIB>
    <izvorni_sadrzaj>FOCUS INTERIJERI d.o.o., OIB 05281870238, Novoselečki put 167, 10000 Zagreb</izvorni_sadrzaj>
    <derivirana_varijabla naziv="DomainObject.Predmet.StrankaIDrugiAdressOIB_1">FOCUS INTERIJERI d.o.o., OIB 05281870238, Novoselečki put 167, 10000 Zagreb</derivirana_varijabla>
  </DomainObject.Predmet.StrankaIDrugiAdressOIB>
  <DomainObject.Predmet.ProtustrankaIDrugiAdressOIB>
    <izvorni_sadrzaj>FOCUS INTERIJERI d.o.o., OIB 05281870238, Novoselečki put 167, 10000 Zagreb</izvorni_sadrzaj>
    <derivirana_varijabla naziv="DomainObject.Predmet.ProtustrankaIDrugiAdressOIB_1">FOCUS INTERIJERI d.o.o., OIB 05281870238, Novoselečki put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INTERIJERI d.o.o.</item>
      <item>FOCUS INTERIJERI d.o.o.</item>
      <item>ODVJETNIČKO DRUŠTVO ZEČEVIĆ i dr., j.t.d.</item>
    </izvorni_sadrzaj>
    <derivirana_varijabla naziv="DomainObject.Predmet.SudioniciListNaziv_1">
      <item>FOCUS INTERIJERI d.o.o.</item>
      <item>FOCUS INTERIJERI d.o.o.</item>
      <item>ODVJETNIČKO DRUŠTVO ZEČEVIĆ i dr., j.t.d.</item>
    </derivirana_varijabla>
  </DomainObject.Predmet.SudioniciListNaziv>
  <DomainObject.Predmet.SudioniciListAdressOIB>
    <izvorni_sadrzaj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izvorni_sadrzaj>
    <derivirana_varijabla naziv="DomainObject.Predmet.SudioniciListAdressOIB_1"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05281870238</item>
      <item>, OIB 05281870238</item>
      <item>, OIB 83197849837</item>
    </izvorni_sadrzaj>
    <derivirana_varijabla naziv="DomainObject.Predmet.SudioniciListNazivOIB_1">
      <item>, OIB 05281870238</item>
      <item>, OIB 05281870238</item>
      <item>, OIB 83197849837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997</properties:Characters>
  <properties:Lines>8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2017-07-21T13:59:00Z</dcterms:created>
  <dc:creator>Kristina Švajger</dc:creator>
  <cp:lastModifiedBy>Zlatka Plivelić</cp:lastModifiedBy>
  <cp:lastPrinted>2017-07-25T09:23:00Z</cp:lastPrinted>
  <dcterms:modified xmlns:xsi="http://www.w3.org/2001/XMLSchema-instance" xsi:type="dcterms:W3CDTF">2017-07-25T09:24:00Z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St-6828/2016-8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