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0e44" w14:paraId="7290e44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EE317D">
      <w:pPr>
        <w:pStyle w:val="Naslov2"/>
        <w:rPr>
          <w:u w:val="none"/>
        </w:rPr>
      </w:pPr>
      <w:r w:rsidRPr="00EE317D">
        <w:rPr>
          <w:u w:val="none"/>
        </w:rPr>
        <w:t>15</w:t>
      </w:r>
      <w:r w:rsidR="00067A69" w:rsidRPr="00EE317D">
        <w:rPr>
          <w:u w:val="none"/>
        </w:rPr>
        <w:t xml:space="preserve"> </w:t>
      </w:r>
      <w:r w:rsidR="004E4349" w:rsidRPr="00EE317D">
        <w:rPr>
          <w:u w:val="none"/>
        </w:rPr>
        <w:t>Sp-</w:t>
      </w:r>
      <w:r w:rsidR="005E2820">
        <w:rPr>
          <w:u w:val="none"/>
        </w:rPr>
        <w:t>26</w:t>
      </w:r>
      <w:r w:rsidR="00B5519D" w:rsidRPr="00EE317D">
        <w:rPr>
          <w:u w:val="none"/>
        </w:rPr>
        <w:t>/201</w:t>
      </w:r>
      <w:r w:rsidR="00455FE9" w:rsidRPr="00EE317D">
        <w:rPr>
          <w:u w:val="none"/>
        </w:rPr>
        <w:t>7</w:t>
      </w:r>
      <w:r w:rsidR="00B5519D" w:rsidRPr="00EE317D">
        <w:rPr>
          <w:u w:val="none"/>
        </w:rPr>
        <w:t>-</w:t>
      </w:r>
      <w:r w:rsidR="005E2820">
        <w:rPr>
          <w:u w:val="none"/>
        </w:rPr>
        <w:t>7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55FE9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5E2820">
        <w:t>u pravnoj stvari predlagatelja – potrošača MARIJE SESAR, OIB: 98058757744 iz Osijeka, Sjenjak 71, radi stečaja potrošača</w:t>
      </w:r>
      <w:r>
        <w:t xml:space="preserve">,  izvan ročišta, dana </w:t>
      </w:r>
      <w:r w:rsidR="005E2820">
        <w:t>19</w:t>
      </w:r>
      <w:r w:rsidRPr="00067A69">
        <w:t xml:space="preserve">. </w:t>
      </w:r>
      <w:r w:rsidR="005E2820">
        <w:t>lipnja</w:t>
      </w:r>
      <w:r w:rsidRPr="00067A69">
        <w:t xml:space="preserve"> 201</w:t>
      </w:r>
      <w:r w:rsidR="008E610F">
        <w:t>8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5705A" w:rsidP="004E4349" w:rsidR="004E4349" w:rsidRPr="003401DA">
      <w:pPr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4E4349" w:rsidRPr="003401DA">
        <w:rPr>
          <w:b/>
          <w:u w:val="single"/>
        </w:rPr>
        <w:t xml:space="preserve">. </w:t>
      </w:r>
      <w:r w:rsidR="008E610F" w:rsidRPr="003401DA">
        <w:rPr>
          <w:b/>
          <w:u w:val="single"/>
        </w:rPr>
        <w:t>rujna</w:t>
      </w:r>
      <w:r w:rsidR="004E4349" w:rsidRPr="003401DA">
        <w:rPr>
          <w:b/>
          <w:u w:val="single"/>
        </w:rPr>
        <w:t xml:space="preserve"> 2017.g. u </w:t>
      </w:r>
      <w:r w:rsidR="000A55CB" w:rsidRPr="003401DA">
        <w:rPr>
          <w:b/>
          <w:u w:val="single"/>
        </w:rPr>
        <w:t>09</w:t>
      </w:r>
      <w:r w:rsidR="004E4349" w:rsidRPr="003401DA">
        <w:rPr>
          <w:b/>
          <w:u w:val="single"/>
        </w:rPr>
        <w:t>,</w:t>
      </w:r>
      <w:r w:rsidR="00B5519D" w:rsidRPr="003401DA">
        <w:rPr>
          <w:b/>
          <w:u w:val="single"/>
        </w:rPr>
        <w:t>00</w:t>
      </w:r>
      <w:r w:rsidR="004E4349" w:rsidRPr="003401DA">
        <w:rPr>
          <w:b/>
          <w:u w:val="single"/>
        </w:rPr>
        <w:t xml:space="preserve"> sati, soba </w:t>
      </w:r>
      <w:r w:rsidR="006E5FE7" w:rsidRPr="003401DA">
        <w:rPr>
          <w:b/>
          <w:u w:val="single"/>
        </w:rPr>
        <w:t>7</w:t>
      </w:r>
      <w:r w:rsidR="004E4349" w:rsidRPr="003401DA">
        <w:rPr>
          <w:b/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5705A" w:rsidP="0005705A" w:rsidR="0005705A">
      <w:pPr>
        <w:numPr>
          <w:ilvl w:val="0"/>
          <w:numId w:val="2"/>
        </w:numPr>
        <w:spacing w:afterAutospacing="true" w:after="100" w:beforeAutospacing="true" w:before="100"/>
      </w:pPr>
      <w:r>
        <w:t xml:space="preserve">APS DELTA S.A., RUE JEAN PIRET 1, LUKSEMBURG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05705A">
        <w:t>Marija Sesar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A06DF7">
        <w:t>19</w:t>
      </w:r>
      <w:r w:rsidR="004E4349" w:rsidRPr="00067A69">
        <w:t xml:space="preserve">. </w:t>
      </w:r>
      <w:r w:rsidR="00A06DF7">
        <w:t>lipnja</w:t>
      </w:r>
      <w:r w:rsidR="00E92F93" w:rsidRPr="00067A69">
        <w:t xml:space="preserve"> 201</w:t>
      </w:r>
      <w:r w:rsidR="009333C1">
        <w:t>8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4BA2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A06DF7" w:rsidP="00A06DF7" w:rsidR="00A06DF7" w:rsidRPr="00EE317D">
    <w:pPr>
      <w:pStyle w:val="Naslov2"/>
      <w:rPr>
        <w:u w:val="none"/>
      </w:rPr>
    </w:pPr>
    <w:r w:rsidRPr="00EE317D">
      <w:rPr>
        <w:u w:val="none"/>
      </w:rPr>
      <w:t>15 Sp-</w:t>
    </w:r>
    <w:r>
      <w:rPr>
        <w:u w:val="none"/>
      </w:rPr>
      <w:t>26</w:t>
    </w:r>
    <w:r w:rsidRPr="00EE317D">
      <w:rPr>
        <w:u w:val="none"/>
      </w:rPr>
      <w:t>/2017-</w:t>
    </w:r>
    <w:r>
      <w:rPr>
        <w:u w:val="none"/>
      </w:rPr>
      <w:t>7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391651F"/>
    <w:multiLevelType w:val="multilevel"/>
    <w:tmpl w:val="6154613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5705A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18D0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E42CD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01D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52674"/>
    <w:rsid w:val="00455FE9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3C83"/>
    <w:rsid w:val="00527914"/>
    <w:rsid w:val="00557E66"/>
    <w:rsid w:val="00584102"/>
    <w:rsid w:val="005A08A2"/>
    <w:rsid w:val="005A180F"/>
    <w:rsid w:val="005B71CC"/>
    <w:rsid w:val="005C450E"/>
    <w:rsid w:val="005D3182"/>
    <w:rsid w:val="005E2820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7E78CF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10F"/>
    <w:rsid w:val="008E6854"/>
    <w:rsid w:val="008F3AA6"/>
    <w:rsid w:val="008F468E"/>
    <w:rsid w:val="008F4774"/>
    <w:rsid w:val="00921ADE"/>
    <w:rsid w:val="00921E8D"/>
    <w:rsid w:val="00924E7E"/>
    <w:rsid w:val="009333C1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06DF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44BA2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317D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9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APS DELTA S.A., RUE JEAN PIRET 1, LUKSEMBURG</item>
    </izvorni_sadrzaj>
    <derivirana_varijabla naziv="DomainObject.Predmet.OstaliListFormated_1">
      <item>APS DELTA S.A., RUE JEAN PIRET 1, LUKSEMBURG</item>
    </derivirana_varijabla>
  </DomainObject.Predmet.OstaliListFormated>
  <DomainObject.Predmet.OstaliListFormatedOIB>
    <izvorni_sadrzaj>
      <item>APS DELTA S.A., RUE JEAN PIRET 1, LUKSEMBURG, OIB 45421012929</item>
    </izvorni_sadrzaj>
    <derivirana_varijabla naziv="DomainObject.Predmet.OstaliListFormatedOIB_1">
      <item>APS DELTA S.A., RUE JEAN PIRET 1, LUKSEMBURG, OIB 45421012929</item>
    </derivirana_varijabla>
  </DomainObject.Predmet.OstaliListFormatedOIB>
  <DomainObject.Predmet.OstaliListFormatedWithAdress>
    <izvorni_sadrzaj>
      <item>APS DELTA S.A., RUE JEAN PIRET 1, LUKSEMBURG</item>
    </izvorni_sadrzaj>
    <derivirana_varijabla naziv="DomainObject.Predmet.OstaliListFormatedWithAdress_1">
      <item>APS DELTA S.A., RUE JEAN PIRET 1, LUKSEMBURG</item>
    </derivirana_varijabla>
  </DomainObject.Predmet.OstaliListFormatedWithAdress>
  <DomainObject.Predmet.OstaliListFormatedWithAdressOIB>
    <izvorni_sadrzaj>
      <item>APS DELTA S.A., RUE JEAN PIRET 1, LUKSEMBURG, OIB 45421012929</item>
    </izvorni_sadrzaj>
    <derivirana_varijabla naziv="DomainObject.Predmet.OstaliListFormatedWithAdressOIB_1">
      <item>APS DELTA S.A., RUE JEAN PIRET 1, LUKSEMBURG, OIB 45421012929</item>
    </derivirana_varijabla>
  </DomainObject.Predmet.OstaliListFormatedWithAdressOIB>
  <DomainObject.Predmet.OstaliListNazivFormated>
    <izvorni_sadrzaj>
      <item>APS DELTA S.A., RUE JEAN PIRET 1, LUKSEMBURG</item>
    </izvorni_sadrzaj>
    <derivirana_varijabla naziv="DomainObject.Predmet.OstaliListNazivFormated_1">
      <item>APS DELTA S.A., RUE JEAN PIRET 1, LUKSEMBURG</item>
    </derivirana_varijabla>
  </DomainObject.Predmet.OstaliListNazivFormated>
  <DomainObject.Predmet.OstaliListNazivFormatedOIB>
    <izvorni_sadrzaj>
      <item>APS DELTA S.A., RUE JEAN PIRET 1, LUKSEMBURG, OIB 45421012929</item>
    </izvorni_sadrzaj>
    <derivirana_varijabla naziv="DomainObject.Predmet.OstaliListNazivFormatedOIB_1">
      <item>APS DELTA S.A., RUE JEAN PIRET 1, LUKSEMBURG,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Sesar</item>
      <item>APS DELTA S.A., RUE JEAN PIRET 1, LUKSEMBURG</item>
    </izvorni_sadrzaj>
    <derivirana_varijabla naziv="DomainObject.Predmet.SudioniciListNaziv_1">
      <item>Marija Sesar</item>
      <item>APS DELTA S.A., RUE JEAN PIRET 1, LUKSEMBURG</item>
    </derivirana_varijabla>
  </DomainObject.Predmet.SudioniciListNaziv>
  <DomainObject.Predmet.SudioniciListAdressOIB>
    <izvorni_sadrzaj>
      <item>Marija Sesar, OIB 98058757744, Sjenjak 71,31000 Osijek</item>
      <item>APS DELTA S.A., RUE JEAN PIRET 1, LUKSEMBURG, OIB 45421012929</item>
    </izvorni_sadrzaj>
    <derivirana_varijabla naziv="DomainObject.Predmet.SudioniciListAdressOIB_1">
      <item>Marija Sesar, OIB 98058757744, Sjenjak 71,31000 Osijek</item>
      <item>APS DELTA S.A., RUE JEAN PIRET 1, LUKSEMBURG,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  <item>, OIB 45421012929</item>
    </izvorni_sadrzaj>
    <derivirana_varijabla naziv="DomainObject.Predmet.SudioniciListNazivOIB_1">
      <item>, OIB 98058757744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AAB39-9F44-46BC-9704-F2FBE8441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1832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2018-06-19T06:03:00Z</dcterms:created>
  <dc:creator>sud</dc:creator>
  <cp:lastModifiedBy>Tonkica Topić</cp:lastModifiedBy>
  <cp:lastPrinted>2017-04-20T06:43:00Z</cp:lastPrinted>
  <dcterms:modified xmlns:xsi="http://www.w3.org/2001/XMLSchema-instance" xsi:type="dcterms:W3CDTF">2018-06-19T06:18:00Z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Sp - POZIV ZA PRIPREMNO ROČIŠTE Sp-26-17 MARIJA SESAR.docx)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