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03382" w14:paraId="5003382" w:rsidRDefault="003F4949" w:rsidP="003F4949" w:rsidR="003F4949">
      <w:pPr>
        <w15:collapsed w:val="false"/>
      </w:pPr>
      <w:bookmarkStart w:name="_GoBack" w:id="0"/>
      <w:bookmarkEnd w:id="0"/>
      <w:r>
        <w:t xml:space="preserve">    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4949" w:rsidP="003F4949" w:rsidR="003F4949"/>
    <w:p w:rsidRDefault="003F4949" w:rsidP="003F4949" w:rsidR="003F4949">
      <w:r>
        <w:t xml:space="preserve">          Republika Hrvatska</w:t>
      </w:r>
    </w:p>
    <w:p w:rsidRDefault="003F4949" w:rsidP="003F4949" w:rsidR="003F4949">
      <w:r>
        <w:t>TRGOVAČKI SUD U ZAGREBU</w:t>
      </w:r>
    </w:p>
    <w:p w:rsidRDefault="003F4949" w:rsidP="003F4949" w:rsidR="003F4949">
      <w:r>
        <w:t xml:space="preserve">       Zagreb, Amruševa 2/II                                                                 </w:t>
      </w:r>
    </w:p>
    <w:p w:rsidRDefault="003F4949" w:rsidP="003F4949" w:rsidR="003F4949">
      <w:pPr>
        <w:jc w:val="right"/>
      </w:pPr>
      <w:r>
        <w:t xml:space="preserve"> 20 St-</w:t>
      </w:r>
      <w:r w:rsidR="00777496">
        <w:t>6031</w:t>
      </w:r>
      <w:r w:rsidR="009E4A93">
        <w:t>/16</w:t>
      </w:r>
      <w:r w:rsidR="00003CD2">
        <w:t>-40</w:t>
      </w:r>
    </w:p>
    <w:p w:rsidRDefault="003F4949" w:rsidP="003F4949" w:rsidR="003F4949">
      <w:pPr>
        <w:jc w:val="center"/>
      </w:pPr>
      <w:r>
        <w:t>R E P U B L I K A    H R V A T S K A</w:t>
      </w:r>
    </w:p>
    <w:p w:rsidRDefault="003F4949" w:rsidP="003F4949" w:rsidR="003F4949">
      <w:pPr>
        <w:rPr>
          <w:b/>
          <w:bCs/>
        </w:rPr>
      </w:pPr>
    </w:p>
    <w:p w:rsidRDefault="003F4949" w:rsidP="003F4949" w:rsidR="003F4949">
      <w:pPr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R J E Š E N J E</w:t>
      </w:r>
    </w:p>
    <w:p w:rsidRDefault="003F4949" w:rsidP="003F4949" w:rsidR="003F4949">
      <w:pPr>
        <w:rPr>
          <w:b/>
          <w:bCs/>
        </w:rPr>
      </w:pPr>
    </w:p>
    <w:p w:rsidRDefault="003F4949" w:rsidP="00D33877" w:rsidR="003F4949" w:rsidRPr="000F548C">
      <w:pPr>
        <w:jc w:val="both"/>
        <w:rPr>
          <w:bCs/>
        </w:rPr>
      </w:pPr>
      <w:r>
        <w:rPr>
          <w:bCs/>
        </w:rPr>
        <w:tab/>
      </w:r>
      <w:r>
        <w:t xml:space="preserve">Trgovački sud u Zagrebu, po sucu pojedincu Luciji Butigan, u stečajnom postupku nad </w:t>
      </w:r>
      <w:r w:rsidR="005C42D0">
        <w:t xml:space="preserve">stečajnim dužnikom </w:t>
      </w:r>
      <w:r w:rsidR="00777496" w:rsidRPr="00813F64">
        <w:t>TIME društvo s ograničenom odgovornošću za trgovinu i usluge u stečaju, Karlovac (Grad Karlovac),Stjepana Radića 40, OIB 68570056233</w:t>
      </w:r>
      <w:r>
        <w:t xml:space="preserve">,  na </w:t>
      </w:r>
      <w:r w:rsidR="00D127E8">
        <w:t>i</w:t>
      </w:r>
      <w:r w:rsidR="00D33877">
        <w:t xml:space="preserve">spitnom ročištu održanom dana </w:t>
      </w:r>
      <w:r w:rsidR="00777496">
        <w:t>5</w:t>
      </w:r>
      <w:r w:rsidRPr="000F548C">
        <w:t xml:space="preserve">. </w:t>
      </w:r>
      <w:r w:rsidR="00777496">
        <w:t>veljače</w:t>
      </w:r>
      <w:r w:rsidR="00F2236A">
        <w:t xml:space="preserve"> 2019</w:t>
      </w:r>
      <w:r w:rsidR="00D127E8" w:rsidRPr="000F548C">
        <w:t>.g.</w:t>
      </w:r>
    </w:p>
    <w:p w:rsidRDefault="003F4949" w:rsidP="003F4949" w:rsidR="003F4949">
      <w:pPr>
        <w:jc w:val="both"/>
      </w:pPr>
    </w:p>
    <w:p w:rsidRDefault="003F4949" w:rsidP="003F4949" w:rsidR="003F4949">
      <w:pPr>
        <w:jc w:val="center"/>
      </w:pPr>
      <w:r>
        <w:t xml:space="preserve">r i j e š i o    j e </w:t>
      </w:r>
    </w:p>
    <w:p w:rsidRDefault="003F4949" w:rsidP="003F4949" w:rsidR="003F4949">
      <w:pPr>
        <w:jc w:val="center"/>
      </w:pPr>
    </w:p>
    <w:p w:rsidRDefault="003F4949" w:rsidP="003F4949" w:rsidR="003F4949">
      <w:pPr>
        <w:jc w:val="both"/>
        <w:rPr>
          <w:bCs/>
        </w:rPr>
      </w:pPr>
      <w:r>
        <w:rPr>
          <w:bCs/>
        </w:rPr>
        <w:t>Utvrđene su sljedeće tražbine viših isplatnih redova kako slijedi:</w:t>
      </w:r>
    </w:p>
    <w:p w:rsidRDefault="00D33877" w:rsidP="000F548C" w:rsidR="00A61D0D">
      <w:r>
        <w:tab/>
      </w:r>
    </w:p>
    <w:p w:rsidRDefault="00FB550E" w:rsidP="00FB550E" w:rsidR="00FB550E" w:rsidRPr="00305E7B">
      <w:pPr>
        <w:pStyle w:val="Naslov1"/>
        <w:rPr>
          <w:rFonts w:cs="Times New Roman" w:hAnsi="Times New Roman" w:ascii="Times New Roman"/>
          <w:b w:val="false"/>
          <w:sz w:val="24"/>
          <w:u w:val="single"/>
        </w:rPr>
      </w:pPr>
      <w:r w:rsidRPr="00597C80">
        <w:rPr>
          <w:b w:val="false"/>
          <w:u w:val="single"/>
        </w:rPr>
        <w:t>2</w:t>
      </w:r>
      <w:r w:rsidRPr="00597C80">
        <w:rPr>
          <w:rFonts w:cs="Times New Roman" w:hAnsi="Times New Roman" w:ascii="Times New Roman"/>
          <w:b w:val="false"/>
          <w:sz w:val="24"/>
          <w:u w:val="single"/>
        </w:rPr>
        <w:t>. viši</w:t>
      </w:r>
      <w:r w:rsidRPr="00305E7B">
        <w:rPr>
          <w:rFonts w:cs="Times New Roman" w:hAnsi="Times New Roman" w:ascii="Times New Roman"/>
          <w:b w:val="false"/>
          <w:sz w:val="24"/>
          <w:u w:val="single"/>
        </w:rPr>
        <w:t xml:space="preserve"> isplatni red</w:t>
      </w:r>
    </w:p>
    <w:p w:rsidRDefault="00FB550E" w:rsidP="00FB550E" w:rsidR="00FB550E"/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5"/>
        <w:gridCol w:w="1774"/>
      </w:tblGrid>
      <w:tr w:rsidTr="00122C6A" w:rsidR="00777496" w:rsidRPr="00DB6404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77496" w:rsidP="00122C6A" w:rsidR="00777496" w:rsidRPr="00DB6404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DB640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77496" w:rsidP="00122C6A" w:rsidR="00777496" w:rsidRPr="00DB6404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DB640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77496" w:rsidP="00122C6A" w:rsidR="00777496" w:rsidRPr="00DB6404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DB640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122C6A" w:rsidR="00777496" w:rsidRPr="00DB640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77496" w:rsidP="00122C6A" w:rsidR="00777496" w:rsidRPr="00DB640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DB6404"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77496" w:rsidP="00122C6A" w:rsidR="00777496" w:rsidRPr="00DB6404">
            <w:pPr>
              <w:jc w:val="both"/>
              <w:rPr>
                <w:color w:themeColor="text1" w:val="000000"/>
              </w:rPr>
            </w:pPr>
            <w:r w:rsidRPr="004D05DD">
              <w:rPr>
                <w:color w:themeColor="text1" w:val="000000"/>
              </w:rPr>
              <w:t>PPK Ka</w:t>
            </w:r>
            <w:r>
              <w:rPr>
                <w:color w:themeColor="text1" w:val="000000"/>
              </w:rPr>
              <w:t xml:space="preserve">rlovačka Mesna Industrija d.d., </w:t>
            </w:r>
            <w:r w:rsidRPr="004D05DD">
              <w:rPr>
                <w:color w:themeColor="text1" w:val="000000"/>
              </w:rPr>
              <w:t>OIB 18257277698</w:t>
            </w:r>
            <w:r w:rsidRPr="004D05DD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77496" w:rsidP="00122C6A" w:rsidR="00777496" w:rsidRPr="00DB6404">
            <w:pPr>
              <w:jc w:val="center"/>
            </w:pPr>
            <w:r>
              <w:rPr>
                <w:color w:themeColor="text1" w:val="000000"/>
              </w:rPr>
              <w:t xml:space="preserve">2.615,87  </w:t>
            </w:r>
          </w:p>
        </w:tc>
      </w:tr>
      <w:tr w:rsidTr="00122C6A" w:rsidR="00777496" w:rsidRPr="00DB640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77496" w:rsidP="00122C6A" w:rsidR="00777496" w:rsidRPr="00DB640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DB6404">
              <w:rPr>
                <w:rFonts w:eastAsia="SimSun"/>
                <w:color w:themeColor="text1" w:val="000000"/>
                <w:kern w:val="3"/>
                <w:lang w:bidi="hi-IN" w:eastAsia="zh-CN"/>
              </w:rPr>
              <w:t>2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77496" w:rsidP="00122C6A" w:rsidR="00777496" w:rsidRPr="00DB6404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Croatia Osiguranje d.d. Zagreb, </w:t>
            </w:r>
            <w:r w:rsidRPr="004D05DD">
              <w:rPr>
                <w:color w:themeColor="text1" w:val="000000"/>
              </w:rPr>
              <w:t>OIB 26187994862</w:t>
            </w:r>
            <w:r w:rsidRPr="004D05DD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77496" w:rsidP="00122C6A" w:rsidR="00777496" w:rsidRPr="00DB6404">
            <w:pPr>
              <w:jc w:val="center"/>
            </w:pPr>
            <w:r>
              <w:rPr>
                <w:color w:themeColor="text1" w:val="000000"/>
              </w:rPr>
              <w:t xml:space="preserve">7.382,33 </w:t>
            </w:r>
          </w:p>
        </w:tc>
      </w:tr>
      <w:tr w:rsidTr="00122C6A" w:rsidR="00777496" w:rsidRPr="00DB640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77496" w:rsidP="00122C6A" w:rsidR="00777496" w:rsidRPr="00DB640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3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77496" w:rsidP="00122C6A" w:rsidR="00777496" w:rsidRPr="00DB6404">
            <w:pPr>
              <w:jc w:val="both"/>
              <w:rPr>
                <w:color w:themeColor="text1" w:val="000000"/>
              </w:rPr>
            </w:pPr>
            <w:r w:rsidRPr="00295BD3">
              <w:rPr>
                <w:color w:themeColor="text1" w:val="000000"/>
              </w:rPr>
              <w:t xml:space="preserve">FINA, Zagreb </w:t>
            </w:r>
            <w:r w:rsidRPr="00295BD3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77496" w:rsidP="00122C6A" w:rsidR="00777496" w:rsidRPr="00DB6404">
            <w:pPr>
              <w:jc w:val="center"/>
            </w:pPr>
            <w:r>
              <w:rPr>
                <w:color w:themeColor="text1" w:val="000000"/>
              </w:rPr>
              <w:t xml:space="preserve">3.726,17 </w:t>
            </w:r>
          </w:p>
        </w:tc>
      </w:tr>
      <w:tr w:rsidTr="00122C6A" w:rsidR="00777496" w:rsidRPr="00DB640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77496" w:rsidP="00122C6A" w:rsidR="00777496" w:rsidRPr="00DB640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4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77496" w:rsidP="00122C6A" w:rsidR="00777496" w:rsidRPr="00DB6404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BALTIK d.o.o., Samobor, </w:t>
            </w:r>
            <w:r w:rsidRPr="00295BD3">
              <w:rPr>
                <w:color w:themeColor="text1" w:val="000000"/>
              </w:rPr>
              <w:t>OIB 86278653451</w:t>
            </w:r>
            <w:r w:rsidRPr="00295BD3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77496" w:rsidP="00122C6A" w:rsidR="00777496" w:rsidRPr="00DB6404">
            <w:pPr>
              <w:jc w:val="center"/>
            </w:pPr>
            <w:r>
              <w:rPr>
                <w:color w:themeColor="text1" w:val="000000"/>
              </w:rPr>
              <w:t xml:space="preserve">8.066,69 </w:t>
            </w:r>
          </w:p>
        </w:tc>
      </w:tr>
      <w:tr w:rsidTr="00122C6A" w:rsidR="00777496" w:rsidRPr="00DB640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77496" w:rsidP="00122C6A" w:rsidR="00777496" w:rsidRPr="00DB640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5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77496" w:rsidP="00122C6A" w:rsidR="00777496" w:rsidRPr="00DB6404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Ivanka Naletilić, </w:t>
            </w:r>
            <w:r w:rsidRPr="00295BD3">
              <w:rPr>
                <w:color w:themeColor="text1" w:val="000000"/>
              </w:rPr>
              <w:t xml:space="preserve">Karlovac </w:t>
            </w:r>
            <w:r w:rsidRPr="00295BD3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77496" w:rsidP="00122C6A" w:rsidR="00777496" w:rsidRPr="00DB6404">
            <w:pPr>
              <w:jc w:val="center"/>
            </w:pPr>
            <w:r>
              <w:rPr>
                <w:color w:themeColor="text1" w:val="000000"/>
              </w:rPr>
              <w:t xml:space="preserve">9.000,00 </w:t>
            </w:r>
          </w:p>
        </w:tc>
      </w:tr>
      <w:tr w:rsidTr="00122C6A" w:rsidR="00777496" w:rsidRPr="00DB640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77496" w:rsidP="00122C6A" w:rsidR="00777496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6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77496" w:rsidP="00122C6A" w:rsidR="00777496" w:rsidRPr="00295BD3">
            <w:pPr>
              <w:rPr>
                <w:color w:themeColor="text1" w:val="000000"/>
              </w:rPr>
            </w:pPr>
            <w:r w:rsidRPr="00295BD3">
              <w:rPr>
                <w:color w:themeColor="text1" w:val="000000"/>
              </w:rPr>
              <w:t>DIZMAR d.o.o</w:t>
            </w:r>
            <w:r>
              <w:rPr>
                <w:color w:themeColor="text1" w:val="000000"/>
              </w:rPr>
              <w:t>.,</w:t>
            </w:r>
            <w:r w:rsidRPr="00295BD3">
              <w:rPr>
                <w:color w:themeColor="text1" w:val="000000"/>
              </w:rPr>
              <w:t xml:space="preserve"> Zagreb, OIB 42645058618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77496" w:rsidP="00122C6A" w:rsidR="00777496" w:rsidRPr="00295BD3">
            <w:pPr>
              <w:jc w:val="center"/>
              <w:rPr>
                <w:color w:themeColor="text1" w:val="000000"/>
              </w:rPr>
            </w:pPr>
            <w:r w:rsidRPr="00295BD3">
              <w:rPr>
                <w:color w:themeColor="text1" w:val="000000"/>
              </w:rPr>
              <w:t xml:space="preserve"> 15.128,05 </w:t>
            </w:r>
          </w:p>
        </w:tc>
      </w:tr>
      <w:tr w:rsidTr="00122C6A" w:rsidR="00777496" w:rsidRPr="00DB640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77496" w:rsidP="00122C6A" w:rsidR="00777496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7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77496" w:rsidP="00122C6A" w:rsidR="00777496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HRVATSKE VODE d.o.o., Zagreb, </w:t>
            </w:r>
            <w:r w:rsidRPr="00DE102F">
              <w:rPr>
                <w:color w:themeColor="text1" w:val="000000"/>
              </w:rPr>
              <w:t>OIB 68570056233</w:t>
            </w:r>
            <w:r w:rsidRPr="00DE102F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77496" w:rsidP="00122C6A" w:rsidR="00777496">
            <w:pPr>
              <w:jc w:val="center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625,50 </w:t>
            </w:r>
          </w:p>
        </w:tc>
      </w:tr>
      <w:tr w:rsidTr="00122C6A" w:rsidR="00777496" w:rsidRPr="00DB640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77496" w:rsidP="00122C6A" w:rsidR="00777496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8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77496" w:rsidP="00122C6A" w:rsidR="00777496">
            <w:pPr>
              <w:jc w:val="both"/>
              <w:rPr>
                <w:color w:themeColor="text1" w:val="000000"/>
              </w:rPr>
            </w:pPr>
            <w:r w:rsidRPr="00DE102F">
              <w:rPr>
                <w:color w:themeColor="text1" w:val="000000"/>
              </w:rPr>
              <w:t>RH ,</w:t>
            </w:r>
            <w:r>
              <w:rPr>
                <w:color w:themeColor="text1" w:val="000000"/>
              </w:rPr>
              <w:t xml:space="preserve">Ministarstvo financija, </w:t>
            </w:r>
            <w:r w:rsidRPr="00DE102F">
              <w:rPr>
                <w:color w:themeColor="text1" w:val="000000"/>
              </w:rPr>
              <w:t>OIB:18683136487</w:t>
            </w:r>
            <w:r w:rsidRPr="00DE102F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77496" w:rsidP="00122C6A" w:rsidR="00777496">
            <w:pPr>
              <w:jc w:val="center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510.483,12 </w:t>
            </w:r>
          </w:p>
        </w:tc>
      </w:tr>
      <w:tr w:rsidTr="00122C6A" w:rsidR="00777496" w:rsidRPr="00DB640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77496" w:rsidP="00122C6A" w:rsidR="00777496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9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77496" w:rsidP="00122C6A" w:rsidR="00777496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Tisak d.d., Zagreb, </w:t>
            </w:r>
            <w:r w:rsidRPr="00DE102F">
              <w:rPr>
                <w:color w:themeColor="text1" w:val="000000"/>
              </w:rPr>
              <w:t>OIB75917721668</w:t>
            </w:r>
            <w:r w:rsidRPr="00DE102F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77496" w:rsidP="00122C6A" w:rsidR="00777496">
            <w:pPr>
              <w:jc w:val="center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2.600,20 </w:t>
            </w:r>
          </w:p>
        </w:tc>
      </w:tr>
    </w:tbl>
    <w:p w:rsidRDefault="00FB550E" w:rsidP="00FB550E" w:rsidR="00FB550E"/>
    <w:p w:rsidRDefault="00A45E1B" w:rsidP="00FB550E" w:rsidR="00A45E1B" w:rsidRPr="00FB550E"/>
    <w:p w:rsidRDefault="003F4949" w:rsidP="003F4949" w:rsidR="003F4949">
      <w:pPr>
        <w:pStyle w:val="Naslov1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Obrazloženje</w:t>
      </w:r>
    </w:p>
    <w:p w:rsidRDefault="003F4949" w:rsidP="003F4949" w:rsidR="003F4949">
      <w:pPr>
        <w:ind w:firstLine="720"/>
        <w:jc w:val="both"/>
      </w:pPr>
    </w:p>
    <w:p w:rsidRDefault="000F548C" w:rsidP="000F548C" w:rsidR="000F548C">
      <w:pPr>
        <w:ind w:firstLine="720"/>
        <w:jc w:val="both"/>
      </w:pPr>
      <w:r>
        <w:t>Na i</w:t>
      </w:r>
      <w:r w:rsidR="00C02364">
        <w:t xml:space="preserve">spitnom </w:t>
      </w:r>
      <w:r w:rsidR="00777496">
        <w:t>ročištu održanom dana 5</w:t>
      </w:r>
      <w:r>
        <w:t xml:space="preserve">. </w:t>
      </w:r>
      <w:r w:rsidR="00777496">
        <w:t>veljače</w:t>
      </w:r>
      <w:r w:rsidR="00F2236A">
        <w:t xml:space="preserve"> 2019</w:t>
      </w:r>
      <w:r>
        <w:t>.</w:t>
      </w:r>
      <w:r w:rsidR="003D1EF2">
        <w:t>g.</w:t>
      </w:r>
      <w:r>
        <w:t xml:space="preserve"> ispitane su sve prijavljene tražbine prema svojim iznosima i redu.</w:t>
      </w:r>
    </w:p>
    <w:p w:rsidRDefault="009E4A93" w:rsidP="000F548C" w:rsidR="009E4A93">
      <w:pPr>
        <w:ind w:firstLine="720"/>
        <w:jc w:val="both"/>
      </w:pPr>
    </w:p>
    <w:p w:rsidRDefault="000F548C" w:rsidP="000F548C" w:rsidR="000F548C">
      <w:pPr>
        <w:ind w:firstLine="708"/>
        <w:jc w:val="both"/>
      </w:pPr>
      <w:r>
        <w:t xml:space="preserve">Stečajni sudac sastavio je, sukladno članku 264. Stečajnog zakona (Narodne novine br. 71/15,104/17; dalje: SZ), tablicu ispitanih tražbina, a u koju su za svaku prijavljenu tražbinu </w:t>
      </w:r>
      <w:r>
        <w:lastRenderedPageBreak/>
        <w:t>uneseni podaci o tome u kojoj je mjeri tražbina utvrđena prema svom iznosu i svom redu, odnosno tko je tražbinu osporio.</w:t>
      </w:r>
    </w:p>
    <w:p w:rsidRDefault="009E4A93" w:rsidP="000F548C" w:rsidR="009E4A93">
      <w:pPr>
        <w:ind w:firstLine="708"/>
        <w:jc w:val="both"/>
      </w:pPr>
    </w:p>
    <w:p w:rsidRDefault="000F548C" w:rsidP="000F548C" w:rsidR="000F548C">
      <w:pPr>
        <w:pStyle w:val="Tijeloteksta"/>
        <w:ind w:firstLine="566"/>
      </w:pPr>
      <w:r>
        <w:t>Tražbine navedene u točki I. izreke stečajni upravitelj nije osporio, a ni nitko od nazočnih vjerovnika. Stoga se, te tražbine na temelju članka 265. stavak 1. SZ-a smatraju utvrđenim, pa je i riješeno kao u točki I. izreke.</w:t>
      </w:r>
    </w:p>
    <w:p w:rsidRDefault="001411C9" w:rsidP="001411C9" w:rsidR="001411C9" w:rsidRPr="00F43A54">
      <w:pPr>
        <w:ind w:firstLine="720"/>
        <w:jc w:val="both"/>
        <w:rPr>
          <w:color w:themeColor="text1" w:val="000000"/>
        </w:rPr>
      </w:pPr>
    </w:p>
    <w:p w:rsidRDefault="00777496" w:rsidP="003F4949" w:rsidR="003F4949">
      <w:pPr>
        <w:jc w:val="center"/>
      </w:pPr>
      <w:r>
        <w:t>U Zagrebu, 5</w:t>
      </w:r>
      <w:r w:rsidR="003F4949">
        <w:t xml:space="preserve">. </w:t>
      </w:r>
      <w:r w:rsidR="005C42D0">
        <w:t xml:space="preserve"> </w:t>
      </w:r>
      <w:r>
        <w:t>veljače</w:t>
      </w:r>
      <w:r w:rsidR="00F2236A">
        <w:t xml:space="preserve"> 2019</w:t>
      </w:r>
      <w:r w:rsidR="003F4949">
        <w:t>.</w:t>
      </w:r>
    </w:p>
    <w:p w:rsidRDefault="003F4949" w:rsidP="003F4949" w:rsidR="003F4949">
      <w:r>
        <w:tab/>
      </w:r>
    </w:p>
    <w:p w:rsidRDefault="003F4949" w:rsidP="003F4949" w:rsidR="003F4949">
      <w:r>
        <w:tab/>
      </w:r>
      <w:r>
        <w:tab/>
      </w:r>
      <w:r>
        <w:tab/>
      </w:r>
      <w:r>
        <w:tab/>
        <w:t xml:space="preserve">           </w:t>
      </w:r>
      <w:r w:rsidR="00704F5D">
        <w:t xml:space="preserve"> </w:t>
      </w:r>
      <w:r w:rsidR="00704F5D">
        <w:tab/>
      </w:r>
      <w:r w:rsidR="00704F5D">
        <w:tab/>
        <w:t xml:space="preserve">          </w:t>
      </w:r>
      <w:r w:rsidR="00704F5D">
        <w:tab/>
        <w:t xml:space="preserve">        S U D A C</w:t>
      </w:r>
    </w:p>
    <w:p w:rsidRDefault="00D127E8" w:rsidP="003F4949" w:rsidR="003F49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LUCIJA BUTIGAN</w:t>
      </w:r>
      <w:r w:rsidR="00003CD2">
        <w:t>,v.r.</w:t>
      </w:r>
    </w:p>
    <w:p w:rsidRDefault="00FE6520" w:rsidP="003F4949" w:rsidR="00FE6520"/>
    <w:p w:rsidRDefault="00C02364" w:rsidP="003F4949" w:rsidR="00C02364"/>
    <w:p w:rsidRDefault="003F4949" w:rsidP="003F4949" w:rsidR="003F4949">
      <w:r>
        <w:t>UPUTA O PRAVNOM LIJEKU:</w:t>
      </w:r>
    </w:p>
    <w:p w:rsidRDefault="003F4949" w:rsidP="00704F5D" w:rsidR="003F4949">
      <w:pPr>
        <w:pStyle w:val="Tijeloteksta"/>
        <w:spacing w:after="120"/>
        <w:ind w:left="0"/>
        <w:rPr>
          <w:szCs w:val="24"/>
        </w:rPr>
      </w:pPr>
      <w:r>
        <w:rPr>
          <w:szCs w:val="24"/>
        </w:rPr>
        <w:t>Protiv ovog rješenja pravo na žalbu ima svaki vjerovnik u dijelu koji se tiče njegove prijavljene tražbine</w:t>
      </w:r>
      <w:r w:rsidR="00704F5D">
        <w:rPr>
          <w:szCs w:val="24"/>
        </w:rPr>
        <w:t>,</w:t>
      </w:r>
      <w:r>
        <w:rPr>
          <w:szCs w:val="24"/>
        </w:rPr>
        <w:t xml:space="preserve"> odnosno tražbine koju je osporio</w:t>
      </w:r>
      <w:r w:rsidR="00704F5D">
        <w:rPr>
          <w:szCs w:val="24"/>
        </w:rPr>
        <w:t xml:space="preserve"> i stečajni upravitelj (članak 265</w:t>
      </w:r>
      <w:r>
        <w:rPr>
          <w:szCs w:val="24"/>
        </w:rPr>
        <w:t xml:space="preserve">. stavak </w:t>
      </w:r>
      <w:r w:rsidR="00704F5D">
        <w:rPr>
          <w:szCs w:val="24"/>
        </w:rPr>
        <w:t>3.</w:t>
      </w:r>
      <w:r>
        <w:rPr>
          <w:szCs w:val="24"/>
        </w:rPr>
        <w:t xml:space="preserve"> SZ-a). </w:t>
      </w:r>
    </w:p>
    <w:p w:rsidRDefault="003571A3" w:rsidP="003571A3" w:rsidR="003571A3">
      <w:pPr>
        <w:pStyle w:val="Tijeloteksta-uvlaka3"/>
        <w:rPr>
          <w:lang w:eastAsia="en-US"/>
        </w:rPr>
      </w:pPr>
    </w:p>
    <w:p w:rsidRDefault="00003CD2" w:rsidP="00692346" w:rsidR="00003CD2">
      <w:pPr>
        <w:ind w:left="4956"/>
        <w:rPr>
          <w:color w:val="000000"/>
        </w:rPr>
      </w:pPr>
      <w:r>
        <w:rPr>
          <w:color w:val="000000"/>
        </w:rPr>
        <w:t>Za točnost otpravka-ovlašteni službenik</w:t>
      </w:r>
    </w:p>
    <w:p w:rsidRDefault="00003CD2" w:rsidP="00C662EE" w:rsidR="00003CD2" w:rsidRPr="00C662EE">
      <w:pPr>
        <w:ind w:firstLine="720" w:left="5760"/>
      </w:pPr>
      <w:r w:rsidRPr="00C662EE">
        <w:rPr>
          <w:color w:val="000000"/>
        </w:rPr>
        <w:t>Monika Grbac</w:t>
      </w:r>
    </w:p>
    <w:p w:rsidRDefault="003571A3" w:rsidP="003571A3" w:rsidR="003571A3" w:rsidRPr="003571A3">
      <w:pPr>
        <w:pStyle w:val="Tijeloteksta-uvlaka3"/>
        <w:rPr>
          <w:lang w:eastAsia="en-US"/>
        </w:rPr>
      </w:pPr>
    </w:p>
    <w:p w:rsidRDefault="002B4A0D" w:rsidR="002B4A0D"/>
    <w:sectPr w:rsidSect="00C02364" w:rsidR="002B4A0D">
      <w:headerReference w:type="default" r:id="rId10"/>
      <w:pgSz w:h="16838" w:w="11906"/>
      <w:pgMar w:gutter="0" w:footer="708" w:header="708" w:left="1417" w:bottom="1560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1A3" w:rsidP="003571A3" w:rsidR="003571A3">
      <w:r>
        <w:separator/>
      </w:r>
    </w:p>
  </w:endnote>
  <w:endnote w:id="0" w:type="continuationSeparator">
    <w:p w:rsidRDefault="003571A3" w:rsidP="003571A3" w:rsidR="00357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1A3" w:rsidP="003571A3" w:rsidR="003571A3">
      <w:r>
        <w:separator/>
      </w:r>
    </w:p>
  </w:footnote>
  <w:footnote w:id="0" w:type="continuationSeparator">
    <w:p w:rsidRDefault="003571A3" w:rsidP="003571A3" w:rsidR="003571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4622491"/>
      <w:docPartObj>
        <w:docPartGallery w:val="Page Numbers (Top of Page)"/>
        <w:docPartUnique/>
      </w:docPartObj>
    </w:sdtPr>
    <w:sdtEndPr/>
    <w:sdtContent>
      <w:p w:rsidRDefault="003571A3" w:rsidP="000F548C" w:rsidR="003571A3">
        <w:pPr>
          <w:tabs>
            <w:tab w:pos="6660" w:val="center"/>
          </w:tabs>
          <w:ind w:firstLine="708" w:left="354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3CD2">
          <w:rPr>
            <w:noProof/>
          </w:rPr>
          <w:t>2</w:t>
        </w:r>
        <w:r>
          <w:fldChar w:fldCharType="end"/>
        </w:r>
        <w:r>
          <w:t xml:space="preserve"> </w:t>
        </w:r>
        <w:r w:rsidR="000F548C">
          <w:tab/>
        </w:r>
        <w:r w:rsidR="000F548C">
          <w:tab/>
          <w:t>20 St-</w:t>
        </w:r>
        <w:r w:rsidR="00777496">
          <w:t>6031</w:t>
        </w:r>
        <w:r w:rsidR="009E4A93">
          <w:t>/16</w:t>
        </w:r>
      </w:p>
      <w:p w:rsidRDefault="003571A3" w:rsidP="003571A3" w:rsidR="003571A3">
        <w:pPr>
          <w:ind w:right="-142" w:left="7080"/>
        </w:pPr>
        <w:r>
          <w:t xml:space="preserve"> </w:t>
        </w:r>
      </w:p>
      <w:p w:rsidRDefault="00003CD2" w:rsidR="003571A3">
        <w:pPr>
          <w:pStyle w:val="Zaglavlje"/>
          <w:jc w:val="center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9856C7"/>
    <w:multiLevelType w:val="hybridMultilevel"/>
    <w:tmpl w:val="3678F16C"/>
    <w:lvl w:tplc="EB7A4116" w:ilvl="0">
      <w:start w:val="1"/>
      <w:numFmt w:val="decimal"/>
      <w:lvlText w:val="%1."/>
      <w:lvlJc w:val="left"/>
      <w:pPr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2">
    <w:nsid w:val="633A70F9"/>
    <w:multiLevelType w:val="hybridMultilevel"/>
    <w:tmpl w:val="BABAE5FC"/>
    <w:lvl w:tplc="9FD2D3B0" w:ilvl="0">
      <w:start w:val="1"/>
      <w:numFmt w:val="upperRoman"/>
      <w:lvlText w:val="%1."/>
      <w:lvlJc w:val="left"/>
      <w:pPr>
        <w:ind w:hanging="72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815"/>
      </w:pPr>
    </w:lvl>
    <w:lvl w:tentative="true" w:tplc="041A001B" w:ilvl="2">
      <w:start w:val="1"/>
      <w:numFmt w:val="lowerRoman"/>
      <w:lvlText w:val="%3."/>
      <w:lvlJc w:val="right"/>
      <w:pPr>
        <w:ind w:hanging="180" w:left="5535"/>
      </w:pPr>
    </w:lvl>
    <w:lvl w:tentative="true" w:tplc="041A000F" w:ilvl="3">
      <w:start w:val="1"/>
      <w:numFmt w:val="decimal"/>
      <w:lvlText w:val="%4."/>
      <w:lvlJc w:val="left"/>
      <w:pPr>
        <w:ind w:hanging="360" w:left="6255"/>
      </w:pPr>
    </w:lvl>
    <w:lvl w:tentative="true" w:tplc="041A0019" w:ilvl="4">
      <w:start w:val="1"/>
      <w:numFmt w:val="lowerLetter"/>
      <w:lvlText w:val="%5."/>
      <w:lvlJc w:val="left"/>
      <w:pPr>
        <w:ind w:hanging="360" w:left="6975"/>
      </w:pPr>
    </w:lvl>
    <w:lvl w:tentative="true" w:tplc="041A001B" w:ilvl="5">
      <w:start w:val="1"/>
      <w:numFmt w:val="lowerRoman"/>
      <w:lvlText w:val="%6."/>
      <w:lvlJc w:val="right"/>
      <w:pPr>
        <w:ind w:hanging="180" w:left="7695"/>
      </w:pPr>
    </w:lvl>
    <w:lvl w:tentative="true" w:tplc="041A000F" w:ilvl="6">
      <w:start w:val="1"/>
      <w:numFmt w:val="decimal"/>
      <w:lvlText w:val="%7."/>
      <w:lvlJc w:val="left"/>
      <w:pPr>
        <w:ind w:hanging="360" w:left="8415"/>
      </w:pPr>
    </w:lvl>
    <w:lvl w:tentative="true" w:tplc="041A0019" w:ilvl="7">
      <w:start w:val="1"/>
      <w:numFmt w:val="lowerLetter"/>
      <w:lvlText w:val="%8."/>
      <w:lvlJc w:val="left"/>
      <w:pPr>
        <w:ind w:hanging="360" w:left="9135"/>
      </w:pPr>
    </w:lvl>
    <w:lvl w:tentative="true" w:tplc="041A001B" w:ilvl="8">
      <w:start w:val="1"/>
      <w:numFmt w:val="lowerRoman"/>
      <w:lvlText w:val="%9."/>
      <w:lvlJc w:val="right"/>
      <w:pPr>
        <w:ind w:hanging="180" w:left="985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4949"/>
    <w:rsid w:val="00003CD2"/>
    <w:rsid w:val="00014694"/>
    <w:rsid w:val="00025B61"/>
    <w:rsid w:val="000C26B2"/>
    <w:rsid w:val="000D0B25"/>
    <w:rsid w:val="000F548C"/>
    <w:rsid w:val="001411C9"/>
    <w:rsid w:val="00211A1B"/>
    <w:rsid w:val="00234D11"/>
    <w:rsid w:val="002B4A0D"/>
    <w:rsid w:val="002E33EB"/>
    <w:rsid w:val="00305E7B"/>
    <w:rsid w:val="003467A5"/>
    <w:rsid w:val="003571A3"/>
    <w:rsid w:val="003D1EF2"/>
    <w:rsid w:val="003F4949"/>
    <w:rsid w:val="00435979"/>
    <w:rsid w:val="004C53C4"/>
    <w:rsid w:val="00502F71"/>
    <w:rsid w:val="00597C80"/>
    <w:rsid w:val="005C42D0"/>
    <w:rsid w:val="005D3B6F"/>
    <w:rsid w:val="00621818"/>
    <w:rsid w:val="00682048"/>
    <w:rsid w:val="00704F5D"/>
    <w:rsid w:val="00752CFB"/>
    <w:rsid w:val="00777496"/>
    <w:rsid w:val="00811ABF"/>
    <w:rsid w:val="0085643D"/>
    <w:rsid w:val="00875A4A"/>
    <w:rsid w:val="008C52E0"/>
    <w:rsid w:val="008E122E"/>
    <w:rsid w:val="00952AE5"/>
    <w:rsid w:val="009545B9"/>
    <w:rsid w:val="00961E1E"/>
    <w:rsid w:val="009C704E"/>
    <w:rsid w:val="009E4A93"/>
    <w:rsid w:val="00A050E0"/>
    <w:rsid w:val="00A208FC"/>
    <w:rsid w:val="00A45E1B"/>
    <w:rsid w:val="00A61D0D"/>
    <w:rsid w:val="00A81EFF"/>
    <w:rsid w:val="00AB4558"/>
    <w:rsid w:val="00AC7FCC"/>
    <w:rsid w:val="00B054D8"/>
    <w:rsid w:val="00B231D2"/>
    <w:rsid w:val="00B23C2E"/>
    <w:rsid w:val="00B41753"/>
    <w:rsid w:val="00B804FB"/>
    <w:rsid w:val="00BC2BC3"/>
    <w:rsid w:val="00BE2485"/>
    <w:rsid w:val="00C007C5"/>
    <w:rsid w:val="00C02364"/>
    <w:rsid w:val="00C3243E"/>
    <w:rsid w:val="00CA2230"/>
    <w:rsid w:val="00CB61FA"/>
    <w:rsid w:val="00D127E8"/>
    <w:rsid w:val="00D33877"/>
    <w:rsid w:val="00D56DFC"/>
    <w:rsid w:val="00DC56A0"/>
    <w:rsid w:val="00E825AA"/>
    <w:rsid w:val="00E86DE7"/>
    <w:rsid w:val="00F2236A"/>
    <w:rsid w:val="00F43804"/>
    <w:rsid w:val="00FA7F21"/>
    <w:rsid w:val="00FB550E"/>
    <w:rsid w:val="00FE6520"/>
    <w:rsid w:val="00FE6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cs="Arial" w:hAnsi="Arial" w:ascii="Arial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F4949"/>
    <w:rPr>
      <w:rFonts w:cs="Arial" w:eastAsia="Times New Roman" w:hAnsi="Arial" w:ascii="Arial"/>
      <w:b/>
      <w:sz w:val="22"/>
      <w:szCs w:val="24"/>
      <w:lang w:eastAsia="hr-HR"/>
    </w:r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false"/>
      <w:autoSpaceDE w:val="false"/>
      <w:autoSpaceDN w:val="false"/>
      <w:adjustRightInd w:val="false"/>
      <w:ind w:left="142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true" w:styleId="TableContents" w:type="paragraph">
    <w:name w:val="Table Contents"/>
    <w:basedOn w:val="Normal"/>
    <w:rsid w:val="003F4949"/>
    <w:pPr>
      <w:widowControl w:val="false"/>
      <w:suppressLineNumbers/>
      <w:suppressAutoHyphens/>
      <w:autoSpaceDN w:val="false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3F494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003C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3C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3C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3C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3C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ascii="Arial" w:cs="Arial" w:hAnsi="Arial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F4949"/>
    <w:rPr>
      <w:rFonts w:ascii="Arial" w:cs="Arial" w:eastAsia="Times New Roman" w:hAnsi="Arial"/>
      <w:b/>
      <w:sz w:val="22"/>
      <w:szCs w:val="24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0"/>
      <w:autoSpaceDE w:val="0"/>
      <w:autoSpaceDN w:val="0"/>
      <w:adjustRightInd w:val="0"/>
      <w:ind w:left="142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1" w:styleId="TableContents" w:type="paragraph">
    <w:name w:val="Table Contents"/>
    <w:basedOn w:val="Normal"/>
    <w:rsid w:val="003F4949"/>
    <w:pPr>
      <w:widowControl w:val="0"/>
      <w:suppressLineNumbers/>
      <w:suppressAutoHyphens/>
      <w:autoSpaceDN w:val="0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3F494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003C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3C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3C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3C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3C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76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973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235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80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37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04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333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09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St-6031/2016-40</izvorni_sadrzaj>
    <derivirana_varijabla naziv="DomainObject.Oznaka_1">St-6031/2016-40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6031</izvorni_sadrzaj>
    <derivirana_varijabla naziv="DomainObject.Predmet.Broj_1">6031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2016.</izvorni_sadrzaj>
    <derivirana_varijabla naziv="DomainObject.Predmet.DatumOsnivanja_1">20.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St-6031/2016</izvorni_sadrzaj>
    <derivirana_varijabla naziv="DomainObject.Predmet.OznakaBroj_1">St-6031/2016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TIME d.o.o. zastupanog po punomoćniku Henrik Videnić</izvorni_sadrzaj>
    <derivirana_varijabla naziv="DomainObject.Predmet.ProtustrankaFormated_1">  TIME d.o.o. zastupanog po punomoćniku Henrik Videnić</derivirana_varijabla>
  </DomainObject.Predmet.ProtustrankaFormated>
  <DomainObject.Predmet.ProtustrankaFormatedOIB>
    <izvorni_sadrzaj>  TIME d.o.o., OIB 68570056233 zastupanog po punomoćniku Henrik Videnić</izvorni_sadrzaj>
    <derivirana_varijabla naziv="DomainObject.Predmet.ProtustrankaFormatedOIB_1">  TIME d.o.o., OIB 68570056233 zastupanog po punomoćniku Henrik Videnić</derivirana_varijabla>
  </DomainObject.Predmet.ProtustrankaFormatedOIB>
  <DomainObject.Predmet.ProtustrankaFormatedWithAdress>
    <izvorni_sadrzaj> TIME d.o.o., Stjepana Radića 40, 47000 Karlovac zastupanog po punomoćniku Henrik Videnić</izvorni_sadrzaj>
    <derivirana_varijabla naziv="DomainObject.Predmet.ProtustrankaFormatedWithAdress_1"> TIME d.o.o., Stjepana Radića 40, 47000 Karlovac zastupanog po punomoćniku Henrik Videnić</derivirana_varijabla>
  </DomainObject.Predmet.ProtustrankaFormatedWithAdress>
  <DomainObject.Predmet.ProtustrankaFormatedWithAdressOIB>
    <izvorni_sadrzaj> TIME d.o.o., OIB 68570056233, Stjepana Radića 40, 47000 Karlovac zastupanog po punomoćniku Henrik Videnić</izvorni_sadrzaj>
    <derivirana_varijabla naziv="DomainObject.Predmet.ProtustrankaFormatedWithAdressOIB_1"> TIME d.o.o., OIB 68570056233, Stjepana Radića 40, 47000 Karlovac zastupanog po punomoćniku Henrik Videnić</derivirana_varijabla>
  </DomainObject.Predmet.ProtustrankaFormatedWithAdressOIB>
  <DomainObject.Predmet.ProtustrankaWithAdress>
    <izvorni_sadrzaj>TIME d.o.o. Stjepana Radića 40, 47000 Karlovac</izvorni_sadrzaj>
    <derivirana_varijabla naziv="DomainObject.Predmet.ProtustrankaWithAdress_1">TIME d.o.o. Stjepana Radića 40, 47000 Karlovac</derivirana_varijabla>
  </DomainObject.Predmet.ProtustrankaWithAdress>
  <DomainObject.Predmet.ProtustrankaWithAdressOIB>
    <izvorni_sadrzaj>TIME d.o.o., OIB 68570056233, Stjepana Radića 40, 47000 Karlovac</izvorni_sadrzaj>
    <derivirana_varijabla naziv="DomainObject.Predmet.ProtustrankaWithAdressOIB_1">TIME d.o.o., OIB 68570056233, Stjepana Radića 40, 47000 Karlovac</derivirana_varijabla>
  </DomainObject.Predmet.ProtustrankaWithAdressOIB>
  <DomainObject.Predmet.ProtustrankaNazivFormated>
    <izvorni_sadrzaj>TIME d.o.o.</izvorni_sadrzaj>
    <derivirana_varijabla naziv="DomainObject.Predmet.ProtustrankaNazivFormated_1">TIME d.o.o.</derivirana_varijabla>
  </DomainObject.Predmet.ProtustrankaNazivFormated>
  <DomainObject.Predmet.ProtustrankaNazivFormatedOIB>
    <izvorni_sadrzaj>TIME d.o.o., OIB 68570056233</izvorni_sadrzaj>
    <derivirana_varijabla naziv="DomainObject.Predmet.ProtustrankaNazivFormatedOIB_1">TIME d.o.o., OIB 68570056233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Ilijas Bajrić; Henrik Videnić</izvorni_sadrzaj>
    <derivirana_varijabla naziv="DomainObject.Predmet.StrankaFormated_1">  FINA Regionalni centar Zagreb; Ilijas Bajrić; Henrik Videnić</derivirana_varijabla>
  </DomainObject.Predmet.StrankaFormated>
  <DomainObject.Predmet.StrankaFormatedOIB>
    <izvorni_sadrzaj>  FINA Regionalni centar Zagreb, OIB 85821130368; Ilijas Bajrić, OIB 16802072608; Henrik Videnić, OIB 59921231114</izvorni_sadrzaj>
    <derivirana_varijabla naziv="DomainObject.Predmet.StrankaFormatedOIB_1">  FINA Regionalni centar Zagreb, OIB 85821130368; Ilijas Bajrić, OIB 16802072608; Henrik Videnić, OIB 59921231114</derivirana_varijabla>
  </DomainObject.Predmet.StrankaFormatedOIB>
  <DomainObject.Predmet.StrankaFormatedWithAdress>
    <izvorni_sadrzaj> FINA Regionalni centar Zagreb, Trg svibanjskih žrtava 1995. br. 1, 10000 Zagreb; Ilijas Bajrić, Kralja Zvonimira 6, 47000 Karlovac; Henrik Videnić, Zadobarje 35e, 47000 Zadobarje</izvorni_sadrzaj>
    <derivirana_varijabla naziv="DomainObject.Predmet.StrankaFormatedWithAdress_1"> FINA Regionalni centar Zagreb, Trg svibanjskih žrtava 1995. br. 1, 10000 Zagreb; Ilijas Bajrić, Kralja Zvonimira 6, 47000 Karlovac; Henrik Videnić, Zadobarje 35e, 47000 Zadobarje</derivirana_varijabla>
  </DomainObject.Predmet.StrankaFormatedWithAdress>
  <DomainObject.Predmet.StrankaFormatedWithAdressOIB>
    <izvorni_sadrzaj> FINA Regionalni centar Zagreb, OIB 85821130368, Trg svibanjskih žrtava 1995. br. 1, 10000 Zagreb; Ilijas Bajrić, OIB 16802072608, Kralja Zvonimira 6, 47000 Karlovac; Henrik Videnić, OIB 59921231114, Zadobarje 35e, 47000 Zadobarje</izvorni_sadrzaj>
    <derivirana_varijabla naziv="DomainObject.Predmet.StrankaFormatedWithAdressOIB_1"> FINA Regionalni centar Zagreb, OIB 85821130368, Trg svibanjskih žrtava 1995. br. 1, 10000 Zagreb; Ilijas Bajrić, OIB 16802072608, Kralja Zvonimira 6, 47000 Karlovac; Henrik Videnić, OIB 59921231114, Zadobarje 35e, 47000 Zadobarje</derivirana_varijabla>
  </DomainObject.Predmet.StrankaFormatedWithAdressOIB>
  <DomainObject.Predmet.StrankaWithAdress>
    <izvorni_sadrzaj>FINA Regionalni centar Zagreb Trg svibanjskih žrtava 1995. br. 1,10000 Zagreb,Ilijas Bajrić Kralja Zvonimira 6,47000 Karlovac,Henrik Videnić Zadobarje 35e,47000 Zadobarje</izvorni_sadrzaj>
    <derivirana_varijabla naziv="DomainObject.Predmet.StrankaWithAdress_1">FINA Regionalni centar Zagreb Trg svibanjskih žrtava 1995. br. 1,10000 Zagreb,Ilijas Bajrić Kralja Zvonimira 6,47000 Karlovac,Henrik Videnić Zadobarje 35e,47000 Zadobarje</derivirana_varijabla>
  </DomainObject.Predmet.StrankaWithAdress>
  <DomainObject.Predmet.StrankaWithAdressOIB>
    <izvorni_sadrzaj>FINA Regionalni centar Zagreb, OIB 85821130368, Trg svibanjskih žrtava 1995. br. 1,10000 Zagreb,Ilijas Bajrić, OIB 16802072608, Kralja Zvonimira 6,47000 Karlovac,Henrik Videnić, OIB 59921231114, Zadobarje 35e,47000 Zadobarje</izvorni_sadrzaj>
    <derivirana_varijabla naziv="DomainObject.Predmet.StrankaWithAdressOIB_1">FINA Regionalni centar Zagreb, OIB 85821130368, Trg svibanjskih žrtava 1995. br. 1,10000 Zagreb,Ilijas Bajrić, OIB 16802072608, Kralja Zvonimira 6,47000 Karlovac,Henrik Videnić, OIB 59921231114, Zadobarje 35e,47000 Zadobarje</derivirana_varijabla>
  </DomainObject.Predmet.StrankaWithAdressOIB>
  <DomainObject.Predmet.StrankaNazivFormated>
    <izvorni_sadrzaj>FINA Regionalni centar Zagreb,Ilijas Bajrić,Henrik Videnić</izvorni_sadrzaj>
    <derivirana_varijabla naziv="DomainObject.Predmet.StrankaNazivFormated_1">FINA Regionalni centar Zagreb,Ilijas Bajrić,Henrik Videnić</derivirana_varijabla>
  </DomainObject.Predmet.StrankaNazivFormated>
  <DomainObject.Predmet.StrankaNazivFormatedOIB>
    <izvorni_sadrzaj>FINA Regionalni centar Zagreb, OIB 85821130368,Ilijas Bajrić, OIB 16802072608,Henrik Videnić, OIB 59921231114</izvorni_sadrzaj>
    <derivirana_varijabla naziv="DomainObject.Predmet.StrankaNazivFormatedOIB_1">FINA Regionalni centar Zagreb, OIB 85821130368,Ilijas Bajrić, OIB 16802072608,Henrik Videnić, OIB 59921231114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Ilijas Bajrić</item>
      <item>Henrik Videnić</item>
    </izvorni_sadrzaj>
    <derivirana_varijabla naziv="DomainObject.Predmet.StrankaListFormated_1">
      <item>FINA Regionalni centar Zagreb</item>
      <item>Ilijas Bajrić</item>
      <item>Henrik Videnić</item>
    </derivirana_varijabla>
  </DomainObject.Predmet.StrankaListFormated>
  <DomainObject.Predmet.StrankaListFormatedOIB>
    <izvorni_sadrzaj>
      <item>FINA Regionalni centar Zagreb, OIB 85821130368</item>
      <item>Ilijas Bajrić, OIB 16802072608</item>
      <item>Henrik Videnić, OIB 59921231114</item>
    </izvorni_sadrzaj>
    <derivirana_varijabla naziv="DomainObject.Predmet.StrankaListFormatedOIB_1">
      <item>FINA Regionalni centar Zagreb, OIB 85821130368</item>
      <item>Ilijas Bajrić, OIB 16802072608</item>
      <item>Henrik Videnić, OIB 59921231114</item>
    </derivirana_varijabla>
  </DomainObject.Predmet.StrankaListFormatedOIB>
  <DomainObject.Predmet.StrankaListFormatedWithAdress>
    <izvorni_sadrzaj>
      <item>FINA Regionalni centar Zagreb, Trg svibanjskih žrtava 1995. br. 1, 10000 Zagreb</item>
      <item>Ilijas Bajrić, Kralja Zvonimira 6, 47000 Karlovac</item>
      <item>Henrik Videnić, Zadobarje 35e, 47000 Zadobarje</item>
    </izvorni_sadrzaj>
    <derivirana_varijabla naziv="DomainObject.Predmet.StrankaListFormatedWithAdress_1">
      <item>FINA Regionalni centar Zagreb, Trg svibanjskih žrtava 1995. br. 1, 10000 Zagreb</item>
      <item>Ilijas Bajrić, Kralja Zvonimira 6, 47000 Karlovac</item>
      <item>Henrik Videnić, Zadobarje 35e, 47000 Zadobarje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Ilijas Bajrić, OIB 16802072608, Kralja Zvonimira 6, 47000 Karlovac</item>
      <item>Henrik Videnić, OIB 59921231114, Zadobarje 35e, 47000 Zadobarje</item>
    </izvorni_sadrzaj>
    <derivirana_varijabla naziv="DomainObject.Predmet.StrankaListFormatedWithAdressOIB_1">
      <item>FINA Regionalni centar Zagreb, OIB 85821130368, Trg svibanjskih žrtava 1995. br. 1, 10000 Zagreb</item>
      <item>Ilijas Bajrić, OIB 16802072608, Kralja Zvonimira 6, 47000 Karlovac</item>
      <item>Henrik Videnić, OIB 59921231114, Zadobarje 35e, 47000 Zadobarje</item>
    </derivirana_varijabla>
  </DomainObject.Predmet.StrankaListFormatedWithAdressOIB>
  <DomainObject.Predmet.StrankaListNazivFormated>
    <izvorni_sadrzaj>
      <item>FINA Regionalni centar Zagreb</item>
      <item>Ilijas Bajrić</item>
      <item>Henrik Videnić</item>
    </izvorni_sadrzaj>
    <derivirana_varijabla naziv="DomainObject.Predmet.StrankaListNazivFormated_1">
      <item>FINA Regionalni centar Zagreb</item>
      <item>Ilijas Bajrić</item>
      <item>Henrik Videnić</item>
    </derivirana_varijabla>
  </DomainObject.Predmet.StrankaListNazivFormated>
  <DomainObject.Predmet.StrankaListNazivFormatedOIB>
    <izvorni_sadrzaj>
      <item>FINA Regionalni centar Zagreb, OIB 85821130368</item>
      <item>Ilijas Bajrić, OIB 16802072608</item>
      <item>Henrik Videnić, OIB 59921231114</item>
    </izvorni_sadrzaj>
    <derivirana_varijabla naziv="DomainObject.Predmet.StrankaListNazivFormatedOIB_1">
      <item>FINA Regionalni centar Zagreb, OIB 85821130368</item>
      <item>Ilijas Bajrić, OIB 16802072608</item>
      <item>Henrik Videnić, OIB 59921231114</item>
    </derivirana_varijabla>
  </DomainObject.Predmet.StrankaListNazivFormatedOIB>
  <DomainObject.Predmet.ProtuStrankaListFormated>
    <izvorni_sadrzaj>
      <item>TIME d.o.o. zastupanog po punomoćniku Henrik Videnić</item>
    </izvorni_sadrzaj>
    <derivirana_varijabla naziv="DomainObject.Predmet.ProtuStrankaListFormated_1">
      <item>TIME d.o.o. zastupanog po punomoćniku Henrik Videnić</item>
    </derivirana_varijabla>
  </DomainObject.Predmet.ProtuStrankaListFormated>
  <DomainObject.Predmet.ProtuStrankaListFormatedOIB>
    <izvorni_sadrzaj>
      <item>TIME d.o.o., OIB 68570056233 zastupanog po punomoćniku Henrik Videnić</item>
    </izvorni_sadrzaj>
    <derivirana_varijabla naziv="DomainObject.Predmet.ProtuStrankaListFormatedOIB_1">
      <item>TIME d.o.o., OIB 68570056233 zastupanog po punomoćniku Henrik Videnić</item>
    </derivirana_varijabla>
  </DomainObject.Predmet.ProtuStrankaListFormatedOIB>
  <DomainObject.Predmet.ProtuStrankaListFormatedWithAdress>
    <izvorni_sadrzaj>
      <item>TIME d.o.o., Stjepana Radića 40, 47000 Karlovac zastupanog po punomoćniku Henrik Videnić</item>
    </izvorni_sadrzaj>
    <derivirana_varijabla naziv="DomainObject.Predmet.ProtuStrankaListFormatedWithAdress_1">
      <item>TIME d.o.o., Stjepana Radića 40, 47000 Karlovac zastupanog po punomoćniku Henrik Videnić</item>
    </derivirana_varijabla>
  </DomainObject.Predmet.ProtuStrankaListFormatedWithAdress>
  <DomainObject.Predmet.ProtuStrankaListFormatedWithAdressOIB>
    <izvorni_sadrzaj>
      <item>TIME d.o.o., OIB 68570056233, Stjepana Radića 40, 47000 Karlovac zastupanog po punomoćniku Henrik Videnić</item>
    </izvorni_sadrzaj>
    <derivirana_varijabla naziv="DomainObject.Predmet.ProtuStrankaListFormatedWithAdressOIB_1">
      <item>TIME d.o.o., OIB 68570056233, Stjepana Radića 40, 47000 Karlovac zastupanog po punomoćniku Henrik Videnić</item>
    </derivirana_varijabla>
  </DomainObject.Predmet.ProtuStrankaListFormatedWithAdressOIB>
  <DomainObject.Predmet.ProtuStrankaListNazivFormated>
    <izvorni_sadrzaj>
      <item>TIME d.o.o.</item>
    </izvorni_sadrzaj>
    <derivirana_varijabla naziv="DomainObject.Predmet.ProtuStrankaListNazivFormated_1">
      <item>TIME d.o.o.</item>
    </derivirana_varijabla>
  </DomainObject.Predmet.ProtuStrankaListNazivFormated>
  <DomainObject.Predmet.ProtuStrankaListNazivFormatedOIB>
    <izvorni_sadrzaj>
      <item>TIME d.o.o., OIB 68570056233</item>
    </izvorni_sadrzaj>
    <derivirana_varijabla naziv="DomainObject.Predmet.ProtuStrankaListNazivFormatedOIB_1">
      <item>TIME d.o.o., OIB 68570056233</item>
    </derivirana_varijabla>
  </DomainObject.Predmet.ProtuStrankaListNazivFormatedOIB>
  <DomainObject.Predmet.OstaliListFormated>
    <izvorni_sadrzaj>
      <item>Henrik Videnić punomoćnik sudionika u postupku TIME d.o.o.</item>
      <item>ŽDO KARLOVAC</item>
      <item>IGOR SAVIĆ</item>
      <item>Općinski sud u Karlovcu, zk odjel Karlovac</item>
    </izvorni_sadrzaj>
    <derivirana_varijabla naziv="DomainObject.Predmet.OstaliListFormated_1">
      <item>Henrik Videnić punomoćnik sudionika u postupku TIME d.o.o.</item>
      <item>ŽDO KARLOVAC</item>
      <item>IGOR SAVIĆ</item>
      <item>Općinski sud u Karlovcu, zk odjel Karlovac</item>
    </derivirana_varijabla>
  </DomainObject.Predmet.OstaliListFormated>
  <DomainObject.Predmet.OstaliListFormatedOIB>
    <izvorni_sadrzaj>
      <item>Henrik Videnić, OIB 59921231114 punomoćnik sudionika u postupku TIME d.o.o.</item>
      <item>ŽDO KARLOVAC</item>
      <item>IGOR SAVIĆ</item>
      <item>Općinski sud u Karlovcu, zk odjel Karlovac</item>
    </izvorni_sadrzaj>
    <derivirana_varijabla naziv="DomainObject.Predmet.OstaliListFormatedOIB_1">
      <item>Henrik Videnić, OIB 59921231114 punomoćnik sudionika u postupku TIME d.o.o.</item>
      <item>ŽDO KARLOVAC</item>
      <item>IGOR SAVIĆ</item>
      <item>Općinski sud u Karlovcu, zk odjel Karlovac</item>
    </derivirana_varijabla>
  </DomainObject.Predmet.OstaliListFormatedOIB>
  <DomainObject.Predmet.OstaliListFormatedWithAdress>
    <izvorni_sadrzaj>
      <item>Henrik Videnić, Zadobarje 35e, 47000 Zadobarje punomoćnik sudionika u postupku TIME d.o.o.</item>
      <item>ŽDO KARLOVAC, Trg Hrvatskih branitelja 1, III. kat, 47000 Karlovac</item>
      <item>IGOR SAVIĆ, Bele Čikoša 5, 10000 Zagreb</item>
      <item>Općinski sud u Karlovcu, zk odjel Karlovac, Trg hrvatskih branitelja 1, 47000 Karlovac</item>
    </izvorni_sadrzaj>
    <derivirana_varijabla naziv="DomainObject.Predmet.OstaliListFormatedWithAdress_1">
      <item>Henrik Videnić, Zadobarje 35e, 47000 Zadobarje punomoćnik sudionika u postupku TIME d.o.o.</item>
      <item>ŽDO KARLOVAC, Trg Hrvatskih branitelja 1, III. kat, 47000 Karlovac</item>
      <item>IGOR SAVIĆ, Bele Čikoša 5, 10000 Zagreb</item>
      <item>Općinski sud u Karlovcu, zk odjel Karlovac, Trg hrvatskih branitelja 1, 47000 Karlovac</item>
    </derivirana_varijabla>
  </DomainObject.Predmet.OstaliListFormatedWithAdress>
  <DomainObject.Predmet.OstaliListFormatedWithAdressOIB>
    <izvorni_sadrzaj>
      <item>Henrik Videnić, OIB 59921231114, Zadobarje 35e, 47000 Zadobarje punomoćnik sudionika u postupku TIME d.o.o.</item>
      <item>ŽDO KARLOVAC, Trg Hrvatskih branitelja 1, III. kat, 47000 Karlovac</item>
      <item>IGOR SAVIĆ, Bele Čikoša 5, 10000 Zagreb</item>
      <item>Općinski sud u Karlovcu, zk odjel Karlovac, Trg hrvatskih branitelja 1, 47000 Karlovac</item>
    </izvorni_sadrzaj>
    <derivirana_varijabla naziv="DomainObject.Predmet.OstaliListFormatedWithAdressOIB_1">
      <item>Henrik Videnić, OIB 59921231114, Zadobarje 35e, 47000 Zadobarje punomoćnik sudionika u postupku TIME d.o.o.</item>
      <item>ŽDO KARLOVAC, Trg Hrvatskih branitelja 1, III. kat, 47000 Karlovac</item>
      <item>IGOR SAVIĆ, Bele Čikoša 5, 10000 Zagreb</item>
      <item>Općinski sud u Karlovcu, zk odjel Karlovac, Trg hrvatskih branitelja 1, 47000 Karlovac</item>
    </derivirana_varijabla>
  </DomainObject.Predmet.OstaliListFormatedWithAdressOIB>
  <DomainObject.Predmet.OstaliListNazivFormated>
    <izvorni_sadrzaj>
      <item>Henrik Videnić</item>
      <item>ŽDO KARLOVAC</item>
      <item>IGOR SAVIĆ</item>
      <item>Općinski sud u Karlovcu, zk odjel Karlovac</item>
    </izvorni_sadrzaj>
    <derivirana_varijabla naziv="DomainObject.Predmet.OstaliListNazivFormated_1">
      <item>Henrik Videnić</item>
      <item>ŽDO KARLOVAC</item>
      <item>IGOR SAVIĆ</item>
      <item>Općinski sud u Karlovcu, zk odjel Karlovac</item>
    </derivirana_varijabla>
  </DomainObject.Predmet.OstaliListNazivFormated>
  <DomainObject.Predmet.OstaliListNazivFormatedOIB>
    <izvorni_sadrzaj>
      <item>Henrik Videnić, OIB 59921231114</item>
      <item>ŽDO KARLOVAC</item>
      <item>IGOR SAVIĆ</item>
      <item>Općinski sud u Karlovcu, zk odjel Karlovac</item>
    </izvorni_sadrzaj>
    <derivirana_varijabla naziv="DomainObject.Predmet.OstaliListNazivFormatedOIB_1">
      <item>Henrik Videnić, OIB 59921231114</item>
      <item>ŽDO KARLOVAC</item>
      <item>IGOR SAVIĆ</item>
      <item>Općinski sud u Karlovcu, zk odjel Karlovac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>St-6031/2016-40</izvorni_sadrzaj>
    <derivirana_varijabla naziv="DomainObject.PoslovniBrojDokumenta_1">St-6031/2016-40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TIME d.o.o.</izvorni_sadrzaj>
    <derivirana_varijabla naziv="DomainObject.Predmet.ProtustrankaIDrugi_1">TIME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TIME d.o.o., OIB 68570056233, Stjepana Radića 40, 47000 Karlovac</izvorni_sadrzaj>
    <derivirana_varijabla naziv="DomainObject.Predmet.ProtustrankaIDrugiAdressOIB_1">TIME d.o.o., OIB 68570056233, Stjepana Radića 40,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Ilijas Bajrić</item>
      <item>TIME d.o.o.</item>
      <item>Henrik Videnić</item>
      <item>Henrik Videnić</item>
      <item>ŽDO KARLOVAC</item>
      <item>IGOR SAVIĆ</item>
      <item>Općinski sud u Karlovcu, zk odjel Karlovac</item>
    </izvorni_sadrzaj>
    <derivirana_varijabla naziv="DomainObject.Predmet.SudioniciListNaziv_1">
      <item>FINA Regionalni centar Zagreb</item>
      <item>Ilijas Bajrić</item>
      <item>TIME d.o.o.</item>
      <item>Henrik Videnić</item>
      <item>Henrik Videnić</item>
      <item>ŽDO KARLOVAC</item>
      <item>IGOR SAVIĆ</item>
      <item>Općinski sud u Karlovcu, zk odjel Karlovac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Ilijas Bajrić, OIB 16802072608, Kralja Zvonimira 6,47000 Karlovac</item>
      <item>TIME d.o.o., OIB 68570056233, Stjepana Radića 40,47000 Karlovac</item>
      <item>Henrik Videnić, OIB 59921231114, Zadobarje 35e,47000 Zadobarje</item>
      <item>Henrik Videnić, OIB 59921231114, Zadobarje 35e,47000 Zadobarje</item>
      <item>ŽDO KARLOVAC, Trg Hrvatskih branitelja 1, III. kat,47000 Karlovac</item>
      <item>IGOR SAVIĆ, Bele Čikoša 5,10000 Zagreb</item>
      <item>Općinski sud u Karlovcu, zk odjel Karlovac, Trg hrvatskih branitelja 1,47000 Karlovac</item>
    </izvorni_sadrzaj>
    <derivirana_varijabla naziv="DomainObject.Predmet.SudioniciListAdressOIB_1">
      <item>FINA Regionalni centar Zagreb, OIB 85821130368, Trg svibanjskih žrtava 1995. br. 1,10000 Zagreb</item>
      <item>Ilijas Bajrić, OIB 16802072608, Kralja Zvonimira 6,47000 Karlovac</item>
      <item>TIME d.o.o., OIB 68570056233, Stjepana Radića 40,47000 Karlovac</item>
      <item>Henrik Videnić, OIB 59921231114, Zadobarje 35e,47000 Zadobarje</item>
      <item>Henrik Videnić, OIB 59921231114, Zadobarje 35e,47000 Zadobarje</item>
      <item>ŽDO KARLOVAC, Trg Hrvatskih branitelja 1, III. kat,47000 Karlovac</item>
      <item>IGOR SAVIĆ, Bele Čikoša 5,10000 Zagreb</item>
      <item>Općinski sud u Karlovcu, zk odjel Karlovac, Trg hrvatskih branitelja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16802072608</item>
      <item>, OIB 68570056233</item>
      <item>, OIB 59921231114</item>
      <item>, OIB 59921231114</item>
      <item>, OIB null</item>
      <item>, OIB null</item>
      <item>, OIB null</item>
    </izvorni_sadrzaj>
    <derivirana_varijabla naziv="DomainObject.Predmet.SudioniciListNazivOIB_1">
      <item>, OIB 85821130368</item>
      <item>, OIB 16802072608</item>
      <item>, OIB 68570056233</item>
      <item>, OIB 59921231114</item>
      <item>, OIB 59921231114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Miletić, OIB 73025684607, Nazorov prilaz 1a Split</item>
    </izvorni_sadrzaj>
    <derivirana_varijabla naziv="DomainObject.Predmet.StecajniUpraviteljiListAddressOIB_1">
      <item>Zoran Miletić, OIB 73025684607, Nazorov prilaz 1a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veljače 2019.</izvorni_sadrzaj>
    <derivirana_varijabla naziv="DomainObject.Predmet.DatumZadnjeOdrzaneSudskeRadnje_1">5. veljače 2019.</derivirana_varijabla>
  </DomainObject.Predmet.DatumZadnjeOdrzaneSudskeRadnje>
  <DomainObject.PredzadnjaOdlukaIzPredmeta.DatumDonosenjaOdluke>
    <izvorni_sadrzaj>5. veljače 2019.</izvorni_sadrzaj>
    <derivirana_varijabla naziv="DomainObject.PredzadnjaOdlukaIzPredmeta.DatumDonosenjaOdluke_1">5. veljače 2019.</derivirana_varijabla>
  </DomainObject.PredzadnjaOdlukaIzPredmeta.DatumDonosenjaOdluke>
  <DomainObject.PredzadnjaOdlukaIzPredmeta.Oznaka>
    <izvorni_sadrzaj>St-6031/2016-39</izvorni_sadrzaj>
    <derivirana_varijabla naziv="DomainObject.PredzadnjaOdlukaIzPredmeta.Oznaka_1">St-6031/2016-39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319</properties:Words>
  <properties:Characters>1671</properties:Characters>
  <properties:Lines>81</properties:Lines>
  <properties:Paragraphs>51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2019-02-05T10:28:00Z</dcterms:created>
  <dc:creator>Monika Grbac</dc:creator>
  <cp:lastModifiedBy>Monika Grbac</cp:lastModifiedBy>
  <cp:lastPrinted>2019-01-09T10:37:00Z</cp:lastPrinted>
  <dcterms:modified xmlns:xsi="http://www.w3.org/2001/XMLSchema-instance" xsi:type="dcterms:W3CDTF">2019-02-05T10:56:00Z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St-6031/2016-40 / Odluka - Rješenje - utvrđene i osporene tražbine (st-6031-16 TIME.docx)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