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7b5a5" w14:paraId="7b7b5a5" w:rsidRDefault="00415463" w:rsidP="00415463" w:rsidR="00415463">
      <w:pPr>
        <w:pStyle w:val="Bezproreda"/>
        <w15:collapsed w:val="false"/>
      </w:pPr>
      <w:bookmarkStart w:name="_GoBack" w:id="0"/>
      <w:bookmarkEnd w:id="0"/>
      <w:r>
        <w:t>Stečajna masa Slavonske štedionice d.d.</w:t>
      </w:r>
    </w:p>
    <w:p w:rsidRDefault="00415463" w:rsidP="00415463" w:rsidR="00415463">
      <w:pPr>
        <w:pStyle w:val="Bezproreda"/>
      </w:pPr>
      <w:r>
        <w:t xml:space="preserve">Ured stečajnog upravitelja                                         </w:t>
      </w:r>
      <w:r w:rsidR="00127D0E">
        <w:t xml:space="preserve">                       St-135/2014</w:t>
      </w:r>
    </w:p>
    <w:p w:rsidRDefault="00415463" w:rsidP="00415463" w:rsidR="00415463">
      <w:pPr>
        <w:pStyle w:val="Bezproreda"/>
      </w:pPr>
    </w:p>
    <w:p w:rsidRDefault="00415463" w:rsidP="00415463" w:rsidR="00415463">
      <w:pPr>
        <w:pStyle w:val="Bezproreda"/>
      </w:pPr>
    </w:p>
    <w:p w:rsidRDefault="00127D0E" w:rsidP="00415463" w:rsidR="00127D0E">
      <w:pPr>
        <w:pStyle w:val="Bezproreda"/>
      </w:pPr>
      <w:r>
        <w:t xml:space="preserve">                                                                 OBRAZAC 21</w:t>
      </w:r>
    </w:p>
    <w:p w:rsidRDefault="00127D0E" w:rsidP="00415463" w:rsidR="00127D0E">
      <w:pPr>
        <w:pStyle w:val="Bezproreda"/>
      </w:pPr>
      <w:r>
        <w:t xml:space="preserve">                    IZVJEŠĆE STEČAJNOG UPRAVITELJA O STANJU STEČAJNE MASE</w:t>
      </w:r>
    </w:p>
    <w:p w:rsidRDefault="00415463" w:rsidP="00415463" w:rsidR="00415463">
      <w:pPr>
        <w:pStyle w:val="Bezproreda"/>
      </w:pPr>
    </w:p>
    <w:p w:rsidRDefault="00127D0E" w:rsidP="00415463" w:rsidR="00415463">
      <w:pPr>
        <w:pStyle w:val="Bezproreda"/>
      </w:pPr>
      <w:r>
        <w:t>Nadležni trgovački sud: Trgovački sud u Zagrebu</w:t>
      </w:r>
    </w:p>
    <w:p w:rsidRDefault="00127D0E" w:rsidP="00415463" w:rsidR="00127D0E">
      <w:pPr>
        <w:pStyle w:val="Bezproreda"/>
      </w:pPr>
      <w:r>
        <w:t>Poslovni broj spisa: St-135/2014</w:t>
      </w:r>
    </w:p>
    <w:p w:rsidRDefault="00127D0E" w:rsidP="00415463" w:rsidR="00127D0E">
      <w:pPr>
        <w:pStyle w:val="Bezproreda"/>
      </w:pPr>
      <w:r>
        <w:t>Dužnik: Stečajna masa iza Slavonske štedionice d.d. u stečaju</w:t>
      </w:r>
    </w:p>
    <w:p w:rsidRDefault="00415463" w:rsidP="00415463" w:rsidR="00415463">
      <w:pPr>
        <w:pStyle w:val="Bezproreda"/>
      </w:pPr>
    </w:p>
    <w:p w:rsidRDefault="00127D0E" w:rsidP="00415463" w:rsidR="00415463">
      <w:pPr>
        <w:pStyle w:val="Bezproreda"/>
      </w:pPr>
      <w:r>
        <w:t>I STANJE STEČAJNE MASE NAKON ZAKLJUČENJA STEČAJNOG POSTUPKA</w:t>
      </w:r>
    </w:p>
    <w:p w:rsidRDefault="00415463" w:rsidP="00415463" w:rsidR="00415463">
      <w:pPr>
        <w:pStyle w:val="Bezproreda"/>
      </w:pPr>
    </w:p>
    <w:p w:rsidRDefault="00415463" w:rsidP="00415463" w:rsidR="00415463">
      <w:pPr>
        <w:pStyle w:val="Bezproreda"/>
        <w:numPr>
          <w:ilvl w:val="0"/>
          <w:numId w:val="1"/>
        </w:numPr>
      </w:pPr>
      <w:r>
        <w:t xml:space="preserve">Nekretnine upisane u zk.ul. 3313, k.o. Vinkovci </w:t>
      </w:r>
    </w:p>
    <w:p w:rsidRDefault="00415463" w:rsidP="00415463" w:rsidR="00415463">
      <w:pPr>
        <w:pStyle w:val="Bezproreda"/>
      </w:pPr>
    </w:p>
    <w:p w:rsidRDefault="00415463" w:rsidP="00415463" w:rsidR="00415463">
      <w:pPr>
        <w:pStyle w:val="Bezproreda"/>
      </w:pPr>
      <w:r>
        <w:t>O pravnom statusu predmetnih nekretnina stečajni sudac je iscrpno sa dokumentacijom izvješten u Izvješću  od 10.8.2010.g., 7.11.2011.godine, te 10.1.2014.g.</w:t>
      </w:r>
    </w:p>
    <w:p w:rsidRDefault="00415463" w:rsidP="00415463" w:rsidR="00415463">
      <w:pPr>
        <w:pStyle w:val="Bezproreda"/>
      </w:pPr>
    </w:p>
    <w:p w:rsidRDefault="00415463" w:rsidP="00415463" w:rsidR="00415463">
      <w:pPr>
        <w:pStyle w:val="Bezproreda"/>
      </w:pPr>
      <w:r>
        <w:t xml:space="preserve">                           Dokaz: Uvid u spis</w:t>
      </w:r>
    </w:p>
    <w:p w:rsidRDefault="00900B4C" w:rsidP="00415463" w:rsidR="00900B4C">
      <w:pPr>
        <w:pStyle w:val="Bezproreda"/>
      </w:pPr>
    </w:p>
    <w:p w:rsidRDefault="00415463" w:rsidP="00415463" w:rsidR="00415463">
      <w:pPr>
        <w:pStyle w:val="Bezproreda"/>
      </w:pPr>
      <w:r>
        <w:t xml:space="preserve">I </w:t>
      </w:r>
      <w:r w:rsidR="00127D0E">
        <w:t xml:space="preserve">   </w:t>
      </w:r>
      <w:r>
        <w:t>Nekretnine upisane u zk.ul. 3313; poduložak 4457 i 4458</w:t>
      </w:r>
    </w:p>
    <w:p w:rsidRDefault="00415463" w:rsidP="00415463" w:rsidR="00415463">
      <w:pPr>
        <w:pStyle w:val="Bezproreda"/>
      </w:pPr>
    </w:p>
    <w:p w:rsidRDefault="00415463" w:rsidP="00415463" w:rsidR="009A7542">
      <w:pPr>
        <w:pStyle w:val="Bezproreda"/>
      </w:pPr>
      <w:r>
        <w:t xml:space="preserve">Izvršenim ponovnim uvidom u zemljišno knjižno stanje </w:t>
      </w:r>
      <w:r w:rsidR="00C020A7">
        <w:t>nekretnina upisanih u zk.ul. 33</w:t>
      </w:r>
      <w:r>
        <w:t>1</w:t>
      </w:r>
      <w:r w:rsidR="00C020A7">
        <w:t>3</w:t>
      </w:r>
      <w:r>
        <w:t>, poduložak 4457 i 4458, k.o. Vinkovci, opisane kao „Restoran „Gradski podrum“ koji se sastoji od šank sale, sale za ručavanje, sanitarnog čvora i kuhinje ukupne površine 185,75 m2 u elaboratu o etažiranju označeno naranđastom bojom (poduložak 4457)  i „Poslovni prostor u prizemlju koji se nalazi s lijeve strane glavnog ulaza i gleda na ulicu K. Zvonimira, a koji se sastoji od prostora za šaltersku službu, jedne kancelarije, kuhinje i sanitarnog čvora ukupne površine 67,20 m2 u elaboratu o etažiranju označeno naranđastom bojom „ (poduložak 4458), proizlazi da je na istima upisano fiducijarno vlasništvo u korist PODRAVSKE BANKE d.d. ( pravni slijednik Požeške banke d.d.). Prema d</w:t>
      </w:r>
      <w:r w:rsidR="009A7542">
        <w:t xml:space="preserve">ostupnim podacima između VABA BANKE d.d. </w:t>
      </w:r>
      <w:r w:rsidR="00C020A7">
        <w:t>( pravn</w:t>
      </w:r>
      <w:r w:rsidR="009A7542">
        <w:t>i slijednik Brodsko</w:t>
      </w:r>
      <w:r w:rsidR="00C020A7">
        <w:t xml:space="preserve"> - </w:t>
      </w:r>
      <w:r w:rsidR="009A7542">
        <w:t xml:space="preserve">posavske banke d.d.) i PODRAVSKE BANKE d.d. vezano uz upis razlučnog prava bila je parnica koja je prema dostupnim podacima okončana odlukom Visokog trgovačkog suda pod poslovnim brojem Pž-4068/2015. Kako stečajni dužnik nije bio stranka u predmetnom postupku, stupljeno je u kontakt sa punomoćnikom Podravske banke d.d., odvjetničkim društvom Hanžeković &amp; partneri radi dostavljanja podneska sa priležećim sudskim odlukama koje bi trebale biti dostavljen u stečajni spis u kraćem roku. </w:t>
      </w:r>
    </w:p>
    <w:p w:rsidRDefault="00900B4C" w:rsidP="00415463" w:rsidR="00900B4C">
      <w:pPr>
        <w:pStyle w:val="Bezproreda"/>
      </w:pPr>
    </w:p>
    <w:p w:rsidRDefault="00900B4C" w:rsidP="00415463" w:rsidR="00900B4C">
      <w:pPr>
        <w:pStyle w:val="Bezproreda"/>
      </w:pPr>
      <w:r>
        <w:t xml:space="preserve">                                        Dokaz: Presuda Pž-4068/15</w:t>
      </w:r>
    </w:p>
    <w:p w:rsidRDefault="009A7542" w:rsidP="00415463" w:rsidR="009A7542">
      <w:pPr>
        <w:pStyle w:val="Bezproreda"/>
      </w:pPr>
    </w:p>
    <w:p w:rsidRDefault="009A7542" w:rsidP="00415463" w:rsidR="00E26A85">
      <w:pPr>
        <w:pStyle w:val="Bezproreda"/>
      </w:pPr>
      <w:r>
        <w:t>No za navedene nekretnine</w:t>
      </w:r>
      <w:r w:rsidR="00415463">
        <w:t>, u zemljišnim knjigama i nadalje je evidentirana zabrana otuđenja i opterećenja temeljem rješenja Ovr-2405/01 koje se odnosi na privremenu zabrane ishođenu od predlagatelja Žagar Zvonimira kojim su obuhvaćene i opisne nekretnine u vlasništvu  Slavonske štedionice d.d. i na kojima je upisano fiducijarno v</w:t>
      </w:r>
      <w:r>
        <w:t>lasništvo u korist PODRAVSKE BANKE</w:t>
      </w:r>
      <w:r w:rsidR="00415463">
        <w:t xml:space="preserve"> d.d. rad</w:t>
      </w:r>
      <w:r>
        <w:t>i osiguranja tražbine</w:t>
      </w:r>
      <w:r w:rsidR="00143D5A">
        <w:t>, a sve do okončanja postupka za povrat imovine</w:t>
      </w:r>
      <w:r>
        <w:t>. P</w:t>
      </w:r>
      <w:r w:rsidR="00415463">
        <w:t xml:space="preserve">redmetne nekretnine obuhvaćene </w:t>
      </w:r>
      <w:r>
        <w:t xml:space="preserve">su </w:t>
      </w:r>
      <w:r w:rsidR="00415463">
        <w:t xml:space="preserve">zahtjevom za povrat nacionalizirane imovine po podnositeljima Zvonimir Žagaru i Zlati Basler, te </w:t>
      </w:r>
      <w:r>
        <w:t xml:space="preserve">kao je i navedeno sa prilogom </w:t>
      </w:r>
      <w:r w:rsidR="00E26A85">
        <w:t>uz izvješća od 10.8.2010.g. i 7.11.2011.g. u predmetom postupku za povrat imovine doneseno je djelomično rješenje kojim je odbijen zahtjev za naturalni povrat, te isto u odnosu na predmetne nekretnine potvrđeno drugostupanjskom odlukom. No, unatoč dopisu punomoćniku podnosioca zahtjeva za povrat, odvjetnici Zvjezdani Znidarčić Begović, koja je svojedobno u telefonskom kontaktu navela poduzimanje pravne radnje tužbe Upravnom sudu, do danas nije zaprimljen o istom bilo kakav dokaz.</w:t>
      </w:r>
    </w:p>
    <w:p w:rsidRDefault="00E26A85" w:rsidP="00415463" w:rsidR="00E26A85">
      <w:pPr>
        <w:pStyle w:val="Bezproreda"/>
      </w:pPr>
    </w:p>
    <w:p w:rsidRDefault="00673781" w:rsidP="00415463" w:rsidR="00E26A85">
      <w:pPr>
        <w:pStyle w:val="Bezproreda"/>
      </w:pPr>
      <w:r>
        <w:lastRenderedPageBreak/>
        <w:t xml:space="preserve">Također je </w:t>
      </w:r>
      <w:r w:rsidR="00E26A85">
        <w:t>podnosioca zahtjeva za povrat imovine</w:t>
      </w:r>
      <w:r w:rsidR="00127D0E">
        <w:t>, Zvonimir Žagar, zastupan</w:t>
      </w:r>
      <w:r w:rsidR="00E26A85">
        <w:t xml:space="preserve"> po Zvjezdani Znidarčić Begović </w:t>
      </w:r>
      <w:r>
        <w:t xml:space="preserve">ustao tužbom radi brisanja upisanog vlasništva na predmetnim nekretninama </w:t>
      </w:r>
      <w:r w:rsidR="00E26A85">
        <w:t>protiv I tuženika Opskrba d.d. u stečaju, II tuženika Šimić Milene ( nije bitna za imovinu Slavonske Štedionice) i III tuženika Slavonske štedionice d.d.</w:t>
      </w:r>
      <w:r>
        <w:t xml:space="preserve"> Predmetna parnica vodila se na</w:t>
      </w:r>
      <w:r w:rsidR="00E26A85">
        <w:t xml:space="preserve"> Općinskom sudu u Vinkovcima pod poslovnim brojem P-1694/01, te je dana 6.6.2008.g. sud donio rješenje o obustavi parničnog postupka u odnosu na III tuženu Slavonsku štedionicu </w:t>
      </w:r>
      <w:r w:rsidR="00143D5A">
        <w:t>d.d. zbog brisanja iste iz sudskog registra</w:t>
      </w:r>
      <w:r>
        <w:t>. Daljnje odluke u odnosu na predmetnu parnicu nisu zaprimljene, te nije poznat ishod iste u odnosu na I i II tuženika.</w:t>
      </w:r>
    </w:p>
    <w:p w:rsidRDefault="00C020A7" w:rsidP="00415463" w:rsidR="00C020A7">
      <w:pPr>
        <w:pStyle w:val="Bezproreda"/>
      </w:pPr>
    </w:p>
    <w:p w:rsidRDefault="00C020A7" w:rsidP="00415463" w:rsidR="00C020A7">
      <w:pPr>
        <w:pStyle w:val="Bezproreda"/>
      </w:pPr>
      <w:r>
        <w:t xml:space="preserve">                                         Dokaz: Tužba i rješenje o obustavi</w:t>
      </w:r>
    </w:p>
    <w:p w:rsidRDefault="00C020A7" w:rsidP="00415463" w:rsidR="00C020A7">
      <w:pPr>
        <w:pStyle w:val="Bezproreda"/>
      </w:pPr>
      <w:r>
        <w:t xml:space="preserve">                                                      ZK izvadci za nekretnine</w:t>
      </w:r>
    </w:p>
    <w:p w:rsidRDefault="00673781" w:rsidP="00415463" w:rsidR="00673781">
      <w:pPr>
        <w:pStyle w:val="Bezproreda"/>
      </w:pPr>
    </w:p>
    <w:p w:rsidRDefault="00673781" w:rsidP="00415463" w:rsidR="00673781">
      <w:pPr>
        <w:pStyle w:val="Bezproreda"/>
      </w:pPr>
      <w:r>
        <w:t>S obzirom da stečajni dužnik ne raspolaže niti minim</w:t>
      </w:r>
      <w:r w:rsidR="00C020A7">
        <w:t>alnim financijskim sredstvima, n</w:t>
      </w:r>
      <w:r>
        <w:t>iti nije u mogućnosti financirati odvjetničke usluge radi uređenja naprijed navedenih okolnosti, te posebno radi ishođenja brisanja zabilježbe zabrane opterećenja i otuđenja nekretnina. Nastavno na pravni interes razlučnog vjerovnika (fiducijarni vlasnik) PODRA</w:t>
      </w:r>
      <w:r w:rsidR="00127D0E">
        <w:t>VSKE BANKE d.d., u telefonskom kontaktu je najavljeno</w:t>
      </w:r>
      <w:r>
        <w:t xml:space="preserve"> da će isti poduzeti potrebne radnje radi brisanja predmetne zabilježbe.</w:t>
      </w:r>
    </w:p>
    <w:p w:rsidRDefault="00E26A85" w:rsidP="00415463" w:rsidR="00E26A85">
      <w:pPr>
        <w:pStyle w:val="Bezproreda"/>
      </w:pPr>
    </w:p>
    <w:p w:rsidRDefault="00673781" w:rsidP="00415463" w:rsidR="00415463" w:rsidRPr="00FA0838">
      <w:pPr>
        <w:pStyle w:val="Bezproreda"/>
        <w:rPr>
          <w:b/>
        </w:rPr>
      </w:pPr>
      <w:r w:rsidRPr="00FA0838">
        <w:rPr>
          <w:b/>
        </w:rPr>
        <w:t xml:space="preserve">Nastavno na opisanu pravnu poziciju, odnosno zemljišnoknjižno stanje nekretnina, procjenjuje se da i nadalje </w:t>
      </w:r>
      <w:r w:rsidR="00415463" w:rsidRPr="00FA0838">
        <w:rPr>
          <w:b/>
        </w:rPr>
        <w:t xml:space="preserve"> nisu ispunjene pretpostavke za podnošenje prijedloga stečajnom sucu za unovčenje nekretnina sukladno odredbi članka 164. Stečajnog zakona.</w:t>
      </w:r>
    </w:p>
    <w:p w:rsidRDefault="00415463" w:rsidP="00415463" w:rsidR="00415463">
      <w:pPr>
        <w:pStyle w:val="Bezproreda"/>
      </w:pPr>
    </w:p>
    <w:p w:rsidRDefault="00FA0838" w:rsidP="00415463" w:rsidR="00FA0838">
      <w:pPr>
        <w:pStyle w:val="Bezproreda"/>
      </w:pPr>
    </w:p>
    <w:p w:rsidRDefault="00FA0838" w:rsidP="00415463" w:rsidR="00FA0838">
      <w:pPr>
        <w:pStyle w:val="Bezproreda"/>
      </w:pPr>
      <w:r>
        <w:t>II</w:t>
      </w:r>
      <w:r w:rsidR="00900B4C">
        <w:t xml:space="preserve"> </w:t>
      </w:r>
      <w:r>
        <w:t xml:space="preserve"> Nekretnine upisane u zk.ul. 3313; 2 i 3. Suvlasnički dio</w:t>
      </w:r>
    </w:p>
    <w:p w:rsidRDefault="00FA0838" w:rsidP="00415463" w:rsidR="00FA0838">
      <w:pPr>
        <w:pStyle w:val="Bezproreda"/>
      </w:pPr>
    </w:p>
    <w:p w:rsidRDefault="00415463" w:rsidP="00415463" w:rsidR="00FA0838">
      <w:pPr>
        <w:pStyle w:val="Bezproreda"/>
      </w:pPr>
      <w:r>
        <w:t xml:space="preserve">U odnosu na </w:t>
      </w:r>
      <w:r>
        <w:rPr>
          <w:b/>
        </w:rPr>
        <w:t>nekretnine upisane u zk.ul. 3313, zk tijelo II-2. Etaža 0/0,</w:t>
      </w:r>
      <w:r>
        <w:t xml:space="preserve"> stan u prvom katu lijevo od stepenica koje vode na kat koji se sastoji od tri sobe sa svim nusprostorijama, a koji gleda u ul. J. Dalmatinca i </w:t>
      </w:r>
      <w:r>
        <w:rPr>
          <w:b/>
        </w:rPr>
        <w:t>zk tijelo 3. Etaža 0/0,</w:t>
      </w:r>
      <w:r>
        <w:t xml:space="preserve"> trosoban stan i nusprostorija na prvom katu koji gleda na ulicu K. Zvonimira površine 136,50 m2, kako je već opisano u izvješću od 7.11.2011.g. </w:t>
      </w:r>
      <w:r>
        <w:rPr>
          <w:b/>
        </w:rPr>
        <w:t>ispunjene su pretpostavke za unovčenje sukladno odredbi članka 164. Stečajnog zakona</w:t>
      </w:r>
      <w:r>
        <w:t xml:space="preserve">. Na predmetnim nekretninama </w:t>
      </w:r>
      <w:r>
        <w:rPr>
          <w:b/>
        </w:rPr>
        <w:t xml:space="preserve">je </w:t>
      </w:r>
      <w:r w:rsidR="00FA0838">
        <w:rPr>
          <w:b/>
        </w:rPr>
        <w:t xml:space="preserve">upisano </w:t>
      </w:r>
      <w:r>
        <w:rPr>
          <w:b/>
        </w:rPr>
        <w:t>razlučno pravo VABA d.d. banka Varaždin, Varaždin, Anina 2 (pravni slijednik Brodsko posavske banke d.d. Slavonski Brod)</w:t>
      </w:r>
      <w:r>
        <w:t>. Kako stečajni dužnik ne raspolaže potrebnim sredstvima za procjenu i oglašavanje prodaje,</w:t>
      </w:r>
      <w:r w:rsidR="00FA0838">
        <w:t xml:space="preserve"> dana 5.11.2014.g. održano je ročište na koje je pozvan upisani razlučni vjerovnik VABA d.d.</w:t>
      </w:r>
      <w:r w:rsidR="00947B81">
        <w:t xml:space="preserve"> banka</w:t>
      </w:r>
      <w:r w:rsidR="00127D0E">
        <w:t>, no isti nije pristupio</w:t>
      </w:r>
      <w:r w:rsidR="00FA0838">
        <w:t xml:space="preserve"> ročištu. </w:t>
      </w:r>
    </w:p>
    <w:p w:rsidRDefault="00947B81" w:rsidP="00415463" w:rsidR="00947B81">
      <w:pPr>
        <w:pStyle w:val="Bezproreda"/>
      </w:pPr>
    </w:p>
    <w:p w:rsidRDefault="00947B81" w:rsidP="00415463" w:rsidR="00947B81" w:rsidRPr="00947B81">
      <w:pPr>
        <w:pStyle w:val="Bezproreda"/>
        <w:rPr>
          <w:b/>
        </w:rPr>
      </w:pPr>
      <w:r w:rsidRPr="00947B81">
        <w:rPr>
          <w:b/>
        </w:rPr>
        <w:t>Sukladno prethodnim izvješćima, za predmetne nekretnine ispunjene su pravne pretpostavke za unovčenje sukladno čl. 164. SZ-a.</w:t>
      </w:r>
    </w:p>
    <w:p w:rsidRDefault="0073553D" w:rsidP="00415463" w:rsidR="0073553D">
      <w:pPr>
        <w:pStyle w:val="Bezproreda"/>
      </w:pPr>
    </w:p>
    <w:p w:rsidRDefault="00857F0C" w:rsidP="00415463" w:rsidR="0073553D">
      <w:pPr>
        <w:pStyle w:val="Bezproreda"/>
      </w:pPr>
      <w:r>
        <w:t>No, u odnosu na upisano</w:t>
      </w:r>
      <w:r w:rsidR="0073553D">
        <w:t xml:space="preserve"> razlučno pravo VABA d.d.</w:t>
      </w:r>
      <w:r w:rsidR="00127D0E">
        <w:t xml:space="preserve"> banke</w:t>
      </w:r>
      <w:r w:rsidR="0073553D">
        <w:t xml:space="preserve">, u kontaktu sa pravnom službom primljena je usmena obavijest da se radi o potraživanju prenesenom na </w:t>
      </w:r>
      <w:r>
        <w:t xml:space="preserve">Validus d.o.o. u stečaju. Unatoč kontaktu sa stečajnim upraviteljem još u veljači 2014.g. do danas </w:t>
      </w:r>
      <w:r w:rsidR="00127D0E">
        <w:t xml:space="preserve">se </w:t>
      </w:r>
      <w:r w:rsidR="007C4A0A">
        <w:t xml:space="preserve">nije </w:t>
      </w:r>
      <w:r>
        <w:t xml:space="preserve"> došlo u posjed bilo kakvog dokumenta o prijenosu potraživanja. </w:t>
      </w:r>
    </w:p>
    <w:p w:rsidRDefault="00857F0C" w:rsidP="00415463" w:rsidR="00857F0C">
      <w:pPr>
        <w:pStyle w:val="Bezproreda"/>
      </w:pPr>
    </w:p>
    <w:p w:rsidRDefault="00857F0C" w:rsidP="00415463" w:rsidR="00857F0C">
      <w:pPr>
        <w:pStyle w:val="Bezproreda"/>
      </w:pPr>
      <w:r>
        <w:t xml:space="preserve">                                         Dokaz: e-mail prepiska</w:t>
      </w:r>
    </w:p>
    <w:p w:rsidRDefault="00857F0C" w:rsidP="00415463" w:rsidR="00857F0C">
      <w:pPr>
        <w:pStyle w:val="Bezproreda"/>
      </w:pPr>
    </w:p>
    <w:p w:rsidRDefault="00857F0C" w:rsidP="00415463" w:rsidR="00857F0C">
      <w:pPr>
        <w:pStyle w:val="Bezproreda"/>
      </w:pPr>
      <w:r>
        <w:t>Uslijed nedostatka sredstava, a u pitanju je i potreba izlaska vještaka na teren</w:t>
      </w:r>
      <w:r w:rsidR="00C020A7">
        <w:t>, poduzimanje potrebnih radnji</w:t>
      </w:r>
      <w:r>
        <w:t xml:space="preserve"> povezan</w:t>
      </w:r>
      <w:r w:rsidR="00C020A7">
        <w:t>o je</w:t>
      </w:r>
      <w:r>
        <w:t xml:space="preserve"> sa bitnim putnim troškovima, </w:t>
      </w:r>
      <w:r w:rsidR="00C020A7">
        <w:t xml:space="preserve">te se nije </w:t>
      </w:r>
      <w:r>
        <w:t xml:space="preserve"> uspjelo angažirati vještaka koji bi o svom trošku izvršio vještačenje. </w:t>
      </w:r>
    </w:p>
    <w:p w:rsidRDefault="00857F0C" w:rsidP="00415463" w:rsidR="00857F0C">
      <w:pPr>
        <w:pStyle w:val="Bezproreda"/>
      </w:pPr>
    </w:p>
    <w:p w:rsidRDefault="00857F0C" w:rsidP="00415463" w:rsidR="00857F0C" w:rsidRPr="00947B81">
      <w:pPr>
        <w:pStyle w:val="Bezproreda"/>
        <w:rPr>
          <w:b/>
        </w:rPr>
      </w:pPr>
      <w:r w:rsidRPr="00947B81">
        <w:rPr>
          <w:b/>
        </w:rPr>
        <w:t>Nastavno na navedeno kako bi se moglo započeti sa postupkom unovčenja, a temeljem upisanog razlučnog prava u korist VABA d.d. banka Varaždin, Anina</w:t>
      </w:r>
      <w:r w:rsidR="007C4A0A">
        <w:rPr>
          <w:b/>
        </w:rPr>
        <w:t xml:space="preserve"> </w:t>
      </w:r>
      <w:r w:rsidRPr="00947B81">
        <w:rPr>
          <w:b/>
        </w:rPr>
        <w:t xml:space="preserve">2, u cilju </w:t>
      </w:r>
      <w:r w:rsidR="00B83349" w:rsidRPr="00947B81">
        <w:rPr>
          <w:b/>
        </w:rPr>
        <w:t>procjene vrijednosti nekretnine, predlaže se da stečajni sudac pozove upisanog razlučnog vjerovnika da predujmi potrebna sredst</w:t>
      </w:r>
      <w:r w:rsidR="00947B81" w:rsidRPr="00947B81">
        <w:rPr>
          <w:b/>
        </w:rPr>
        <w:t xml:space="preserve">va </w:t>
      </w:r>
      <w:r w:rsidR="00947B81" w:rsidRPr="00947B81">
        <w:rPr>
          <w:b/>
        </w:rPr>
        <w:lastRenderedPageBreak/>
        <w:t>u visini od oko 10.000,00 kn  za troškove vještačenja i izlaska na teren, odnosno podredno da pozove upisanog razlučnog vjerovnika na pisano očitovanje da li je izvršio prijenos osigurane tražbine na treću osobu</w:t>
      </w:r>
      <w:r w:rsidR="007C4A0A">
        <w:rPr>
          <w:b/>
        </w:rPr>
        <w:t xml:space="preserve"> i o istom dostavi dokumentaciju</w:t>
      </w:r>
      <w:r w:rsidR="00947B81" w:rsidRPr="00947B81">
        <w:rPr>
          <w:b/>
        </w:rPr>
        <w:t>.</w:t>
      </w:r>
    </w:p>
    <w:p w:rsidRDefault="00947B81" w:rsidP="00415463" w:rsidR="00947B81">
      <w:pPr>
        <w:pStyle w:val="Bezproreda"/>
      </w:pPr>
    </w:p>
    <w:p w:rsidRDefault="00415463" w:rsidP="00415463" w:rsidR="00415463">
      <w:pPr>
        <w:pStyle w:val="Bezproreda"/>
      </w:pPr>
      <w:r>
        <w:t xml:space="preserve">                               Dokaz: ZK izvadci</w:t>
      </w:r>
    </w:p>
    <w:p w:rsidRDefault="00415463" w:rsidP="00415463" w:rsidR="00415463">
      <w:pPr>
        <w:pStyle w:val="Bezproreda"/>
      </w:pPr>
      <w:r>
        <w:t xml:space="preserve">                                            </w:t>
      </w:r>
      <w:r w:rsidR="00947B81">
        <w:t>Uvid u dokumentaciju uz izvješće od 28.10.2010.g.</w:t>
      </w:r>
    </w:p>
    <w:p w:rsidRDefault="00947B81" w:rsidP="00415463" w:rsidR="00947B81">
      <w:pPr>
        <w:pStyle w:val="Bezproreda"/>
      </w:pPr>
      <w:r>
        <w:t xml:space="preserve">                                            </w:t>
      </w:r>
    </w:p>
    <w:p w:rsidRDefault="00415463" w:rsidP="00415463" w:rsidR="00415463">
      <w:pPr>
        <w:pStyle w:val="Bezproreda"/>
      </w:pPr>
    </w:p>
    <w:p w:rsidRDefault="00900B4C" w:rsidP="00900B4C" w:rsidR="00415463">
      <w:pPr>
        <w:pStyle w:val="Bezproreda"/>
        <w:ind w:left="360"/>
      </w:pPr>
      <w:r>
        <w:t xml:space="preserve">III  </w:t>
      </w:r>
      <w:r w:rsidR="00415463">
        <w:t>Nekretnina upisana u zk.ul. 22358, k.o. Cerna</w:t>
      </w:r>
    </w:p>
    <w:p w:rsidRDefault="00415463" w:rsidP="00415463" w:rsidR="00415463">
      <w:pPr>
        <w:pStyle w:val="Bezproreda"/>
      </w:pPr>
    </w:p>
    <w:p w:rsidRDefault="00415463" w:rsidP="00415463" w:rsidR="00900B4C">
      <w:pPr>
        <w:pStyle w:val="Bezproreda"/>
      </w:pPr>
      <w:r>
        <w:t>U odnosu na predmetnu nekretninu stečajni dužnik je poduzeo pravne radnje radi upisa vlasništva. Prijedlog za upis vlasništva je odbijen odlukom Općinskog suda u Županji</w:t>
      </w:r>
      <w:r w:rsidR="00900B4C">
        <w:t xml:space="preserve"> dana 12.9.2014.g.</w:t>
      </w:r>
      <w:r>
        <w:t>, a po žalbi predlagatelja je Županijski sud u Vukovaru</w:t>
      </w:r>
      <w:r w:rsidR="00900B4C">
        <w:t xml:space="preserve"> odlukom Gž-2238/14 potvrdio predmetnu prvostupanjsku odluku. U odnosu na podnesenu i Ustavnu tužbu pod brojem U-III-2150/2015, Ustavni sud je zastao sa rješavanjem do donošenja odluke povodom zahtjeva za reviziju.</w:t>
      </w:r>
    </w:p>
    <w:p w:rsidRDefault="00900B4C" w:rsidP="00415463" w:rsidR="00900B4C">
      <w:pPr>
        <w:pStyle w:val="Bezproreda"/>
      </w:pPr>
    </w:p>
    <w:p w:rsidRDefault="00900B4C" w:rsidP="00415463" w:rsidR="00415463">
      <w:pPr>
        <w:pStyle w:val="Bezproreda"/>
      </w:pPr>
      <w:r>
        <w:t xml:space="preserve">                                                     Dokaz: sudske odluke </w:t>
      </w:r>
      <w:r w:rsidR="00415463">
        <w:t xml:space="preserve"> </w:t>
      </w:r>
    </w:p>
    <w:p w:rsidRDefault="00900B4C" w:rsidP="00415463" w:rsidR="00900B4C">
      <w:pPr>
        <w:pStyle w:val="Bezproreda"/>
      </w:pPr>
    </w:p>
    <w:p w:rsidRDefault="00415463" w:rsidP="00415463" w:rsidR="00415463">
      <w:pPr>
        <w:pStyle w:val="Bezproreda"/>
        <w:rPr>
          <w:b/>
        </w:rPr>
      </w:pPr>
      <w:r>
        <w:rPr>
          <w:b/>
        </w:rPr>
        <w:t xml:space="preserve">Dakle, kako i nadalje nije riješena pravna pozicija predmetne nekretnine </w:t>
      </w:r>
      <w:r w:rsidR="007C4A0A">
        <w:rPr>
          <w:b/>
        </w:rPr>
        <w:t xml:space="preserve">i </w:t>
      </w:r>
      <w:r>
        <w:rPr>
          <w:b/>
        </w:rPr>
        <w:t xml:space="preserve">nije moguće početi sa postupkom unovčenja iste. </w:t>
      </w:r>
    </w:p>
    <w:p w:rsidRDefault="00415463" w:rsidP="00415463" w:rsidR="00415463">
      <w:pPr>
        <w:pStyle w:val="Bezproreda"/>
        <w:rPr>
          <w:b/>
        </w:rPr>
      </w:pPr>
    </w:p>
    <w:p w:rsidRDefault="00415463" w:rsidP="00415463" w:rsidR="00415463">
      <w:pPr>
        <w:pStyle w:val="Bezproreda"/>
      </w:pPr>
      <w:r>
        <w:rPr>
          <w:b/>
        </w:rPr>
        <w:t xml:space="preserve">                              </w:t>
      </w:r>
    </w:p>
    <w:p w:rsidRDefault="00415463" w:rsidP="00415463" w:rsidR="00415463">
      <w:pPr>
        <w:pStyle w:val="Bezproreda"/>
        <w:rPr>
          <w:b/>
        </w:rPr>
      </w:pPr>
    </w:p>
    <w:p w:rsidRDefault="00415463" w:rsidP="00415463" w:rsidR="00415463">
      <w:pPr>
        <w:pStyle w:val="Bezproreda"/>
      </w:pPr>
      <w:r>
        <w:rPr>
          <w:b/>
        </w:rPr>
        <w:t xml:space="preserve">                                                                                          </w:t>
      </w:r>
      <w:r>
        <w:t>Stečajni upravitelj:</w:t>
      </w:r>
    </w:p>
    <w:p w:rsidRDefault="00415463" w:rsidP="00415463" w:rsidR="00415463">
      <w:pPr>
        <w:pStyle w:val="Bezproreda"/>
      </w:pPr>
    </w:p>
    <w:p w:rsidRDefault="00415463" w:rsidP="00415463" w:rsidR="00415463">
      <w:pPr>
        <w:pStyle w:val="Bezproreda"/>
      </w:pPr>
      <w:r>
        <w:t xml:space="preserve">                                                                                          Zdravko MItak dipl. oec.</w:t>
      </w:r>
    </w:p>
    <w:p w:rsidRDefault="00015515" w:rsidR="00015515"/>
    <w:sectPr w:rsidR="000155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F87AC9"/>
    <w:multiLevelType w:val="hybridMultilevel"/>
    <w:tmpl w:val="765C3A5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5463"/>
    <w:rsid w:val="00015515"/>
    <w:rsid w:val="00127D0E"/>
    <w:rsid w:val="00143D5A"/>
    <w:rsid w:val="00415463"/>
    <w:rsid w:val="00673781"/>
    <w:rsid w:val="00721EA6"/>
    <w:rsid w:val="0073553D"/>
    <w:rsid w:val="007C4A0A"/>
    <w:rsid w:val="00857F0C"/>
    <w:rsid w:val="00900B4C"/>
    <w:rsid w:val="00947B81"/>
    <w:rsid w:val="009A7542"/>
    <w:rsid w:val="00A8372F"/>
    <w:rsid w:val="00B83349"/>
    <w:rsid w:val="00C020A7"/>
    <w:rsid w:val="00E26A85"/>
    <w:rsid w:val="00FA0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1546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721E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1E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1E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1E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1E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1546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21E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1E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1E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1E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1E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5807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St-135/2014-12</izvorni_sadrzaj>
    <derivirana_varijabla naziv="DomainObject.Oznaka_1">St-135/2014-12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2014.</izvorni_sadrzaj>
    <derivirana_varijabla naziv="DomainObject.Predmet.DatumOsnivanja_1">25.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2002-12-04 PREDMET Imenovanje stečajne uprave koja ima dva člana:  1) KREŠO BARBARIĆ,Horvaćanska cesta 31c,Zagreb/RAZRIJEŠEN DUŽNOSTI 01.10.03./ 2) ŽELJKO KLAPAN, Karažnik 102,Zagreb 3) ZDRAVKO MITAK,Zelenjak 53,Zagreb/IMENOVAN 21.10.03./ IN2 napomene: 2006-02-17 PREDMET arhiva predana arhiva PU Centar,Zagreb, Ilica 25 IN2 napomene: 2006-06-07 PREDMET spis na uvid u ref. sutkinje Pavičić (na st-92/06),aa 09.06.2006. IN2 napomene: 2006-06-09 PREDMET spis + II odluka u ref. suca Vladića,03.07.06. AA IN2 napomene: 2006-10-03 PREDMET podnesak DAB od 02.10.06.+spis u ref suca Vladića,aa 03.11.2006. IN2 napomene: 2006-10-17 PREDMET dopis od 05.10.06. OS-a Vinkovci od 16.10.06. IN2 napomene: 2006-11-28 PREDMET podnesak (Državna agencija za osig. štednih uloga i sanaciju banaka) od 27.11.2006. spis + podnesak u ref. suca,aa 11.01.2007. IN2 napomene: 2006-11-28 PREDMET podnesak (OS Vinkovci) od 27.11.2006. IN2 napomene: 2006-12-12 PREDMET podnesak (OS Vinkovici) od 11.12.2006. IN2 napomene: 2007-01-18 PREDMET podnesak (OS Vinkovci) od 17.01.2007.,aa 03.04.2007. IN2 napomene: 2007-01-18 PREDMET spis na uvid u ref. suca Vladića,aa 02.03.2007. IN2 napomene: 2007-02-05 PREDMET podnesak (OS Vinkovci) od 02.02.2007. IN2 napomene: 2007-03-07 PREDMET podnesak (OS Vinkovci) od 05.03.2007.+ spis , aa 08.03.2007. IN2 napomene: 2007-03-22 PREDMET podnesak (Županijski sud u Vukovaru-rj.od  05.03.2007. + spis u ref. suca Vladića,aa IN2 napomene: 2007-04-12 PREDMET podnesak (Nevenka Perković-zahtjev za uvid u spis) od 12.04.07.+ spis na uvid u ref. sudske savjetnice,aa 20.04.2007. IN2 napomene: 2007-04-24 PREDMET podnesak (OS Vinkovci) od 23.03.2007.+ spis na uvid u ref.suca Vladića,AA 14.06.2007. IN2 napomene: 2008-03-19 PREDMET spis na uvid u ref. sudske savjetnice Mikinac na njezino traženje,aa 08.04.2008. IN2 napomene: 2008-04-07 PREDMET podnesak (OS Vinkovci) od 04.04.2008. + spis na uvid u ref. suca Vladića,aa 14.04.2008. IN2 napomene: 2008-04-30 PREDMET podnesak (Zdenko Jurčić) od 29.04.2008.+ spis na uvid u ref. sudske savjetnice Mikinac,aa 09.05.2008. IN2 napomene: 2008-09-23 PREDMET Spis na uvid sucu Galiću uz podnesak od 10.09.2008.,aa IN2 napomene: 2009-01-16 PREDMET Spis nađen u ref. suca Galića javila sudska savjetnica Mikinac IN2 napomene: 2009-01-21 PREDMET SPIS PRESIGNIRAN IZ REF. SUCA VLADIĆA U REF. SUTKINJE KRALJIĆ rj. od 20.01.2009. 9 Su-4/09 IN2 napomene: 2009-03-09 PREDMET podnesak (OS Vinkovci) od 06.03.2009. IN2 napomene: 0009-07-10 PREDMET dopis OS Vinkovci od 8.7.09. IN2 napomene: 2009-09-02 PREDMET podnesak (DAB) od 01.09.2009. IN2 napomene: 2009-09-02 PREDMET posnesak (Mađarić &amp; Lui) od 01.09.2009. IN2 napomene: 2009-09-11 PREDMET podnesak (OGS Zagreb) od 10.09.2009. IN2 napomene: 2009-10-07 PREDMET podnesak (OS Vinkovci) od 05.10.2009. IN2 napomene: 2009-11-06 PREDMET podnesak (Ninoslav Čičić) od 02.11.2009 IN2 napomene: 2010-10-15 PREDMET Podnesak (DALEKOVOD TIM d.d., OD ANDREIS &amp; PARTNERI j.t.d.) od 15.10.2010. IN2 napomene: 2010-11-26 PREDMET Podnesak (OGS ZG) od 25.11.2010. Povijest stečajnih upravitelja: 21.10.2003.- ZDRAVKO MITAK;</izvorni_sadrzaj>
    <derivirana_varijabla naziv="DomainObject.Predmet.Opis_1">MIGRIRANO IZ IN2 IN2 napomene: 2002-12-04 PREDMET Imenovanje stečajne uprave koja ima dva člana:  1) KREŠO BARBARIĆ,Horvaćanska cesta 31c,Zagreb/RAZRIJEŠEN DUŽNOSTI 01.10.03./ 2) ŽELJKO KLAPAN, Karažnik 102,Zagreb 3) ZDRAVKO MITAK,Zelenjak 53,Zagreb/IMENOVAN 21.10.03./ IN2 napomene: 2006-02-17 PREDMET arhiva predana arhiva PU Centar,Zagreb, Ilica 25 IN2 napomene: 2006-06-07 PREDMET spis na uvid u ref. sutkinje Pavičić (na st-92/06),aa 09.06.2006. IN2 napomene: 2006-06-09 PREDMET spis + II odluka u ref. suca Vladića,03.07.06. AA IN2 napomene: 2006-10-03 PREDMET podnesak DAB od 02.10.06.+spis u ref suca Vladića,aa 03.11.2006. IN2 napomene: 2006-10-17 PREDMET dopis od 05.10.06. OS-a Vinkovci od 16.10.06. IN2 napomene: 2006-11-28 PREDMET podnesak (Državna agencija za osig. štednih uloga i sanaciju banaka) od 27.11.2006. spis + podnesak u ref. suca,aa 11.01.2007. IN2 napomene: 2006-11-28 PREDMET podnesak (OS Vinkovci) od 27.11.2006. IN2 napomene: 2006-12-12 PREDMET podnesak (OS Vinkovici) od 11.12.2006. IN2 napomene: 2007-01-18 PREDMET podnesak (OS Vinkovci) od 17.01.2007.,aa 03.04.2007. IN2 napomene: 2007-01-18 PREDMET spis na uvid u ref. suca Vladića,aa 02.03.2007. IN2 napomene: 2007-02-05 PREDMET podnesak (OS Vinkovci) od 02.02.2007. IN2 napomene: 2007-03-07 PREDMET podnesak (OS Vinkovci) od 05.03.2007.+ spis , aa 08.03.2007. IN2 napomene: 2007-03-22 PREDMET podnesak (Županijski sud u Vukovaru-rj.od  05.03.2007. + spis u ref. suca Vladića,aa IN2 napomene: 2007-04-12 PREDMET podnesak (Nevenka Perković-zahtjev za uvid u spis) od 12.04.07.+ spis na uvid u ref. sudske savjetnice,aa 20.04.2007. IN2 napomene: 2007-04-24 PREDMET podnesak (OS Vinkovci) od 23.03.2007.+ spis na uvid u ref.suca Vladića,AA 14.06.2007. IN2 napomene: 2008-03-19 PREDMET spis na uvid u ref. sudske savjetnice Mikinac na njezino traženje,aa 08.04.2008. IN2 napomene: 2008-04-07 PREDMET podnesak (OS Vinkovci) od 04.04.2008. + spis na uvid u ref. suca Vladića,aa 14.04.2008. IN2 napomene: 2008-04-30 PREDMET podnesak (Zdenko Jurčić) od 29.04.2008.+ spis na uvid u ref. sudske savjetnice Mikinac,aa 09.05.2008. IN2 napomene: 2008-09-23 PREDMET Spis na uvid sucu Galiću uz podnesak od 10.09.2008.,aa IN2 napomene: 2009-01-16 PREDMET Spis nađen u ref. suca Galića javila sudska savjetnica Mikinac IN2 napomene: 2009-01-21 PREDMET SPIS PRESIGNIRAN IZ REF. SUCA VLADIĆA U REF. SUTKINJE KRALJIĆ rj. od 20.01.2009. 9 Su-4/09 IN2 napomene: 2009-03-09 PREDMET podnesak (OS Vinkovci) od 06.03.2009. IN2 napomene: 0009-07-10 PREDMET dopis OS Vinkovci od 8.7.09. IN2 napomene: 2009-09-02 PREDMET podnesak (DAB) od 01.09.2009. IN2 napomene: 2009-09-02 PREDMET posnesak (Mađarić &amp; Lui) od 01.09.2009. IN2 napomene: 2009-09-11 PREDMET podnesak (OGS Zagreb) od 10.09.2009. IN2 napomene: 2009-10-07 PREDMET podnesak (OS Vinkovci) od 05.10.2009. IN2 napomene: 2009-11-06 PREDMET podnesak (Ninoslav Čičić) od 02.11.2009 IN2 napomene: 2010-10-15 PREDMET Podnesak (DALEKOVOD TIM d.d., OD ANDREIS &amp; PARTNERI j.t.d.) od 15.10.2010. IN2 napomene: 2010-11-26 PREDMET Podnesak (OGS ZG) od 25.11.2010. Povijest stečajnih upravitelja: 21.10.2003.- ZDRAVKO MITAK;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St-135/2014</izvorni_sadrzaj>
    <derivirana_varijabla naziv="DomainObject.Predmet.OznakaBroj_1">St-135/2014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Slavonska štedionica d.d.</izvorni_sadrzaj>
    <derivirana_varijabla naziv="DomainObject.Predmet.ProtustrankaFormated_1">  Stečajna masa Slavonska štedionica d.d.</derivirana_varijabla>
  </DomainObject.Predmet.ProtustrankaFormated>
  <DomainObject.Predmet.ProtustrankaFormatedOIB>
    <izvorni_sadrzaj>  Stečajna masa Slavonska štedionica d.d.</izvorni_sadrzaj>
    <derivirana_varijabla naziv="DomainObject.Predmet.ProtustrankaFormatedOIB_1">  Stečajna masa Slavonska štedionica d.d.</derivirana_varijabla>
  </DomainObject.Predmet.ProtustrankaFormatedOIB>
  <DomainObject.Predmet.ProtustrankaFormatedWithAdress>
    <izvorni_sadrzaj> Stečajna masa Slavonska štedionica d.d., Medvedgradska 47, 10000 Zagreb</izvorni_sadrzaj>
    <derivirana_varijabla naziv="DomainObject.Predmet.ProtustrankaFormatedWithAdress_1"> Stečajna masa Slavonska štedionica d.d., Medvedgradska 47, 10000 Zagreb</derivirana_varijabla>
  </DomainObject.Predmet.ProtustrankaFormatedWithAdress>
  <DomainObject.Predmet.ProtustrankaFormatedWithAdressOIB>
    <izvorni_sadrzaj> Stečajna masa Slavonska štedionica d.d., Medvedgradska 47, 10000 Zagreb</izvorni_sadrzaj>
    <derivirana_varijabla naziv="DomainObject.Predmet.ProtustrankaFormatedWithAdressOIB_1"> Stečajna masa Slavonska štedionica d.d., Medvedgradska 47, 10000 Zagreb</derivirana_varijabla>
  </DomainObject.Predmet.ProtustrankaFormatedWithAdressOIB>
  <DomainObject.Predmet.ProtustrankaWithAdress>
    <izvorni_sadrzaj>Stečajna masa Slavonska štedionica d.d. Medvedgradska 47, 10000 Zagreb</izvorni_sadrzaj>
    <derivirana_varijabla naziv="DomainObject.Predmet.ProtustrankaWithAdress_1">Stečajna masa Slavonska štedionica d.d. Medvedgradska 47, 10000 Zagreb</derivirana_varijabla>
  </DomainObject.Predmet.ProtustrankaWithAdress>
  <DomainObject.Predmet.ProtustrankaWithAdressOIB>
    <izvorni_sadrzaj>Stečajna masa Slavonska štedionica d.d., Medvedgradska 47, 10000 Zagreb</izvorni_sadrzaj>
    <derivirana_varijabla naziv="DomainObject.Predmet.ProtustrankaWithAdressOIB_1">Stečajna masa Slavonska štedionica d.d., Medvedgradska 47, 10000 Zagreb</derivirana_varijabla>
  </DomainObject.Predmet.ProtustrankaWithAdressOIB>
  <DomainObject.Predmet.ProtustrankaNazivFormated>
    <izvorni_sadrzaj>Stečajna masa Slavonska štedionica d.d.</izvorni_sadrzaj>
    <derivirana_varijabla naziv="DomainObject.Predmet.ProtustrankaNazivFormated_1">Stečajna masa Slavonska štedionica d.d.</derivirana_varijabla>
  </DomainObject.Predmet.ProtustrankaNazivFormated>
  <DomainObject.Predmet.ProtustrankaNazivFormatedOIB>
    <izvorni_sadrzaj>Stečajna masa Slavonska štedionica d.d.</izvorni_sadrzaj>
    <derivirana_varijabla naziv="DomainObject.Predmet.ProtustrankaNazivFormatedOIB_1">Stečajna masa Slavonska štedionica d.d.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Slavonska štedionica dioničko društvo u likvidaciji</izvorni_sadrzaj>
    <derivirana_varijabla naziv="DomainObject.Predmet.StrankaFormated_1">  Slavonska štedionica dioničko društvo u likvidaciji</derivirana_varijabla>
  </DomainObject.Predmet.StrankaFormated>
  <DomainObject.Predmet.StrankaFormatedOIB>
    <izvorni_sadrzaj>  Slavonska štedionica dioničko društvo u likvidaciji</izvorni_sadrzaj>
    <derivirana_varijabla naziv="DomainObject.Predmet.StrankaFormatedOIB_1">  Slavonska štedionica dioničko društvo u likvidaciji</derivirana_varijabla>
  </DomainObject.Predmet.StrankaFormatedOIB>
  <DomainObject.Predmet.StrankaFormatedWithAdress>
    <izvorni_sadrzaj> Slavonska štedionica dioničko društvo u likvidaciji, Medvedgradska 47, 10000 Zagreb</izvorni_sadrzaj>
    <derivirana_varijabla naziv="DomainObject.Predmet.StrankaFormatedWithAdress_1"> Slavonska štedionica dioničko društvo u likvidaciji, Medvedgradska 47, 10000 Zagreb</derivirana_varijabla>
  </DomainObject.Predmet.StrankaFormatedWithAdress>
  <DomainObject.Predmet.StrankaFormatedWithAdressOIB>
    <izvorni_sadrzaj> Slavonska štedionica dioničko društvo u likvidaciji, Medvedgradska 47, 10000 Zagreb</izvorni_sadrzaj>
    <derivirana_varijabla naziv="DomainObject.Predmet.StrankaFormatedWithAdressOIB_1"> Slavonska štedionica dioničko društvo u likvidaciji, Medvedgradska 47, 10000 Zagreb</derivirana_varijabla>
  </DomainObject.Predmet.StrankaFormatedWithAdressOIB>
  <DomainObject.Predmet.StrankaWithAdress>
    <izvorni_sadrzaj>Slavonska štedionica dioničko društvo u likvidaciji Medvedgradska 47,10000 Zagreb</izvorni_sadrzaj>
    <derivirana_varijabla naziv="DomainObject.Predmet.StrankaWithAdress_1">Slavonska štedionica dioničko društvo u likvidaciji Medvedgradska 47,10000 Zagreb</derivirana_varijabla>
  </DomainObject.Predmet.StrankaWithAdress>
  <DomainObject.Predmet.StrankaWithAdressOIB>
    <izvorni_sadrzaj>Slavonska štedionica dioničko društvo u likvidaciji, Medvedgradska 47,10000 Zagreb</izvorni_sadrzaj>
    <derivirana_varijabla naziv="DomainObject.Predmet.StrankaWithAdressOIB_1">Slavonska štedionica dioničko društvo u likvidaciji, Medvedgradska 47,10000 Zagreb</derivirana_varijabla>
  </DomainObject.Predmet.StrankaWithAdressOIB>
  <DomainObject.Predmet.StrankaNazivFormated>
    <izvorni_sadrzaj>Slavonska štedionica dioničko društvo u likvidaciji</izvorni_sadrzaj>
    <derivirana_varijabla naziv="DomainObject.Predmet.StrankaNazivFormated_1">Slavonska štedionica dioničko društvo u likvidaciji</derivirana_varijabla>
  </DomainObject.Predmet.StrankaNazivFormated>
  <DomainObject.Predmet.StrankaNazivFormatedOIB>
    <izvorni_sadrzaj>Slavonska štedionica dioničko društvo u likvidaciji</izvorni_sadrzaj>
    <derivirana_varijabla naziv="DomainObject.Predmet.StrankaNazivFormatedOIB_1">Slavonska štedionica dioničko društvo u likvidaciji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Slavonska štedionica dioničko društvo u likvidaciji</item>
    </izvorni_sadrzaj>
    <derivirana_varijabla naziv="DomainObject.Predmet.StrankaListFormated_1">
      <item>Slavonska štedionica dioničko društvo u likvidaciji</item>
    </derivirana_varijabla>
  </DomainObject.Predmet.StrankaListFormated>
  <DomainObject.Predmet.StrankaListFormatedOIB>
    <izvorni_sadrzaj>
      <item>Slavonska štedionica dioničko društvo u likvidaciji</item>
    </izvorni_sadrzaj>
    <derivirana_varijabla naziv="DomainObject.Predmet.StrankaListFormatedOIB_1">
      <item>Slavonska štedionica dioničko društvo u likvidaciji</item>
    </derivirana_varijabla>
  </DomainObject.Predmet.StrankaListFormatedOIB>
  <DomainObject.Predmet.StrankaListFormatedWithAdress>
    <izvorni_sadrzaj>
      <item>Slavonska štedionica dioničko društvo u likvidaciji, Medvedgradska 47, 10000 Zagreb</item>
    </izvorni_sadrzaj>
    <derivirana_varijabla naziv="DomainObject.Predmet.StrankaListFormatedWithAdress_1">
      <item>Slavonska štedionica dioničko društvo u likvidaciji, Medvedgradska 47, 10000 Zagreb</item>
    </derivirana_varijabla>
  </DomainObject.Predmet.StrankaListFormatedWithAdress>
  <DomainObject.Predmet.StrankaListFormatedWithAdressOIB>
    <izvorni_sadrzaj>
      <item>Slavonska štedionica dioničko društvo u likvidaciji, Medvedgradska 47, 10000 Zagreb</item>
    </izvorni_sadrzaj>
    <derivirana_varijabla naziv="DomainObject.Predmet.StrankaListFormatedWithAdressOIB_1">
      <item>Slavonska štedionica dioničko društvo u likvidaciji, Medvedgradska 47, 10000 Zagreb</item>
    </derivirana_varijabla>
  </DomainObject.Predmet.StrankaListFormatedWithAdressOIB>
  <DomainObject.Predmet.StrankaListNazivFormated>
    <izvorni_sadrzaj>
      <item>Slavonska štedionica dioničko društvo u likvidaciji</item>
    </izvorni_sadrzaj>
    <derivirana_varijabla naziv="DomainObject.Predmet.StrankaListNazivFormated_1">
      <item>Slavonska štedionica dioničko društvo u likvidaciji</item>
    </derivirana_varijabla>
  </DomainObject.Predmet.StrankaListNazivFormated>
  <DomainObject.Predmet.StrankaListNazivFormatedOIB>
    <izvorni_sadrzaj>
      <item>Slavonska štedionica dioničko društvo u likvidaciji</item>
    </izvorni_sadrzaj>
    <derivirana_varijabla naziv="DomainObject.Predmet.StrankaListNazivFormatedOIB_1">
      <item>Slavonska štedionica dioničko društvo u likvidaciji</item>
    </derivirana_varijabla>
  </DomainObject.Predmet.StrankaListNazivFormatedOIB>
  <DomainObject.Predmet.ProtuStrankaListFormated>
    <izvorni_sadrzaj>
      <item>Stečajna masa Slavonska štedionica d.d.</item>
    </izvorni_sadrzaj>
    <derivirana_varijabla naziv="DomainObject.Predmet.ProtuStrankaListFormated_1">
      <item>Stečajna masa Slavonska štedionica d.d.</item>
    </derivirana_varijabla>
  </DomainObject.Predmet.ProtuStrankaListFormated>
  <DomainObject.Predmet.ProtuStrankaListFormatedOIB>
    <izvorni_sadrzaj>
      <item>Stečajna masa Slavonska štedionica d.d.</item>
    </izvorni_sadrzaj>
    <derivirana_varijabla naziv="DomainObject.Predmet.ProtuStrankaListFormatedOIB_1">
      <item>Stečajna masa Slavonska štedionica d.d.</item>
    </derivirana_varijabla>
  </DomainObject.Predmet.ProtuStrankaListFormatedOIB>
  <DomainObject.Predmet.ProtuStrankaListFormatedWithAdress>
    <izvorni_sadrzaj>
      <item>Stečajna masa Slavonska štedionica d.d., Medvedgradska 47, 10000 Zagreb</item>
    </izvorni_sadrzaj>
    <derivirana_varijabla naziv="DomainObject.Predmet.ProtuStrankaListFormatedWithAdress_1">
      <item>Stečajna masa Slavonska štedionica d.d., Medvedgradska 47, 10000 Zagreb</item>
    </derivirana_varijabla>
  </DomainObject.Predmet.ProtuStrankaListFormatedWithAdress>
  <DomainObject.Predmet.ProtuStrankaListFormatedWithAdressOIB>
    <izvorni_sadrzaj>
      <item>Stečajna masa Slavonska štedionica d.d., Medvedgradska 47, 10000 Zagreb</item>
    </izvorni_sadrzaj>
    <derivirana_varijabla naziv="DomainObject.Predmet.ProtuStrankaListFormatedWithAdressOIB_1">
      <item>Stečajna masa Slavonska štedionica d.d., Medvedgradska 47, 10000 Zagreb</item>
    </derivirana_varijabla>
  </DomainObject.Predmet.ProtuStrankaListFormatedWithAdressOIB>
  <DomainObject.Predmet.ProtuStrankaListNazivFormated>
    <izvorni_sadrzaj>
      <item>Stečajna masa Slavonska štedionica d.d.</item>
    </izvorni_sadrzaj>
    <derivirana_varijabla naziv="DomainObject.Predmet.ProtuStrankaListNazivFormated_1">
      <item>Stečajna masa Slavonska štedionica d.d.</item>
    </derivirana_varijabla>
  </DomainObject.Predmet.ProtuStrankaListNazivFormated>
  <DomainObject.Predmet.ProtuStrankaListNazivFormatedOIB>
    <izvorni_sadrzaj>
      <item>Stečajna masa Slavonska štedionica d.d.</item>
    </izvorni_sadrzaj>
    <derivirana_varijabla naziv="DomainObject.Predmet.ProtuStrankaListNazivFormatedOIB_1">
      <item>Stečajna masa Slavonska štedionica d.d.</item>
    </derivirana_varijabla>
  </DomainObject.Predmet.ProtuStrankaListNazivFormatedOIB>
  <DomainObject.Predmet.OstaliListFormated>
    <izvorni_sadrzaj>
      <item>Zdravko Mitak</item>
    </izvorni_sadrzaj>
    <derivirana_varijabla naziv="DomainObject.Predmet.OstaliListFormated_1">
      <item>Zdravko Mitak</item>
    </derivirana_varijabla>
  </DomainObject.Predmet.OstaliListFormated>
  <DomainObject.Predmet.OstaliListFormatedOIB>
    <izvorni_sadrzaj>
      <item>Zdravko Mitak, OIB 25916717450</item>
    </izvorni_sadrzaj>
    <derivirana_varijabla naziv="DomainObject.Predmet.OstaliListFormatedOIB_1">
      <item>Zdravko Mitak, OIB 25916717450</item>
    </derivirana_varijabla>
  </DomainObject.Predmet.OstaliListFormatedOIB>
  <DomainObject.Predmet.OstaliListFormatedWithAdress>
    <izvorni_sadrzaj>
      <item>Zdravko Mitak, Zelenjak 53, 10000 Zagreb</item>
    </izvorni_sadrzaj>
    <derivirana_varijabla naziv="DomainObject.Predmet.OstaliListFormatedWithAdress_1">
      <item>Zdravko Mitak, Zelenjak 53, 10000 Zagreb</item>
    </derivirana_varijabla>
  </DomainObject.Predmet.OstaliListFormatedWithAdress>
  <DomainObject.Predmet.OstaliListFormatedWithAdressOIB>
    <izvorni_sadrzaj>
      <item>Zdravko Mitak, OIB 25916717450, Zelenjak 53, 10000 Zagreb</item>
    </izvorni_sadrzaj>
    <derivirana_varijabla naziv="DomainObject.Predmet.OstaliListFormatedWithAdressOIB_1">
      <item>Zdravko Mitak, OIB 25916717450, Zelenjak 53, 10000 Zagreb</item>
    </derivirana_varijabla>
  </DomainObject.Predmet.OstaliListFormatedWithAdressOIB>
  <DomainObject.Predmet.OstaliListNazivFormated>
    <izvorni_sadrzaj>
      <item>Zdravko Mitak</item>
    </izvorni_sadrzaj>
    <derivirana_varijabla naziv="DomainObject.Predmet.OstaliListNazivFormated_1">
      <item>Zdravko Mitak</item>
    </derivirana_varijabla>
  </DomainObject.Predmet.OstaliListNazivFormated>
  <DomainObject.Predmet.OstaliListNazivFormatedOIB>
    <izvorni_sadrzaj>
      <item>Zdravko Mitak, OIB 25916717450</item>
    </izvorni_sadrzaj>
    <derivirana_varijabla naziv="DomainObject.Predmet.OstaliListNazivFormatedOIB_1"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Slavonska štedionica dioničko društvo u likvidaciji</izvorni_sadrzaj>
    <derivirana_varijabla naziv="DomainObject.Predmet.StrankaIDrugi_1">Slavonska štedionica dioničko društvo u likvidaciji</derivirana_varijabla>
  </DomainObject.Predmet.StrankaIDrugi>
  <DomainObject.Predmet.ProtustrankaIDrugi>
    <izvorni_sadrzaj>Stečajna masa Slavonska štedionica d.d.</izvorni_sadrzaj>
    <derivirana_varijabla naziv="DomainObject.Predmet.ProtustrankaIDrugi_1">Stečajna masa Slavonska štedionica d.d.</derivirana_varijabla>
  </DomainObject.Predmet.ProtustrankaIDrugi>
  <DomainObject.Predmet.StrankaIDrugiAdressOIB>
    <izvorni_sadrzaj>Slavonska štedionica dioničko društvo u likvidaciji, Medvedgradska 47, 10000 Zagreb</izvorni_sadrzaj>
    <derivirana_varijabla naziv="DomainObject.Predmet.StrankaIDrugiAdressOIB_1">Slavonska štedionica dioničko društvo u likvidaciji, Medvedgradska 47, 10000 Zagreb</derivirana_varijabla>
  </DomainObject.Predmet.StrankaIDrugiAdressOIB>
  <DomainObject.Predmet.ProtustrankaIDrugiAdressOIB>
    <izvorni_sadrzaj>Stečajna masa Slavonska štedionica d.d., Medvedgradska 47, 10000 Zagreb</izvorni_sadrzaj>
    <derivirana_varijabla naziv="DomainObject.Predmet.ProtustrankaIDrugiAdressOIB_1">Stečajna masa Slavonska štedionica d.d., Medvedgradska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Slavonska štedionica d.d.</item>
      <item>Slavonska štedionica dioničko društvo u likvidaciji</item>
      <item>Zdravko Mitak</item>
    </izvorni_sadrzaj>
    <derivirana_varijabla naziv="DomainObject.Predmet.SudioniciListNaziv_1">
      <item>Stečajna masa Slavonska štedionica d.d.</item>
      <item>Slavonska štedionica dioničko društvo u likvidaciji</item>
      <item>Zdravko Mitak</item>
    </derivirana_varijabla>
  </DomainObject.Predmet.SudioniciListNaziv>
  <DomainObject.Predmet.SudioniciListAdressOIB>
    <izvorni_sadrzaj>
      <item>Stečajna masa Slavonska štedionica d.d., Medvedgradska 47,10000 Zagreb</item>
      <item>Slavonska štedionica dioničko društvo u likvidaciji, Medvedgradska 47,10000 Zagreb</item>
      <item>Zdravko Mitak, OIB 25916717450, Zelenjak 53,10000 Zagreb</item>
    </izvorni_sadrzaj>
    <derivirana_varijabla naziv="DomainObject.Predmet.SudioniciListAdressOIB_1">
      <item>Stečajna masa Slavonska štedionica d.d., Medvedgradska 47,10000 Zagreb</item>
      <item>Slavonska štedionica dioničko društvo u likvidaciji, Medvedgradska 47,10000 Zagreb</item>
      <item>Zdravko Mitak, OIB 25916717450, Zelenjak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25916717450</item>
    </izvorni_sadrzaj>
    <derivirana_varijabla naziv="DomainObject.Predmet.SudioniciListNazivOIB_1">
      <item>, OIB null</item>
      <item>, OIB null</item>
      <item>, OIB 25916717450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1090</properties:Words>
  <properties:Characters>6387</properties:Characters>
  <properties:Lines>130</properties:Lines>
  <properties:Paragraphs>35</properties:Paragraphs>
  <properties:TotalTime>209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2017-12-11T13:51:00Z</dcterms:created>
  <dc:creator>Zdravko</dc:creator>
  <cp:lastModifiedBy>Matea Bizjak</cp:lastModifiedBy>
  <dcterms:modified xmlns:xsi="http://www.w3.org/2001/XMLSchema-instance" xsi:type="dcterms:W3CDTF">2017-12-13T08:13:00Z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St-135/2014-12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