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ce15" w14:paraId="818ce15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B36B0F">
        <w:t xml:space="preserve">                        1 St-32</w:t>
      </w:r>
      <w:r w:rsidR="00D16990">
        <w:t>1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B36B0F">
        <w:t>KAPELIČANKA d.o.o. GAREŠNICA, Kapelica 81, OIB: 20147673579</w:t>
      </w:r>
      <w:r>
        <w:t xml:space="preserve">,  koji se vodi </w:t>
      </w:r>
      <w:r w:rsidR="00D16990">
        <w:t>kod ovoga suda pod brojem St-151</w:t>
      </w:r>
      <w:r>
        <w:t>/2015, temeljem odredbe čl. 430.,  431. i 434. Stečajnog zakona (Narodne novine 71/15), objavljuje:</w:t>
      </w:r>
    </w:p>
    <w:p w:rsidRDefault="00B36B0F" w:rsidP="00276ED5" w:rsidR="00276ED5">
      <w:r>
        <w:t>I. Na dan 1.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1.476.927,36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B36B0F">
        <w:t xml:space="preserve">Ivica </w:t>
      </w:r>
      <w:proofErr w:type="spellStart"/>
      <w:r w:rsidR="00B36B0F">
        <w:t>Mihaljinac</w:t>
      </w:r>
      <w:proofErr w:type="spellEnd"/>
      <w:r w:rsidR="00B36B0F">
        <w:t xml:space="preserve"> iz Garešnice, Kapelica 41</w:t>
      </w:r>
      <w:r w:rsidR="00D16990">
        <w:t xml:space="preserve">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36B0F" w:rsidP="00276ED5" w:rsidR="00276ED5">
      <w:r>
        <w:t>U Bjelovaru, 16</w:t>
      </w:r>
      <w:r w:rsidR="00276ED5">
        <w:t xml:space="preserve">. studenog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B36B0F" w:rsidP="00276ED5" w:rsidR="00276ED5">
      <w:pPr>
        <w:pStyle w:val="Bezproreda"/>
      </w:pPr>
      <w:r>
        <w:t>Bjelovar, 16</w:t>
      </w:r>
      <w:r w:rsidR="00276ED5">
        <w:t>. XI 2015.</w:t>
      </w:r>
    </w:p>
    <w:p w:rsidRDefault="00B36B0F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A92139"/>
    <w:rsid w:val="00B07D3A"/>
    <w:rsid w:val="00B36B0F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36B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B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B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B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B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36B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B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B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B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B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St-321/2015</izvorni_sadrzaj>
    <derivirana_varijabla naziv="DomainObject.Predmet.OznakaBroj_1">St-321/2015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KAPELIČANKA društvo za trgovinu i ugostiteljstvo s ograničenom odgovornošću, Garešnica</izvorni_sadrzaj>
    <derivirana_varijabla naziv="DomainObject.Predmet.ProtustrankaFormated_1">  KAPELIČANKA društvo za trgovinu i ugostiteljstvo s ograničenom odgovornošću, Garešnica</derivirana_varijabla>
  </DomainObject.Predmet.ProtustrankaFormated>
  <DomainObject.Predmet.ProtustrankaFormatedOIB>
    <izvorni_sadrzaj>  KAPELIČANKA društvo za trgovinu i ugostiteljstvo s ograničenom odgovornošću, Garešnica, OIB 20147673579</izvorni_sadrzaj>
    <derivirana_varijabla naziv="DomainObject.Predmet.ProtustrankaFormatedOIB_1">  KAPELIČANKA društvo za trgovinu i ugostiteljstvo s ograničenom odgovornošću, Garešnica, OIB 20147673579</derivirana_varijabla>
  </DomainObject.Predmet.ProtustrankaFormatedOIB>
  <DomainObject.Predmet.ProtustrankaFormatedWithAdress>
    <izvorni_sadrzaj> KAPELIČANKA društvo za trgovinu i ugostiteljstvo s ograničenom odgovornošću, Garešnica, Kapelica 81, 43280 Garešnica</izvorni_sadrzaj>
    <derivirana_varijabla naziv="DomainObject.Predmet.ProtustrankaFormatedWithAdress_1"> KAPELIČANKA društvo za trgovinu i ugostiteljstvo s ograničenom odgovornošću, Garešnica, Kapelica 81, 43280 Garešnica</derivirana_varijabla>
  </DomainObject.Predmet.ProtustrankaFormatedWithAdress>
  <DomainObject.Predmet.ProtustrankaFormatedWithAdressOIB>
    <izvorni_sadrzaj> KAPELIČANKA društvo za trgovinu i ugostiteljstvo s ograničenom odgovornošću, Garešnica, OIB 20147673579, Kapelica 81, 43280 Garešnica</izvorni_sadrzaj>
    <derivirana_varijabla naziv="DomainObject.Predmet.ProtustrankaFormatedWithAdressOIB_1"> KAPELIČANKA društvo za trgovinu i ugostiteljstvo s ograničenom odgovornošću, Garešnica, OIB 20147673579, Kapelica 81, 43280 Garešnica</derivirana_varijabla>
  </DomainObject.Predmet.ProtustrankaFormatedWithAdressOIB>
  <DomainObject.Predmet.ProtustrankaWithAdress>
    <izvorni_sadrzaj>KAPELIČANKA društvo za trgovinu i ugostiteljstvo s ograničenom odgovornošću, Garešnica Kapelica 81, 43280 Garešnica</izvorni_sadrzaj>
    <derivirana_varijabla naziv="DomainObject.Predmet.ProtustrankaWithAdress_1">KAPELIČANKA društvo za trgovinu i ugostiteljstvo s ograničenom odgovornošću, Garešnica Kapelica 81, 43280 Garešnica</derivirana_varijabla>
  </DomainObject.Predmet.ProtustrankaWithAdress>
  <DomainObject.Predmet.ProtustrankaWithAdressOIB>
    <izvorni_sadrzaj>KAPELIČANKA društvo za trgovinu i ugostiteljstvo s ograničenom odgovornošću, Garešnica, OIB 20147673579, Kapelica 81, 43280 Garešnica</izvorni_sadrzaj>
    <derivirana_varijabla naziv="DomainObject.Predmet.ProtustrankaWithAdressOIB_1">KAPELIČANKA društvo za trgovinu i ugostiteljstvo s ograničenom odgovornošću, Garešnica, OIB 20147673579, Kapelica 81, 43280 Garešnica</derivirana_varijabla>
  </DomainObject.Predmet.ProtustrankaWithAdressOIB>
  <DomainObject.Predmet.ProtustrankaNazivFormated>
    <izvorni_sadrzaj>KAPELIČANKA društvo za trgovinu i ugostiteljstvo s ograničenom odgovornošću, Garešnica</izvorni_sadrzaj>
    <derivirana_varijabla naziv="DomainObject.Predmet.ProtustrankaNazivFormated_1">KAPELIČANKA društvo za trgovinu i ugostiteljstvo s ograničenom odgovornošću, Garešnica</derivirana_varijabla>
  </DomainObject.Predmet.ProtustrankaNazivFormated>
  <DomainObject.Predmet.ProtustrankaNazivFormatedOIB>
    <izvorni_sadrzaj>KAPELIČANKA društvo za trgovinu i ugostiteljstvo s ograničenom odgovornošću, Garešnica, OIB 20147673579</izvorni_sadrzaj>
    <derivirana_varijabla naziv="DomainObject.Predmet.ProtustrankaNazivFormatedOIB_1">KAPELIČANKA društvo za trgovinu i ugostiteljstvo s ograničenom odgovornošću, Garešnica, OIB 20147673579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KAPELIČANKA društvo za trgovinu i ugostiteljstvo s ograničenom odgovornošću, Garešnica</item>
    </izvorni_sadrzaj>
    <derivirana_varijabla naziv="DomainObject.Predmet.ProtuStrankaListFormated_1">
      <item>KAPELIČANKA društvo za trgovinu i ugostiteljstvo s ograničenom odgovornošću, Garešnica</item>
    </derivirana_varijabla>
  </DomainObject.Predmet.ProtuStrankaListFormated>
  <DomainObject.Predmet.ProtuStrankaListFormatedOIB>
    <izvorni_sadrzaj>
      <item>KAPELIČANKA društvo za trgovinu i ugostiteljstvo s ograničenom odgovornošću, Garešnica, OIB 20147673579</item>
    </izvorni_sadrzaj>
    <derivirana_varijabla naziv="DomainObject.Predmet.ProtuStrankaListFormatedOIB_1">
      <item>KAPELIČANKA društvo za trgovinu i ugostiteljstvo s ograničenom odgovornošću, Garešnica, OIB 20147673579</item>
    </derivirana_varijabla>
  </DomainObject.Predmet.ProtuStrankaListFormatedOIB>
  <DomainObject.Predmet.ProtuStrankaListFormatedWithAdress>
    <izvorni_sadrzaj>
      <item>KAPELIČANKA društvo za trgovinu i ugostiteljstvo s ograničenom odgovornošću, Garešnica, Kapelica 81, 43280 Garešnica</item>
    </izvorni_sadrzaj>
    <derivirana_varijabla naziv="DomainObject.Predmet.ProtuStrankaListFormatedWithAdress_1">
      <item>KAPELIČANKA društvo za trgovinu i ugostiteljstvo s ograničenom odgovornošću, Garešnica, Kapelica 81, 43280 Garešnica</item>
    </derivirana_varijabla>
  </DomainObject.Predmet.ProtuStrankaListFormatedWithAdress>
  <DomainObject.Predmet.ProtuStrankaListFormatedWithAdressOIB>
    <izvorni_sadrzaj>
      <item>KAPELIČANKA društvo za trgovinu i ugostiteljstvo s ograničenom odgovornošću, Garešnica, OIB 20147673579, Kapelica 81, 43280 Garešnica</item>
    </izvorni_sadrzaj>
    <derivirana_varijabla naziv="DomainObject.Predmet.ProtuStrankaListFormatedWithAdressOIB_1">
      <item>KAPELIČANKA društvo za trgovinu i ugostiteljstvo s ograničenom odgovornošću, Garešnica, OIB 20147673579, Kapelica 81, 43280 Garešnica</item>
    </derivirana_varijabla>
  </DomainObject.Predmet.ProtuStrankaListFormatedWithAdressOIB>
  <DomainObject.Predmet.ProtuStrankaListNazivFormated>
    <izvorni_sadrzaj>
      <item>KAPELIČANKA društvo za trgovinu i ugostiteljstvo s ograničenom odgovornošću, Garešnica</item>
    </izvorni_sadrzaj>
    <derivirana_varijabla naziv="DomainObject.Predmet.ProtuStrankaListNazivFormated_1">
      <item>KAPELIČANKA društvo za trgovinu i ugostiteljstvo s ograničenom odgovornošću, Garešnica</item>
    </derivirana_varijabla>
  </DomainObject.Predmet.ProtuStrankaListNazivFormated>
  <DomainObject.Predmet.ProtuStrankaListNazivFormatedOIB>
    <izvorni_sadrzaj>
      <item>KAPELIČANKA društvo za trgovinu i ugostiteljstvo s ograničenom odgovornošću, Garešnica, OIB 20147673579</item>
    </izvorni_sadrzaj>
    <derivirana_varijabla naziv="DomainObject.Predmet.ProtuStrankaListNazivFormatedOIB_1">
      <item>KAPELIČANKA društvo za trgovinu i ugostiteljstvo s ograničenom odgovornošću, Garešnica, OIB 20147673579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KAPELIČANKA društvo za trgovinu i ugostiteljstvo s ograničenom odgovornošću, Garešnica</izvorni_sadrzaj>
    <derivirana_varijabla naziv="DomainObject.Predmet.ProtustrankaIDrugi_1">KAPELIČANKA društvo za trgovinu i ugostiteljstvo s ograničenom odgovornošću,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KAPELIČANKA društvo za trgovinu i ugostiteljstvo s ograničenom odgovornošću, Garešnica, OIB 20147673579, Kapelica 81, 43280 Garešnica</izvorni_sadrzaj>
    <derivirana_varijabla naziv="DomainObject.Predmet.ProtustrankaIDrugiAdressOIB_1">KAPELIČANKA društvo za trgovinu i ugostiteljstvo s ograničenom odgovornošću, Garešnica, OIB 20147673579, Kapelica 81,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KAPELIČANKA društvo za trgovinu i ugostiteljstvo s ograničenom odgovornošću, Garešnica</item>
    </izvorni_sadrzaj>
    <derivirana_varijabla naziv="DomainObject.Predmet.SudioniciListNaziv_1">
      <item>FINA, RC ZAGREB, Podružnica Bjelovar</item>
      <item>KAPELIČANKA društvo za trgovinu i ugostiteljstvo s ograničenom odgovornošću, Garešnica</item>
    </derivirana_varijabla>
  </DomainObject.Predmet.SudioniciListNaziv>
  <DomainObject.Predmet.SudioniciListAdressOIB>
    <izvorni_sadrzaj>
      <item>FINA, RC ZAGREB, Podružnica Bjelovar, OIB 85821130368, F. Supila 4,43000 Bjelovar</item>
      <item>KAPELIČANKA društvo za trgovinu i ugostiteljstvo s ograničenom odgovornošću, Garešnica, OIB 20147673579, Kapelica 81,43280 Garešnica</item>
    </izvorni_sadrzaj>
    <derivirana_varijabla naziv="DomainObject.Predmet.SudioniciListAdressOIB_1">
      <item>FINA, RC ZAGREB, Podružnica Bjelovar, OIB 85821130368, F. Supila 4,43000 Bjelovar</item>
      <item>KAPELIČANKA društvo za trgovinu i ugostiteljstvo s ograničenom odgovornošću, Garešnica, OIB 20147673579, Kapelica 81,43280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20147673579</item>
    </izvorni_sadrzaj>
    <derivirana_varijabla naziv="DomainObject.Predmet.SudioniciListNazivOIB_1">
      <item>, OIB 85821130368</item>
      <item>, OIB 20147673579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1600</properties:Characters>
  <properties:Lines>34</properties:Lines>
  <properties:Paragraphs>14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2015-11-16T09:30:00Z</cp:lastPrinted>
  <dcterms:modified xmlns:xsi="http://www.w3.org/2001/XMLSchema-instance" xsi:type="dcterms:W3CDTF">2015-11-16T09:30:00Z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