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7f4a" w14:paraId="9aa7f4a" w:rsidRDefault="00795B81" w:rsidP="00795B81" w:rsidR="00795B81" w:rsidRPr="009F057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690506" w:rsidP="00795B81" w:rsidR="00690506" w:rsidRPr="009F057F">
      <w:pPr>
        <w:rPr>
          <w:b/>
          <w:bCs/>
          <w:sz w:val="22"/>
          <w:szCs w:val="22"/>
        </w:rPr>
      </w:pPr>
    </w:p>
    <w:p w:rsidRDefault="00690506" w:rsidP="00795B81" w:rsidR="00690506" w:rsidRPr="009F057F">
      <w:pPr>
        <w:rPr>
          <w:b/>
          <w:bCs/>
          <w:sz w:val="22"/>
          <w:szCs w:val="22"/>
        </w:rPr>
      </w:pPr>
    </w:p>
    <w:p w:rsidRDefault="00E967F2" w:rsidP="00795B81" w:rsidR="00795B81" w:rsidRPr="009F057F">
      <w:pPr>
        <w:rPr>
          <w:b/>
          <w:bCs/>
          <w:sz w:val="22"/>
          <w:szCs w:val="22"/>
        </w:rPr>
      </w:pPr>
      <w:r w:rsidRPr="009F057F">
        <w:rPr>
          <w:b/>
          <w:bCs/>
          <w:sz w:val="22"/>
          <w:szCs w:val="22"/>
        </w:rPr>
        <w:t>TRGOVAČKI SUD U ZADRU</w:t>
      </w:r>
    </w:p>
    <w:p w:rsidRDefault="00C64EB0" w:rsidP="00E967F2" w:rsidR="00C64EB0" w:rsidRPr="009F057F">
      <w:pPr>
        <w:rPr>
          <w:sz w:val="22"/>
          <w:szCs w:val="22"/>
        </w:rPr>
      </w:pPr>
      <w:r w:rsidRPr="009F057F">
        <w:rPr>
          <w:b/>
          <w:bCs/>
          <w:sz w:val="22"/>
          <w:szCs w:val="22"/>
        </w:rPr>
        <w:t>REPUBLIKA HRVATSKA</w:t>
      </w:r>
      <w:r w:rsidR="00795B81" w:rsidRPr="009F057F">
        <w:rPr>
          <w:b/>
          <w:bCs/>
          <w:sz w:val="22"/>
          <w:szCs w:val="22"/>
        </w:rPr>
        <w:t xml:space="preserve"> </w:t>
      </w:r>
      <w:r w:rsidR="00795B81" w:rsidRPr="009F057F">
        <w:rPr>
          <w:b/>
          <w:bCs/>
          <w:sz w:val="22"/>
          <w:szCs w:val="22"/>
        </w:rPr>
        <w:tab/>
      </w:r>
      <w:r w:rsidR="00795B81" w:rsidRPr="009F057F">
        <w:rPr>
          <w:b/>
          <w:bCs/>
          <w:sz w:val="22"/>
          <w:szCs w:val="22"/>
        </w:rPr>
        <w:tab/>
      </w:r>
      <w:r w:rsidR="00795B81" w:rsidRPr="009F057F">
        <w:rPr>
          <w:b/>
          <w:bCs/>
          <w:sz w:val="22"/>
          <w:szCs w:val="22"/>
        </w:rPr>
        <w:tab/>
      </w:r>
      <w:r w:rsidR="00795B81" w:rsidRPr="009F057F">
        <w:rPr>
          <w:sz w:val="22"/>
          <w:szCs w:val="22"/>
        </w:rPr>
        <w:tab/>
      </w:r>
      <w:r w:rsidR="00795B81" w:rsidRPr="009F057F">
        <w:rPr>
          <w:sz w:val="22"/>
          <w:szCs w:val="22"/>
        </w:rPr>
        <w:tab/>
      </w:r>
    </w:p>
    <w:p w:rsidRDefault="00795B81" w:rsidP="00622824" w:rsidR="00795B81" w:rsidRPr="009F057F">
      <w:pPr>
        <w:rPr>
          <w:sz w:val="22"/>
          <w:szCs w:val="22"/>
        </w:rPr>
      </w:pPr>
      <w:r w:rsidRPr="009F057F">
        <w:rPr>
          <w:sz w:val="22"/>
          <w:szCs w:val="22"/>
        </w:rPr>
        <w:t>Dr. Franje Tuđmana 35</w:t>
      </w:r>
    </w:p>
    <w:p w:rsidRDefault="00795B81" w:rsidP="00E967F2" w:rsidR="00622824" w:rsidRPr="009F057F">
      <w:pPr>
        <w:rPr>
          <w:sz w:val="22"/>
          <w:szCs w:val="22"/>
        </w:rPr>
      </w:pPr>
      <w:r w:rsidRPr="009F057F">
        <w:rPr>
          <w:sz w:val="22"/>
          <w:szCs w:val="22"/>
        </w:rPr>
        <w:t>Zadar</w:t>
      </w:r>
    </w:p>
    <w:p w:rsidRDefault="001F3184" w:rsidP="00E967F2" w:rsidR="001F3184" w:rsidRPr="009F057F">
      <w:pPr>
        <w:rPr>
          <w:sz w:val="22"/>
          <w:szCs w:val="22"/>
        </w:rPr>
      </w:pPr>
    </w:p>
    <w:p w:rsidRDefault="00467E57" w:rsidP="00467E57" w:rsidR="00C64EB0" w:rsidRPr="009F057F">
      <w:pPr>
        <w:jc w:val="center"/>
        <w:rPr>
          <w:b/>
          <w:bCs/>
          <w:sz w:val="22"/>
          <w:szCs w:val="22"/>
        </w:rPr>
      </w:pPr>
      <w:r w:rsidRPr="009F057F">
        <w:rPr>
          <w:b/>
          <w:bCs/>
          <w:sz w:val="22"/>
          <w:szCs w:val="22"/>
        </w:rPr>
        <w:t>R E P U B L I K A    H R V A T S K A</w:t>
      </w:r>
    </w:p>
    <w:p w:rsidRDefault="00467E57" w:rsidP="00467E57" w:rsidR="00467E57" w:rsidRPr="009F057F">
      <w:pPr>
        <w:jc w:val="center"/>
        <w:rPr>
          <w:b/>
          <w:bCs/>
          <w:sz w:val="22"/>
          <w:szCs w:val="22"/>
        </w:rPr>
      </w:pPr>
    </w:p>
    <w:p w:rsidRDefault="00C64EB0" w:rsidP="001F3184" w:rsidR="00A05A15" w:rsidRPr="009F057F">
      <w:pPr>
        <w:jc w:val="center"/>
        <w:rPr>
          <w:b/>
          <w:bCs/>
          <w:sz w:val="22"/>
          <w:szCs w:val="22"/>
        </w:rPr>
      </w:pPr>
      <w:r w:rsidRPr="009F057F">
        <w:rPr>
          <w:b/>
          <w:bCs/>
          <w:sz w:val="22"/>
          <w:szCs w:val="22"/>
        </w:rPr>
        <w:t>R J E Š E N J E</w:t>
      </w:r>
    </w:p>
    <w:p w:rsidRDefault="001F3184" w:rsidP="001F3184" w:rsidR="001F3184" w:rsidRPr="009F057F">
      <w:pPr>
        <w:jc w:val="center"/>
        <w:rPr>
          <w:b/>
          <w:bCs/>
          <w:sz w:val="22"/>
          <w:szCs w:val="22"/>
        </w:rPr>
      </w:pPr>
    </w:p>
    <w:p w:rsidRDefault="00EB143A" w:rsidP="000C586B" w:rsidR="00A05A15" w:rsidRPr="009F057F">
      <w:pPr>
        <w:ind w:firstLine="708"/>
        <w:jc w:val="both"/>
        <w:rPr>
          <w:sz w:val="22"/>
          <w:szCs w:val="22"/>
        </w:rPr>
      </w:pPr>
      <w:r w:rsidRPr="009F057F">
        <w:rPr>
          <w:sz w:val="22"/>
          <w:szCs w:val="22"/>
        </w:rPr>
        <w:t>Trgovački sud u Zadru, OIB:</w:t>
      </w:r>
      <w:r w:rsidR="00A05A15" w:rsidRPr="009F057F">
        <w:rPr>
          <w:sz w:val="22"/>
          <w:szCs w:val="22"/>
        </w:rPr>
        <w:t xml:space="preserve">39670464653, po sutkinji </w:t>
      </w:r>
      <w:r w:rsidR="001F3184" w:rsidRPr="009F057F">
        <w:rPr>
          <w:sz w:val="22"/>
          <w:szCs w:val="22"/>
        </w:rPr>
        <w:t>Ani Markač</w:t>
      </w:r>
      <w:r w:rsidR="00A05A15" w:rsidRPr="009F057F">
        <w:rPr>
          <w:sz w:val="22"/>
          <w:szCs w:val="22"/>
        </w:rPr>
        <w:t xml:space="preserve">, u stečajnom postupku nad stečajnim dužnikom LJEKARNIČKA USTANOVA VIRTUS Zadar u stečaju, Zrinke </w:t>
      </w:r>
      <w:proofErr w:type="spellStart"/>
      <w:r w:rsidR="00A05A15" w:rsidRPr="009F057F">
        <w:rPr>
          <w:sz w:val="22"/>
          <w:szCs w:val="22"/>
        </w:rPr>
        <w:t>Kunc</w:t>
      </w:r>
      <w:proofErr w:type="spellEnd"/>
      <w:r w:rsidR="00A05A15" w:rsidRPr="009F057F">
        <w:rPr>
          <w:sz w:val="22"/>
          <w:szCs w:val="22"/>
        </w:rPr>
        <w:t xml:space="preserve"> 6, Zadar, OIB: 42941375249, zastupanom po stečajnom uprav</w:t>
      </w:r>
      <w:r w:rsidR="001F3184" w:rsidRPr="009F057F">
        <w:rPr>
          <w:sz w:val="22"/>
          <w:szCs w:val="22"/>
        </w:rPr>
        <w:t>i</w:t>
      </w:r>
      <w:r w:rsidR="009F057F" w:rsidRPr="009F057F">
        <w:rPr>
          <w:sz w:val="22"/>
          <w:szCs w:val="22"/>
        </w:rPr>
        <w:t xml:space="preserve">telju Željku Vrkiću iz Zadra, </w:t>
      </w:r>
      <w:r w:rsidR="000C586B">
        <w:rPr>
          <w:sz w:val="22"/>
          <w:szCs w:val="22"/>
        </w:rPr>
        <w:t xml:space="preserve"> 2. studenog </w:t>
      </w:r>
      <w:r w:rsidR="00A05A15" w:rsidRPr="009F057F">
        <w:rPr>
          <w:sz w:val="22"/>
          <w:szCs w:val="22"/>
        </w:rPr>
        <w:t xml:space="preserve">2015. </w:t>
      </w:r>
    </w:p>
    <w:p w:rsidRDefault="001F3184" w:rsidP="001F3184" w:rsidR="001F3184" w:rsidRPr="009F057F">
      <w:pPr>
        <w:ind w:firstLine="708"/>
        <w:jc w:val="both"/>
        <w:rPr>
          <w:sz w:val="22"/>
          <w:szCs w:val="22"/>
        </w:rPr>
      </w:pPr>
    </w:p>
    <w:p w:rsidRDefault="00A05A15" w:rsidP="000C586B" w:rsidR="000C586B" w:rsidRPr="000C586B">
      <w:pPr>
        <w:jc w:val="center"/>
        <w:rPr>
          <w:b/>
          <w:bCs/>
          <w:sz w:val="22"/>
          <w:szCs w:val="22"/>
        </w:rPr>
      </w:pPr>
      <w:r w:rsidRPr="000C586B">
        <w:rPr>
          <w:b/>
          <w:bCs/>
          <w:sz w:val="22"/>
          <w:szCs w:val="22"/>
        </w:rPr>
        <w:t>r i j e š i o   j e</w:t>
      </w:r>
    </w:p>
    <w:p w:rsidRDefault="000C586B" w:rsidP="000C586B" w:rsidR="000C586B">
      <w:pPr>
        <w:jc w:val="center"/>
        <w:rPr>
          <w:sz w:val="22"/>
          <w:szCs w:val="22"/>
        </w:rPr>
      </w:pPr>
    </w:p>
    <w:p w:rsidRDefault="000C586B" w:rsidP="000C586B" w:rsidR="00A05A15" w:rsidRPr="009F057F">
      <w:pPr>
        <w:jc w:val="both"/>
        <w:rPr>
          <w:sz w:val="22"/>
          <w:szCs w:val="22"/>
        </w:rPr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="00A05A15" w:rsidRPr="009F057F">
        <w:rPr>
          <w:sz w:val="22"/>
          <w:szCs w:val="22"/>
        </w:rPr>
        <w:t>Daje se suglasnost za završnu diobu prema diobenom popisu izlož</w:t>
      </w:r>
      <w:r>
        <w:rPr>
          <w:sz w:val="22"/>
          <w:szCs w:val="22"/>
        </w:rPr>
        <w:t>enom u sudskoj pisarnici dana 2</w:t>
      </w:r>
      <w:r w:rsidR="00C8778A" w:rsidRPr="009F057F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="00C8778A" w:rsidRPr="009F057F">
        <w:rPr>
          <w:sz w:val="22"/>
          <w:szCs w:val="22"/>
        </w:rPr>
        <w:t xml:space="preserve"> </w:t>
      </w:r>
      <w:r w:rsidR="00A05A15" w:rsidRPr="009F057F">
        <w:rPr>
          <w:sz w:val="22"/>
          <w:szCs w:val="22"/>
        </w:rPr>
        <w:t xml:space="preserve">2015. godine. </w:t>
      </w:r>
    </w:p>
    <w:p w:rsidRDefault="00A05A15" w:rsidP="00A05A15" w:rsidR="00A05A15" w:rsidRPr="009F057F">
      <w:pPr>
        <w:tabs>
          <w:tab w:pos="1080" w:val="left"/>
        </w:tabs>
        <w:jc w:val="both"/>
        <w:rPr>
          <w:sz w:val="22"/>
          <w:szCs w:val="22"/>
        </w:rPr>
      </w:pPr>
    </w:p>
    <w:p w:rsidRDefault="000C586B" w:rsidP="00A05A15" w:rsidR="00A05A15" w:rsidRPr="009F057F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</w:r>
      <w:r w:rsidR="00A05A15" w:rsidRPr="009F057F">
        <w:rPr>
          <w:sz w:val="22"/>
          <w:szCs w:val="22"/>
        </w:rPr>
        <w:t xml:space="preserve">Završno ročište vjerovnika određuje se za dan </w:t>
      </w:r>
      <w:r w:rsidR="009F057F" w:rsidRPr="009F057F">
        <w:rPr>
          <w:sz w:val="22"/>
          <w:szCs w:val="22"/>
        </w:rPr>
        <w:t xml:space="preserve">14. prosinca </w:t>
      </w:r>
      <w:r w:rsidR="00A05A15" w:rsidRPr="009F057F">
        <w:rPr>
          <w:sz w:val="22"/>
          <w:szCs w:val="22"/>
        </w:rPr>
        <w:t xml:space="preserve">2015. u </w:t>
      </w:r>
      <w:r w:rsidR="009F057F" w:rsidRPr="009F057F">
        <w:rPr>
          <w:sz w:val="22"/>
          <w:szCs w:val="22"/>
        </w:rPr>
        <w:t>10,00</w:t>
      </w:r>
      <w:r w:rsidR="00A05A15" w:rsidRPr="009F057F">
        <w:rPr>
          <w:b/>
          <w:sz w:val="22"/>
          <w:szCs w:val="22"/>
        </w:rPr>
        <w:t xml:space="preserve"> </w:t>
      </w:r>
      <w:r w:rsidR="00A05A15" w:rsidRPr="009F057F">
        <w:rPr>
          <w:sz w:val="22"/>
          <w:szCs w:val="22"/>
        </w:rPr>
        <w:t xml:space="preserve">sati, u prostorijama Trgovačkog suda u Zadru, Ul. Franje Tuđmana br. 35, sudnica broj </w:t>
      </w:r>
      <w:r w:rsidR="00851328" w:rsidRPr="009F057F">
        <w:rPr>
          <w:sz w:val="22"/>
          <w:szCs w:val="22"/>
        </w:rPr>
        <w:t>14</w:t>
      </w:r>
      <w:r w:rsidR="00A05A15" w:rsidRPr="009F057F">
        <w:rPr>
          <w:sz w:val="22"/>
          <w:szCs w:val="22"/>
        </w:rPr>
        <w:t>/I.</w:t>
      </w:r>
    </w:p>
    <w:p w:rsidRDefault="00A05A15" w:rsidP="00A05A15" w:rsidR="00A05A15" w:rsidRPr="009F057F">
      <w:pPr>
        <w:tabs>
          <w:tab w:pos="1080" w:val="left"/>
        </w:tabs>
        <w:jc w:val="center"/>
        <w:rPr>
          <w:b/>
          <w:sz w:val="22"/>
          <w:szCs w:val="22"/>
        </w:rPr>
      </w:pPr>
    </w:p>
    <w:p w:rsidRDefault="00A05A15" w:rsidP="00A05A15" w:rsidR="009F057F">
      <w:pPr>
        <w:tabs>
          <w:tab w:pos="709" w:val="left"/>
        </w:tabs>
        <w:jc w:val="both"/>
        <w:rPr>
          <w:sz w:val="22"/>
          <w:szCs w:val="22"/>
        </w:rPr>
      </w:pPr>
      <w:r w:rsidRPr="009F057F">
        <w:rPr>
          <w:sz w:val="22"/>
          <w:szCs w:val="22"/>
        </w:rPr>
        <w:t>III</w:t>
      </w:r>
      <w:r w:rsidR="000C586B">
        <w:rPr>
          <w:b/>
          <w:sz w:val="22"/>
          <w:szCs w:val="22"/>
        </w:rPr>
        <w:t>.</w:t>
      </w:r>
      <w:r w:rsidR="000C586B">
        <w:rPr>
          <w:b/>
          <w:sz w:val="22"/>
          <w:szCs w:val="22"/>
        </w:rPr>
        <w:tab/>
      </w:r>
      <w:r w:rsidR="009F057F" w:rsidRPr="009F057F">
        <w:rPr>
          <w:sz w:val="22"/>
          <w:szCs w:val="22"/>
        </w:rPr>
        <w:t>Na ročištu će se raspravljati:</w:t>
      </w:r>
    </w:p>
    <w:p w:rsidRDefault="000C586B" w:rsidP="000C586B" w:rsidR="000C586B" w:rsidRPr="009F057F">
      <w:pPr>
        <w:tabs>
          <w:tab w:pos="709" w:val="left"/>
        </w:tabs>
        <w:jc w:val="both"/>
        <w:rPr>
          <w:sz w:val="22"/>
          <w:szCs w:val="22"/>
        </w:rPr>
      </w:pPr>
    </w:p>
    <w:p w:rsidRDefault="009F057F" w:rsidP="009F057F" w:rsidR="009F057F" w:rsidRPr="009F057F">
      <w:pPr>
        <w:pStyle w:val="Odlomakpopisa"/>
        <w:numPr>
          <w:ilvl w:val="0"/>
          <w:numId w:val="4"/>
        </w:numPr>
        <w:tabs>
          <w:tab w:pos="709" w:val="left"/>
        </w:tabs>
        <w:jc w:val="both"/>
        <w:rPr>
          <w:sz w:val="22"/>
          <w:szCs w:val="22"/>
        </w:rPr>
      </w:pPr>
      <w:r w:rsidRPr="009F057F">
        <w:rPr>
          <w:sz w:val="22"/>
          <w:szCs w:val="22"/>
        </w:rPr>
        <w:t>o završnom računu stečajnog upravitelja</w:t>
      </w:r>
    </w:p>
    <w:p w:rsidRDefault="000C586B" w:rsidP="009F057F" w:rsidR="009F057F">
      <w:pPr>
        <w:pStyle w:val="Odlomakpopisa"/>
        <w:numPr>
          <w:ilvl w:val="0"/>
          <w:numId w:val="4"/>
        </w:num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F057F" w:rsidRPr="009F057F">
        <w:rPr>
          <w:sz w:val="22"/>
          <w:szCs w:val="22"/>
        </w:rPr>
        <w:t xml:space="preserve">o </w:t>
      </w:r>
      <w:r>
        <w:rPr>
          <w:sz w:val="22"/>
          <w:szCs w:val="22"/>
        </w:rPr>
        <w:t xml:space="preserve">eventualnim </w:t>
      </w:r>
      <w:r w:rsidR="009F057F" w:rsidRPr="009F057F">
        <w:rPr>
          <w:sz w:val="22"/>
          <w:szCs w:val="22"/>
        </w:rPr>
        <w:t xml:space="preserve">podnesenim prigovorima na završni popis </w:t>
      </w:r>
    </w:p>
    <w:p w:rsidRDefault="000C586B" w:rsidP="000C586B" w:rsidR="000C586B">
      <w:pPr>
        <w:pStyle w:val="Odlomakpopisa"/>
        <w:tabs>
          <w:tab w:pos="709" w:val="left"/>
        </w:tabs>
        <w:jc w:val="both"/>
        <w:rPr>
          <w:sz w:val="22"/>
          <w:szCs w:val="22"/>
        </w:rPr>
      </w:pPr>
    </w:p>
    <w:p w:rsidRDefault="000C586B" w:rsidP="0006758A" w:rsidR="000C586B" w:rsidRPr="009F057F">
      <w:pPr>
        <w:pStyle w:val="Odlomakpopisa"/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i donijeti odluk</w:t>
      </w:r>
      <w:r w:rsidR="0006758A">
        <w:rPr>
          <w:sz w:val="22"/>
          <w:szCs w:val="22"/>
        </w:rPr>
        <w:t>e</w:t>
      </w:r>
      <w:r>
        <w:rPr>
          <w:sz w:val="22"/>
          <w:szCs w:val="22"/>
        </w:rPr>
        <w:t xml:space="preserve"> o:</w:t>
      </w:r>
    </w:p>
    <w:p w:rsidRDefault="009F057F" w:rsidP="009F057F" w:rsidR="009F057F">
      <w:pPr>
        <w:pStyle w:val="Odlomakpopisa"/>
        <w:numPr>
          <w:ilvl w:val="0"/>
          <w:numId w:val="4"/>
        </w:numPr>
        <w:tabs>
          <w:tab w:pos="709" w:val="left"/>
        </w:tabs>
        <w:jc w:val="both"/>
        <w:rPr>
          <w:sz w:val="22"/>
          <w:szCs w:val="22"/>
        </w:rPr>
      </w:pPr>
      <w:r w:rsidRPr="009F057F">
        <w:rPr>
          <w:sz w:val="22"/>
          <w:szCs w:val="22"/>
        </w:rPr>
        <w:t xml:space="preserve">neunovčenim predmetima stečajne mase </w:t>
      </w:r>
    </w:p>
    <w:p w:rsidRDefault="000C586B" w:rsidP="009F057F" w:rsidR="000C586B" w:rsidRPr="009F057F">
      <w:pPr>
        <w:pStyle w:val="Odlomakpopisa"/>
        <w:numPr>
          <w:ilvl w:val="0"/>
          <w:numId w:val="4"/>
        </w:num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imenovanju stečajnog upravitelja stečajne mase</w:t>
      </w:r>
    </w:p>
    <w:p w:rsidRDefault="000C586B" w:rsidP="000C586B" w:rsidR="000C586B">
      <w:pPr>
        <w:pStyle w:val="Odlomakpopisa"/>
        <w:numPr>
          <w:ilvl w:val="0"/>
          <w:numId w:val="4"/>
        </w:num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davanju punomoći odvjetniku za zastupanje stečajnog dužnika u parničnom postupku koji se vodi kod </w:t>
      </w:r>
      <w:r w:rsidR="009F057F" w:rsidRPr="009F057F">
        <w:rPr>
          <w:sz w:val="22"/>
          <w:szCs w:val="22"/>
        </w:rPr>
        <w:t>Trgovačko</w:t>
      </w:r>
      <w:r>
        <w:rPr>
          <w:sz w:val="22"/>
          <w:szCs w:val="22"/>
        </w:rPr>
        <w:t>g suda u</w:t>
      </w:r>
      <w:r w:rsidR="009F057F" w:rsidRPr="009F057F">
        <w:rPr>
          <w:sz w:val="22"/>
          <w:szCs w:val="22"/>
        </w:rPr>
        <w:t xml:space="preserve"> Zadru vodi pod poslovnim brojem P-98/15 </w:t>
      </w:r>
    </w:p>
    <w:p w:rsidRDefault="000C586B" w:rsidP="000C586B" w:rsidR="000C586B">
      <w:pPr>
        <w:pStyle w:val="Odlomakpopisa"/>
        <w:numPr>
          <w:ilvl w:val="0"/>
          <w:numId w:val="4"/>
        </w:num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nastavku ovršnih postupaka u ime i za račun stečajne mase stečajnog dužnika </w:t>
      </w:r>
    </w:p>
    <w:p w:rsidRDefault="00A05A15" w:rsidP="00A05A15" w:rsidR="00A05A15" w:rsidRPr="009F057F">
      <w:pPr>
        <w:jc w:val="both"/>
        <w:rPr>
          <w:sz w:val="22"/>
          <w:szCs w:val="22"/>
        </w:rPr>
      </w:pPr>
    </w:p>
    <w:p w:rsidRDefault="00A05A15" w:rsidP="00A05A15" w:rsidR="00A05A15" w:rsidRPr="009F057F">
      <w:pPr>
        <w:jc w:val="center"/>
        <w:rPr>
          <w:sz w:val="22"/>
          <w:szCs w:val="22"/>
        </w:rPr>
      </w:pPr>
      <w:r w:rsidRPr="009F057F">
        <w:rPr>
          <w:sz w:val="22"/>
          <w:szCs w:val="22"/>
        </w:rPr>
        <w:t>Obrazloženje</w:t>
      </w:r>
    </w:p>
    <w:p w:rsidRDefault="00A05A15" w:rsidP="00A05A15" w:rsidR="00A05A15" w:rsidRPr="009F057F">
      <w:pPr>
        <w:jc w:val="center"/>
        <w:rPr>
          <w:sz w:val="22"/>
          <w:szCs w:val="22"/>
        </w:rPr>
      </w:pPr>
    </w:p>
    <w:p w:rsidRDefault="00A05A15" w:rsidP="00403327" w:rsidR="00A05A15" w:rsidRPr="009F057F">
      <w:pPr>
        <w:jc w:val="both"/>
        <w:rPr>
          <w:sz w:val="22"/>
          <w:szCs w:val="22"/>
        </w:rPr>
      </w:pPr>
      <w:r w:rsidRPr="009F057F">
        <w:rPr>
          <w:sz w:val="22"/>
          <w:szCs w:val="22"/>
        </w:rPr>
        <w:tab/>
        <w:t>Stečajni upravitelj dostavio je ovom sudu prijedlog za zakazivanje ročišta za završnu diobu, te zaključenje stečajnog postupka budući je u smislu čl. 192. Stečajnog zakona (Narodne novine br. 44/96, 29/99, 129/00, 123/03 i 82/06, 116/10, 25/12 i 133/12). S obzirom da su s u predmetnom postupku ispunili uvjeti za određivanje završnog ročišta propisani čl. 193. Stečajnog zakona, to je valjalo odlučiti kao u izreci ovog rješenja.</w:t>
      </w:r>
    </w:p>
    <w:p w:rsidRDefault="00A05A15" w:rsidP="00A05A15" w:rsidR="00A05A15" w:rsidRPr="009F057F">
      <w:pPr>
        <w:jc w:val="both"/>
        <w:rPr>
          <w:sz w:val="22"/>
          <w:szCs w:val="22"/>
        </w:rPr>
      </w:pPr>
    </w:p>
    <w:p w:rsidRDefault="00A05A15" w:rsidP="0006758A" w:rsidR="00A05A15" w:rsidRPr="009F057F">
      <w:pPr>
        <w:jc w:val="center"/>
        <w:rPr>
          <w:sz w:val="22"/>
          <w:szCs w:val="22"/>
        </w:rPr>
      </w:pPr>
      <w:r w:rsidRPr="009F057F">
        <w:rPr>
          <w:sz w:val="22"/>
          <w:szCs w:val="22"/>
        </w:rPr>
        <w:t xml:space="preserve">U Zadru </w:t>
      </w:r>
      <w:r w:rsidR="0006758A">
        <w:rPr>
          <w:sz w:val="22"/>
          <w:szCs w:val="22"/>
        </w:rPr>
        <w:t>2. studenog</w:t>
      </w:r>
      <w:r w:rsidR="00C8778A" w:rsidRPr="009F057F">
        <w:rPr>
          <w:sz w:val="22"/>
          <w:szCs w:val="22"/>
        </w:rPr>
        <w:t xml:space="preserve"> </w:t>
      </w:r>
      <w:r w:rsidRPr="009F057F">
        <w:rPr>
          <w:sz w:val="22"/>
          <w:szCs w:val="22"/>
        </w:rPr>
        <w:t xml:space="preserve">2015.                              </w:t>
      </w:r>
    </w:p>
    <w:p w:rsidRDefault="00AD4641" w:rsidP="00AD4641" w:rsidR="00AD4641">
      <w:pPr>
        <w:rPr>
          <w:sz w:val="22"/>
          <w:szCs w:val="22"/>
        </w:rPr>
      </w:pPr>
    </w:p>
    <w:p w:rsidRDefault="00AD4641" w:rsidP="00AD4641" w:rsidR="00A05A15" w:rsidRPr="009F057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A05A15" w:rsidRPr="009F057F">
        <w:rPr>
          <w:sz w:val="22"/>
          <w:szCs w:val="22"/>
        </w:rPr>
        <w:t>Stečajna sutkinja</w:t>
      </w:r>
    </w:p>
    <w:p w:rsidRDefault="00AD4641" w:rsidP="00AD4641" w:rsidR="00A05A15" w:rsidRPr="009F057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1F3184" w:rsidRPr="009F057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851328" w:rsidP="001F3184" w:rsidR="00851328" w:rsidRPr="009F057F">
      <w:pPr>
        <w:jc w:val="both"/>
        <w:rPr>
          <w:sz w:val="22"/>
          <w:szCs w:val="22"/>
        </w:rPr>
      </w:pPr>
    </w:p>
    <w:p w:rsidRDefault="00A05A15" w:rsidP="001F3184" w:rsidR="00A05A15" w:rsidRPr="009F057F">
      <w:pPr>
        <w:jc w:val="both"/>
        <w:rPr>
          <w:sz w:val="22"/>
          <w:szCs w:val="22"/>
        </w:rPr>
      </w:pPr>
      <w:r w:rsidRPr="009F057F">
        <w:rPr>
          <w:sz w:val="22"/>
          <w:szCs w:val="22"/>
        </w:rPr>
        <w:t xml:space="preserve">UPUTA O PRAVNOM LIJEKU: </w:t>
      </w:r>
    </w:p>
    <w:p w:rsidRDefault="00A05A15" w:rsidP="001F3184" w:rsidR="00A05A15" w:rsidRPr="009F057F">
      <w:pPr>
        <w:jc w:val="both"/>
        <w:rPr>
          <w:sz w:val="22"/>
          <w:szCs w:val="22"/>
        </w:rPr>
      </w:pPr>
      <w:r w:rsidRPr="009F057F">
        <w:rPr>
          <w:sz w:val="22"/>
          <w:szCs w:val="22"/>
        </w:rPr>
        <w:t>Protiv ovog rješenja dopuštena je žalba. Rok za žalbu iznosi 8 dana, a počinje teći istekom osmog dana od dana javne objave oglasa na e-oglasnoj ploči suda. Žalba se podnosi ovom sudu u dva primjerka.</w:t>
      </w:r>
    </w:p>
    <w:p w:rsidRDefault="001F3184" w:rsidP="00A05A15" w:rsidR="001F3184" w:rsidRPr="009F057F">
      <w:pPr>
        <w:ind w:firstLine="360"/>
        <w:rPr>
          <w:sz w:val="22"/>
          <w:szCs w:val="22"/>
        </w:rPr>
      </w:pPr>
    </w:p>
    <w:p w:rsidRDefault="00A05A15" w:rsidP="00A05A15" w:rsidR="00A05A15" w:rsidRPr="009F057F">
      <w:pPr>
        <w:ind w:firstLine="360"/>
        <w:rPr>
          <w:sz w:val="22"/>
          <w:szCs w:val="22"/>
        </w:rPr>
      </w:pPr>
      <w:r w:rsidRPr="009F057F">
        <w:rPr>
          <w:sz w:val="22"/>
          <w:szCs w:val="22"/>
        </w:rPr>
        <w:t xml:space="preserve">Dostaviti: </w:t>
      </w:r>
    </w:p>
    <w:p w:rsidRDefault="00A05A15" w:rsidP="00A05A15" w:rsidR="00A05A15" w:rsidRPr="009F057F">
      <w:pPr>
        <w:numPr>
          <w:ilvl w:val="0"/>
          <w:numId w:val="3"/>
        </w:numPr>
        <w:rPr>
          <w:sz w:val="22"/>
          <w:szCs w:val="22"/>
        </w:rPr>
      </w:pPr>
      <w:r w:rsidRPr="009F057F">
        <w:rPr>
          <w:sz w:val="22"/>
          <w:szCs w:val="22"/>
        </w:rPr>
        <w:t>Stečajnom upravitelju Željki Vrkiću iz Zadra</w:t>
      </w:r>
    </w:p>
    <w:p w:rsidRDefault="00A05A15" w:rsidP="00A05A15" w:rsidR="00A05A15" w:rsidRPr="009F057F">
      <w:pPr>
        <w:numPr>
          <w:ilvl w:val="0"/>
          <w:numId w:val="3"/>
        </w:numPr>
        <w:rPr>
          <w:sz w:val="22"/>
          <w:szCs w:val="22"/>
        </w:rPr>
      </w:pPr>
      <w:r w:rsidRPr="009F057F">
        <w:rPr>
          <w:sz w:val="22"/>
          <w:szCs w:val="22"/>
        </w:rPr>
        <w:t>E-oglasna ploča suda</w:t>
      </w:r>
      <w:r w:rsidR="00851328" w:rsidRPr="009F057F">
        <w:rPr>
          <w:sz w:val="22"/>
          <w:szCs w:val="22"/>
        </w:rPr>
        <w:t>,</w:t>
      </w:r>
      <w:r w:rsidRPr="009F057F">
        <w:rPr>
          <w:sz w:val="22"/>
          <w:szCs w:val="22"/>
        </w:rPr>
        <w:t xml:space="preserve"> </w:t>
      </w:r>
      <w:r w:rsidR="00851328" w:rsidRPr="009F057F">
        <w:rPr>
          <w:sz w:val="22"/>
          <w:szCs w:val="22"/>
        </w:rPr>
        <w:t>na istu staviti i diobni popis – završna dioba (list spisa 289)</w:t>
      </w:r>
    </w:p>
    <w:p w:rsidRDefault="00A05A15" w:rsidP="001F3184" w:rsidR="00512783" w:rsidRPr="009F057F">
      <w:pPr>
        <w:numPr>
          <w:ilvl w:val="0"/>
          <w:numId w:val="3"/>
        </w:numPr>
        <w:rPr>
          <w:sz w:val="22"/>
          <w:szCs w:val="22"/>
        </w:rPr>
      </w:pPr>
      <w:r w:rsidRPr="009F057F">
        <w:rPr>
          <w:sz w:val="22"/>
          <w:szCs w:val="22"/>
        </w:rPr>
        <w:t>U spis</w:t>
      </w:r>
    </w:p>
    <w:sectPr w:rsidSect="009F057F" w:rsidR="00512783" w:rsidRPr="009F057F">
      <w:headerReference w:type="default" r:id="rId10"/>
      <w:pgSz w:code="9"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24" w:rsidP="00622824" w:rsidR="00622824">
      <w:r>
        <w:separator/>
      </w:r>
    </w:p>
  </w:endnote>
  <w:endnote w:id="0" w:type="continuationSeparator">
    <w:p w:rsidRDefault="00622824" w:rsidP="00622824" w:rsidR="0062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24" w:rsidP="00622824" w:rsidR="00622824">
      <w:r>
        <w:separator/>
      </w:r>
    </w:p>
  </w:footnote>
  <w:footnote w:id="0" w:type="continuationSeparator">
    <w:p w:rsidRDefault="00622824" w:rsidP="00622824" w:rsidR="00622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824" w:rsidP="00622824" w:rsidR="00622824" w:rsidRPr="0087454F">
    <w:pPr>
      <w:jc w:val="right"/>
    </w:pPr>
    <w:r>
      <w:t xml:space="preserve">   Poslovni broj 2 St-</w:t>
    </w:r>
    <w:r w:rsidR="001F3184">
      <w:t>598</w:t>
    </w:r>
    <w:r>
      <w:t>/1</w:t>
    </w:r>
    <w:r w:rsidR="001F3184">
      <w:t>3</w:t>
    </w:r>
    <w:r>
      <w:t>-</w:t>
    </w:r>
    <w:r w:rsidR="00E967F2">
      <w:t>8</w:t>
    </w:r>
    <w:r w:rsidR="001F3184">
      <w:t>9</w:t>
    </w:r>
  </w:p>
  <w:p w:rsidRDefault="00622824" w:rsidR="006228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793889"/>
    <w:multiLevelType w:val="hybridMultilevel"/>
    <w:tmpl w:val="5D227152"/>
    <w:lvl w:tplc="C2B0555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bCs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1C13"/>
    <w:rsid w:val="00013037"/>
    <w:rsid w:val="00025885"/>
    <w:rsid w:val="0006758A"/>
    <w:rsid w:val="0009493F"/>
    <w:rsid w:val="000C586B"/>
    <w:rsid w:val="00174532"/>
    <w:rsid w:val="001C544E"/>
    <w:rsid w:val="001F3184"/>
    <w:rsid w:val="002259A2"/>
    <w:rsid w:val="0025331D"/>
    <w:rsid w:val="00266557"/>
    <w:rsid w:val="00290EAF"/>
    <w:rsid w:val="002A6C21"/>
    <w:rsid w:val="002B1C76"/>
    <w:rsid w:val="002E22BA"/>
    <w:rsid w:val="00384818"/>
    <w:rsid w:val="003A1FC0"/>
    <w:rsid w:val="003B3869"/>
    <w:rsid w:val="003D0816"/>
    <w:rsid w:val="003E0805"/>
    <w:rsid w:val="00403327"/>
    <w:rsid w:val="00467E57"/>
    <w:rsid w:val="00512783"/>
    <w:rsid w:val="0057167E"/>
    <w:rsid w:val="00622824"/>
    <w:rsid w:val="00633783"/>
    <w:rsid w:val="00640DD5"/>
    <w:rsid w:val="00667BBD"/>
    <w:rsid w:val="00690506"/>
    <w:rsid w:val="006B019C"/>
    <w:rsid w:val="006B6E1C"/>
    <w:rsid w:val="006D30A4"/>
    <w:rsid w:val="007421EA"/>
    <w:rsid w:val="00795B81"/>
    <w:rsid w:val="007E4192"/>
    <w:rsid w:val="0084310E"/>
    <w:rsid w:val="00851328"/>
    <w:rsid w:val="008523BF"/>
    <w:rsid w:val="0087454F"/>
    <w:rsid w:val="00886894"/>
    <w:rsid w:val="008F5E17"/>
    <w:rsid w:val="00907285"/>
    <w:rsid w:val="009250E5"/>
    <w:rsid w:val="0095736C"/>
    <w:rsid w:val="009909B0"/>
    <w:rsid w:val="009A0FCA"/>
    <w:rsid w:val="009F057F"/>
    <w:rsid w:val="00A05A15"/>
    <w:rsid w:val="00A900C6"/>
    <w:rsid w:val="00A91588"/>
    <w:rsid w:val="00AB6C4C"/>
    <w:rsid w:val="00AD4641"/>
    <w:rsid w:val="00B001F5"/>
    <w:rsid w:val="00B3119E"/>
    <w:rsid w:val="00B45806"/>
    <w:rsid w:val="00B812BD"/>
    <w:rsid w:val="00B86754"/>
    <w:rsid w:val="00B9390C"/>
    <w:rsid w:val="00B96AC5"/>
    <w:rsid w:val="00BB192C"/>
    <w:rsid w:val="00C03B4F"/>
    <w:rsid w:val="00C64EB0"/>
    <w:rsid w:val="00C67B93"/>
    <w:rsid w:val="00C8778A"/>
    <w:rsid w:val="00CE069C"/>
    <w:rsid w:val="00D0355D"/>
    <w:rsid w:val="00E3307B"/>
    <w:rsid w:val="00E44A35"/>
    <w:rsid w:val="00E702CF"/>
    <w:rsid w:val="00E967F2"/>
    <w:rsid w:val="00EA281B"/>
    <w:rsid w:val="00EB143A"/>
    <w:rsid w:val="00EB1C5E"/>
    <w:rsid w:val="00F56364"/>
    <w:rsid w:val="00F87909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2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28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28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28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2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28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28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28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28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LJEKARNIČKA USTANOVA VIRTUS iz Zadra</izvorni_sadrzaj>
    <derivirana_varijabla naziv="DomainObject.Predmet.ProtustrankaFormated_1">  LJEKARNIČKA USTANOVA VIRTUS iz Zadra</derivirana_varijabla>
  </DomainObject.Predmet.ProtustrankaFormated>
  <DomainObject.Predmet.ProtustrankaFormatedOIB>
    <izvorni_sadrzaj>  LJEKARNIČKA USTANOVA VIRTUS iz Zadra, OIB 42941375249</izvorni_sadrzaj>
    <derivirana_varijabla naziv="DomainObject.Predmet.ProtustrankaFormatedOIB_1">  LJEKARNIČKA USTANOVA VIRTUS iz Zadra, OIB 42941375249</derivirana_varijabla>
  </DomainObject.Predmet.ProtustrankaFormatedOIB>
  <DomainObject.Predmet.ProtustrankaFormatedWithAdress>
    <izvorni_sadrzaj> LJEKARNIČKA USTANOVA VIRTUS iz Zadra, Zinke Kunc 6, 23000 Zadar</izvorni_sadrzaj>
    <derivirana_varijabla naziv="DomainObject.Predmet.ProtustrankaFormatedWithAdress_1"> LJEKARNIČKA USTANOVA VIRTUS iz Zadra, Zinke Kunc 6, 23000 Zadar</derivirana_varijabla>
  </DomainObject.Predmet.ProtustrankaFormatedWithAdress>
  <DomainObject.Predmet.ProtustrankaFormatedWithAdressOIB>
    <izvorni_sadrzaj> LJEKARNIČKA USTANOVA VIRTUS iz Zadra, OIB 42941375249, Zinke Kunc 6, 23000 Zadar</izvorni_sadrzaj>
    <derivirana_varijabla naziv="DomainObject.Predmet.ProtustrankaFormatedWithAdressOIB_1"> LJEKARNIČKA USTANOVA VIRTUS iz Zadra, OIB 42941375249, Zinke Kunc 6, 23000 Zadar</derivirana_varijabla>
  </DomainObject.Predmet.ProtustrankaFormatedWithAdressOIB>
  <DomainObject.Predmet.ProtustrankaWithAdress>
    <izvorni_sadrzaj>LJEKARNIČKA USTANOVA VIRTUS iz Zadra Zinke Kunc 6, 23000 Zadar</izvorni_sadrzaj>
    <derivirana_varijabla naziv="DomainObject.Predmet.ProtustrankaWithAdress_1">LJEKARNIČKA USTANOVA VIRTUS iz Zadra Zinke Kunc 6, 23000 Zadar</derivirana_varijabla>
  </DomainObject.Predmet.ProtustrankaWithAdress>
  <DomainObject.Predmet.ProtustrankaWithAdressOIB>
    <izvorni_sadrzaj>LJEKARNIČKA USTANOVA VIRTUS iz Zadra, OIB 42941375249, Zinke Kunc 6, 23000 Zadar</izvorni_sadrzaj>
    <derivirana_varijabla naziv="DomainObject.Predmet.ProtustrankaWithAdressOIB_1">LJEKARNIČKA USTANOVA VIRTUS iz Zadra, OIB 42941375249, Zinke Kunc 6, 23000 Zadar</derivirana_varijabla>
  </DomainObject.Predmet.ProtustrankaWithAdressOIB>
  <DomainObject.Predmet.ProtustrankaNazivFormated>
    <izvorni_sadrzaj>LJEKARNIČKA USTANOVA VIRTUS iz Zadra</izvorni_sadrzaj>
    <derivirana_varijabla naziv="DomainObject.Predmet.ProtustrankaNazivFormated_1">LJEKARNIČKA USTANOVA VIRTUS iz Zadra</derivirana_varijabla>
  </DomainObject.Predmet.ProtustrankaNazivFormated>
  <DomainObject.Predmet.ProtustrankaNazivFormatedOIB>
    <izvorni_sadrzaj>LJEKARNIČKA USTANOVA VIRTUS iz Zadra, OIB 42941375249</izvorni_sadrzaj>
    <derivirana_varijabla naziv="DomainObject.Predmet.ProtustrankaNazivFormatedOIB_1">LJEKARNIČKA USTANOVA VIRTUS iz Zadra, OIB 42941375249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RAMLJAK; IRIS ŠULJIĆ; SPOMENKA PULFER; JASNA BAZIJANAC - BRAJDIĆ; DAJANA BLAGDANIĆ; NINA JURLINA; MARINA VIDOV; TINA BAKOTA</izvorni_sadrzaj>
    <derivirana_varijabla naziv="DomainObject.Predmet.StrankaFormated_1">  VIŠNJA RAMLJAK; IRIS ŠULJIĆ; SPOMENKA PULFER; JASNA BAZIJANAC - BRAJDIĆ; DAJANA BLAGDANIĆ; NINA JURLINA; MARINA VIDOV; TINA BAKOTA</derivirana_varijabla>
  </DomainObject.Predmet.StrankaFormated>
  <DomainObject.Predmet.StrankaFormatedOIB>
    <izvorni_sadrzaj>  VIŠNJA RAMLJAK, OIB 18955900259; IRIS ŠULJIĆ, OIB 95435199817; SPOMENKA PULFER, OIB 19513513940; JASNA BAZIJANAC - BRAJDIĆ, OIB 15130055335; DAJANA BLAGDANIĆ, OIB 53851107811; NINA JURLINA, OIB 74751052091; MARINA VIDOV, OIB 21876856610; TINA BAKOTA, OIB 58992111823</izvorni_sadrzaj>
    <derivirana_varijabla naziv="DomainObject.Predmet.StrankaFormatedOIB_1">  VIŠNJA RAMLJAK, OIB 18955900259; IRIS ŠULJIĆ, OIB 95435199817; SPOMENKA PULFER, OIB 19513513940; JASNA BAZIJANAC - BRAJDIĆ, OIB 15130055335; DAJANA BLAGDANIĆ, OIB 53851107811; NINA JURLINA, OIB 74751052091; MARINA VIDOV, OIB 21876856610; TINA BAKOTA, OIB 58992111823</derivirana_varijabla>
  </DomainObject.Predmet.StrankaFormatedOIB>
  <DomainObject.Predmet.StrankaFormatedWithAdress>
    <izvorni_sadrzaj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izvorni_sadrzaj>
    <derivirana_varijabla naziv="DomainObject.Predmet.StrankaFormatedWithAdress_1"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derivirana_varijabla>
  </DomainObject.Predmet.StrankaFormatedWithAdress>
  <DomainObject.Predmet.StrankaFormatedWithAdressOIB>
    <izvorni_sadrzaj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izvorni_sadrzaj>
    <derivirana_varijabla naziv="DomainObject.Predmet.StrankaFormatedWithAdressOIB_1"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derivirana_varijabla>
  </DomainObject.Predmet.StrankaFormatedWithAdressOIB>
  <DomainObject.Predmet.StrankaWithAdress>
    <izvorni_sadrzaj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izvorni_sadrzaj>
    <derivirana_varijabla naziv="DomainObject.Predmet.StrankaWithAdress_1"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derivirana_varijabla>
  </DomainObject.Predmet.StrankaWithAdress>
  <DomainObject.Predmet.StrankaWithAdressOIB>
    <izvorni_sadrzaj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izvorni_sadrzaj>
    <derivirana_varijabla naziv="DomainObject.Predmet.StrankaWithAdressOIB_1"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derivirana_varijabla>
  </DomainObject.Predmet.StrankaWithAdressOIB>
  <DomainObject.Predmet.StrankaNazivFormated>
    <izvorni_sadrzaj>VIŠNJA RAMLJAK,IRIS ŠULJIĆ,SPOMENKA PULFER,JASNA BAZIJANAC - BRAJDIĆ,DAJANA BLAGDANIĆ,NINA JURLINA,MARINA VIDOV,TINA BAKOTA</izvorni_sadrzaj>
    <derivirana_varijabla naziv="DomainObject.Predmet.StrankaNazivFormated_1">VIŠNJA RAMLJAK,IRIS ŠULJIĆ,SPOMENKA PULFER,JASNA BAZIJANAC - BRAJDIĆ,DAJANA BLAGDANIĆ,NINA JURLINA,MARINA VIDOV,TINA BAKOTA</derivirana_varijabla>
  </DomainObject.Predmet.StrankaNazivFormated>
  <DomainObject.Predmet.StrankaNazivFormatedOIB>
    <izvorni_sadrzaj>VIŠNJA RAMLJAK, OIB 18955900259,IRIS ŠULJIĆ, OIB 95435199817,SPOMENKA PULFER, OIB 19513513940,JASNA BAZIJANAC - BRAJDIĆ, OIB 15130055335,DAJANA BLAGDANIĆ, OIB 53851107811,NINA JURLINA, OIB 74751052091,MARINA VIDOV, OIB 21876856610,TINA BAKOTA, OIB 58992111823</izvorni_sadrzaj>
    <derivirana_varijabla naziv="DomainObject.Predmet.StrankaNazivFormatedOIB_1">VIŠNJA RAMLJAK, OIB 18955900259,IRIS ŠULJIĆ, OIB 95435199817,SPOMENKA PULFER, OIB 19513513940,JASNA BAZIJANAC - BRAJDIĆ, OIB 15130055335,DAJANA BLAGDANIĆ, OIB 53851107811,NINA JURLINA, OIB 74751052091,MARINA VIDOV, OIB 21876856610,TINA BAKOTA, OIB 58992111823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Formated>
  <DomainObject.Predmet.StrankaList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FormatedOIB>
  <DomainObject.Predmet.StrankaListFormatedWithAdress>
    <izvorni_sadrzaj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izvorni_sadrzaj>
    <derivirana_varijabla naziv="DomainObject.Predmet.StrankaListFormatedWithAdress_1"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derivirana_varijabla>
  </DomainObject.Predmet.StrankaListFormatedWithAdress>
  <DomainObject.Predmet.StrankaListFormatedWithAdressOIB>
    <izvorni_sadrzaj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izvorni_sadrzaj>
    <derivirana_varijabla naziv="DomainObject.Predmet.StrankaListFormatedWithAdressOIB_1"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derivirana_varijabla>
  </DomainObject.Predmet.StrankaListFormatedWithAdressOIB>
  <DomainObject.Predmet.StrankaListNaziv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Naziv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NazivFormated>
  <DomainObject.Predmet.StrankaListNaziv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Naziv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NazivFormatedOIB>
  <DomainObject.Predmet.ProtuStrankaListFormated>
    <izvorni_sadrzaj>
      <item>LJEKARNIČKA USTANOVA VIRTUS iz Zadra</item>
    </izvorni_sadrzaj>
    <derivirana_varijabla naziv="DomainObject.Predmet.ProtuStrankaListFormated_1">
      <item>LJEKARNIČKA USTANOVA VIRTUS iz Zadra</item>
    </derivirana_varijabla>
  </DomainObject.Predmet.ProtuStrankaListFormated>
  <DomainObject.Predmet.ProtuStrankaListFormatedOIB>
    <izvorni_sadrzaj>
      <item>LJEKARNIČKA USTANOVA VIRTUS iz Zadra, OIB 42941375249</item>
    </izvorni_sadrzaj>
    <derivirana_varijabla naziv="DomainObject.Predmet.ProtuStrankaListFormatedOIB_1">
      <item>LJEKARNIČKA USTANOVA VIRTUS iz Zadra, OIB 42941375249</item>
    </derivirana_varijabla>
  </DomainObject.Predmet.ProtuStrankaListFormatedOIB>
  <DomainObject.Predmet.ProtuStrankaListFormatedWithAdress>
    <izvorni_sadrzaj>
      <item>LJEKARNIČKA USTANOVA VIRTUS iz Zadra, Zinke Kunc 6, 23000 Zadar</item>
    </izvorni_sadrzaj>
    <derivirana_varijabla naziv="DomainObject.Predmet.ProtuStrankaListFormatedWithAdress_1">
      <item>LJEKARNIČKA USTANOVA VIRTUS iz Zadra, Zinke Kunc 6, 23000 Zadar</item>
    </derivirana_varijabla>
  </DomainObject.Predmet.ProtuStrankaListFormatedWithAdress>
  <DomainObject.Predmet.ProtuStrankaListFormatedWithAdressOIB>
    <izvorni_sadrzaj>
      <item>LJEKARNIČKA USTANOVA VIRTUS iz Zadra, OIB 42941375249, Zinke Kunc 6, 23000 Zadar</item>
    </izvorni_sadrzaj>
    <derivirana_varijabla naziv="DomainObject.Predmet.ProtuStrankaListFormatedWithAdressOIB_1">
      <item>LJEKARNIČKA USTANOVA VIRTUS iz Zadra, OIB 42941375249, Zinke Kunc 6, 23000 Zadar</item>
    </derivirana_varijabla>
  </DomainObject.Predmet.ProtuStrankaListFormatedWithAdressOIB>
  <DomainObject.Predmet.ProtuStrankaListNazivFormated>
    <izvorni_sadrzaj>
      <item>LJEKARNIČKA USTANOVA VIRTUS iz Zadra</item>
    </izvorni_sadrzaj>
    <derivirana_varijabla naziv="DomainObject.Predmet.ProtuStrankaListNazivFormated_1">
      <item>LJEKARNIČKA USTANOVA VIRTUS iz Zadra</item>
    </derivirana_varijabla>
  </DomainObject.Predmet.ProtuStrankaListNazivFormated>
  <DomainObject.Predmet.ProtuStrankaListNazivFormatedOIB>
    <izvorni_sadrzaj>
      <item>LJEKARNIČKA USTANOVA VIRTUS iz Zadra, OIB 42941375249</item>
    </izvorni_sadrzaj>
    <derivirana_varijabla naziv="DomainObject.Predmet.ProtuStrankaListNazivFormatedOIB_1">
      <item>LJEKARNIČKA USTANOVA VIRTUS iz Zadra, OIB 42941375249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Željko Vrkić</item>
    </izvorni_sadrzaj>
    <derivirana_varijabla naziv="DomainObject.Predmet.OstaliListFormated_1">
      <item>Odvjetničko društvo FRANKO KOTLAR, ANA VIDOV &amp; partneri, društvo s ograničenom odgovornošću</item>
      <item>Željko Vrkić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FormatedOIB_1">
      <item>Odvjetničko društvo FRANKO KOTLAR, ANA VIDOV &amp; partneri, društvo s ograničenom odgovornošću, OIB 79236535774</item>
      <item>Željko Vrkić, OIB 11055072755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Zadar</item>
      <item>Željko Vrkić</item>
    </izvorni_sadrzaj>
    <derivirana_varijabla naziv="DomainObject.Predmet.OstaliListFormatedWithAdress_1">
      <item>Odvjetničko društvo FRANKO KOTLAR, ANA VIDOV &amp; partneri, društvo s ograničenom odgovornošću, Zrinsko Frankopanska 38, Zadar</item>
      <item>Željko Vrkić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Zadar</item>
      <item>Željko Vrkić, OIB 11055072755</item>
    </izvorni_sadrzaj>
    <derivirana_varijabla naziv="DomainObject.Predmet.OstaliListFormatedWithAdressOIB_1">
      <item>Odvjetničko društvo FRANKO KOTLAR, ANA VIDOV &amp; partneri, društvo s ograničenom odgovornošću, OIB 79236535774, Zrinsko Frankopanska 38, Zadar</item>
      <item>Željko Vrkić, OIB 11055072755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Željko Vrkić</item>
    </izvorni_sadrzaj>
    <derivirana_varijabla naziv="DomainObject.Predmet.OstaliListNazivFormated_1">
      <item>Odvjetničko društvo FRANKO KOTLAR, ANA VIDOV &amp; partneri, društvo s ograničenom odgovornošću</item>
      <item>Željko Vrkić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NazivFormatedOIB_1">
      <item>Odvjetničko društvo FRANKO KOTLAR, ANA VIDOV &amp; partneri, društvo s ograničenom odgovornošću, OIB 79236535774</item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BAKOTA i dr.</izvorni_sadrzaj>
    <derivirana_varijabla naziv="DomainObject.Predmet.StrankaIDrugi_1">TINA BAKOTA i dr.</derivirana_varijabla>
  </DomainObject.Predmet.StrankaIDrugi>
  <DomainObject.Predmet.ProtustrankaIDrugi>
    <izvorni_sadrzaj>LJEKARNIČKA USTANOVA VIRTUS iz Zadra</izvorni_sadrzaj>
    <derivirana_varijabla naziv="DomainObject.Predmet.ProtustrankaIDrugi_1">LJEKARNIČKA USTANOVA VIRTUS iz Zadra</derivirana_varijabla>
  </DomainObject.Predmet.ProtustrankaIDrugi>
  <DomainObject.Predmet.StrankaIDrugiAdressOIB>
    <izvorni_sadrzaj>TINA BAKOTA, OIB 58992111823, Čeprljanda 24, Preko i dr.</izvorni_sadrzaj>
    <derivirana_varijabla naziv="DomainObject.Predmet.StrankaIDrugiAdressOIB_1">TINA BAKOTA, OIB 58992111823, Čeprljanda 24, Preko i dr.</derivirana_varijabla>
  </DomainObject.Predmet.StrankaIDrugiAdressOIB>
  <DomainObject.Predmet.ProtustrankaIDrugiAdressOIB>
    <izvorni_sadrzaj>LJEKARNIČKA USTANOVA VIRTUS iz Zadra, OIB 42941375249, Zinke Kunc 6, 23000 Zadar</izvorni_sadrzaj>
    <derivirana_varijabla naziv="DomainObject.Predmet.ProtustrankaIDrugiAdressOIB_1">LJEKARNIČKA USTANOVA VIRTUS iz Zadra, OIB 42941375249, Zinke Kunc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izvorni_sadrzaj>
    <derivirana_varijabla naziv="DomainObject.Predmet.SudioniciListNaziv_1"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derivirana_varijabla>
  </DomainObject.Predmet.SudioniciListNaziv>
  <DomainObject.Predmet.SudioniciListAdressOIB>
    <izvorni_sadrzaj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izvorni_sadrzaj>
    <derivirana_varijabla naziv="DomainObject.Predmet.SudioniciListAdressOIB_1"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18955900259</item>
      <item>, OIB 95435199817</item>
      <item>, OIB 19513513940</item>
      <item>, OIB 15130055335</item>
      <item>, OIB 42941375249</item>
      <item>, OIB 53851107811</item>
      <item>, OIB 74751052091</item>
      <item>, OIB 21876856610</item>
      <item>, OIB 58992111823</item>
      <item>, OIB 79236535774</item>
      <item>, OIB 11055072755</item>
    </izvorni_sadrzaj>
    <derivirana_varijabla naziv="DomainObject.Predmet.SudioniciListNazivOIB_1">
      <item>, OIB 18955900259</item>
      <item>, OIB 95435199817</item>
      <item>, OIB 19513513940</item>
      <item>, OIB 15130055335</item>
      <item>, OIB 42941375249</item>
      <item>, OIB 53851107811</item>
      <item>, OIB 74751052091</item>
      <item>, OIB 21876856610</item>
      <item>, OIB 58992111823</item>
      <item>, OIB 79236535774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904DF-D135-4A6C-A0FA-2573ECEE2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353</properties:Words>
  <properties:Characters>1779</properties:Characters>
  <properties:Lines>58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2015-10-29T09:17:00Z</dcterms:created>
  <dc:creator>abajlo</dc:creator>
  <cp:lastModifiedBy>Merlina Klišmanić</cp:lastModifiedBy>
  <cp:lastPrinted>2015-10-31T09:34:00Z</cp:lastPrinted>
  <dcterms:modified xmlns:xsi="http://www.w3.org/2001/XMLSchema-instance" xsi:type="dcterms:W3CDTF">2015-11-02T10:22:00Z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