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7d70" w14:paraId="bdd7d70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AE50E3">
        <w:t>504/17-3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AE50E3">
        <w:t xml:space="preserve"> MIS-SAMI j.d.o.o., Varaždin, Josipa Kozarca 22, OIB: 88818957870</w:t>
      </w:r>
      <w:r w:rsidR="00665A9B">
        <w:t xml:space="preserve">, </w:t>
      </w:r>
      <w:r w:rsidR="00637444">
        <w:t xml:space="preserve">dana </w:t>
      </w:r>
      <w:r w:rsidR="00AE50E3">
        <w:t>13. listopada</w:t>
      </w:r>
      <w:r w:rsidR="0048721E">
        <w:t xml:space="preserve"> </w:t>
      </w:r>
      <w:r w:rsidR="0095167E">
        <w:t>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A7A7A">
        <w:t xml:space="preserve"> </w:t>
      </w:r>
      <w:r w:rsidR="00AE50E3" w:rsidRPr="00AE50E3">
        <w:t>MIS-SAMI j.d.o.o., Varaždin, Josipa Kozarca 22, OIB: 88818957870</w:t>
      </w:r>
      <w:r w:rsidR="00740000">
        <w:t xml:space="preserve">, </w:t>
      </w:r>
      <w:r w:rsidR="00CB6C18">
        <w:t xml:space="preserve">iznosi </w:t>
      </w:r>
      <w:r w:rsidR="00AE50E3">
        <w:t>10.381,81</w:t>
      </w:r>
      <w:r w:rsidR="004872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9314F0">
        <w:t>direktor dužnika</w:t>
      </w:r>
      <w:r w:rsidR="00AE50E3">
        <w:t xml:space="preserve"> Sanja Lechner, Varaždin, Fortunata Pintarića 22, OIB: 02640799786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FF296A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2B1115">
        <w:t>,</w:t>
      </w:r>
      <w:r>
        <w:t xml:space="preserve"> </w:t>
      </w:r>
      <w:r w:rsidR="00AE50E3">
        <w:t>13. listopada</w:t>
      </w:r>
      <w:r w:rsidR="0095167E">
        <w:t xml:space="preserve"> 2017</w:t>
      </w:r>
      <w:r>
        <w:t>.</w:t>
      </w:r>
    </w:p>
    <w:p w:rsidRDefault="00F949CB" w:rsidP="00F949CB" w:rsidR="00F949CB">
      <w:pPr>
        <w:jc w:val="both"/>
      </w:pPr>
    </w:p>
    <w:p w:rsidRDefault="001159F0" w:rsidP="00F949CB" w:rsidR="00F949C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49CB" w:rsidRPr="006F44C4">
        <w:t>SUDAC</w:t>
      </w:r>
    </w:p>
    <w:p w:rsidRDefault="00F949CB" w:rsidP="00F949CB" w:rsidR="00F949CB" w:rsidRPr="006F44C4">
      <w:pPr>
        <w:jc w:val="both"/>
      </w:pPr>
    </w:p>
    <w:p w:rsidRDefault="00F949CB" w:rsidP="00F949CB" w:rsidR="00F949CB" w:rsidRPr="006F44C4">
      <w:pPr>
        <w:ind w:firstLine="708" w:left="5664"/>
        <w:jc w:val="both"/>
      </w:pPr>
    </w:p>
    <w:p w:rsidRDefault="00F949CB" w:rsidP="00F949CB" w:rsidR="00F949CB" w:rsidRPr="006F44C4">
      <w:pPr>
        <w:ind w:firstLine="708" w:left="4248"/>
        <w:jc w:val="both"/>
      </w:pPr>
      <w:r w:rsidRPr="006F44C4">
        <w:t>Ksenija Flack-Makitan</w:t>
      </w:r>
      <w:r w:rsidR="00674CE8">
        <w:t>, v.r.</w:t>
      </w:r>
    </w:p>
    <w:p w:rsidRDefault="00F949CB" w:rsidP="00F949CB" w:rsidR="00F949CB" w:rsidRPr="006F44C4">
      <w:pPr>
        <w:ind w:firstLine="708" w:left="4956"/>
        <w:jc w:val="both"/>
      </w:pP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080" w:rsidR="00213080">
      <w:r>
        <w:separator/>
      </w:r>
    </w:p>
  </w:endnote>
  <w:endnote w:id="0" w:type="continuationSeparator">
    <w:p w:rsidRDefault="00213080" w:rsidR="00213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080" w:rsidR="00213080">
      <w:r>
        <w:separator/>
      </w:r>
    </w:p>
  </w:footnote>
  <w:footnote w:id="0" w:type="continuationSeparator">
    <w:p w:rsidRDefault="00213080" w:rsidR="00213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06C14"/>
    <w:rsid w:val="0011336F"/>
    <w:rsid w:val="001159F0"/>
    <w:rsid w:val="00121DEA"/>
    <w:rsid w:val="00125406"/>
    <w:rsid w:val="00173FC2"/>
    <w:rsid w:val="001A3EA5"/>
    <w:rsid w:val="001A7A7A"/>
    <w:rsid w:val="001B72D6"/>
    <w:rsid w:val="001C18C0"/>
    <w:rsid w:val="001E3957"/>
    <w:rsid w:val="001E6833"/>
    <w:rsid w:val="001F549C"/>
    <w:rsid w:val="002009E7"/>
    <w:rsid w:val="002055B4"/>
    <w:rsid w:val="00213080"/>
    <w:rsid w:val="002260EF"/>
    <w:rsid w:val="002500E3"/>
    <w:rsid w:val="002522AD"/>
    <w:rsid w:val="00274464"/>
    <w:rsid w:val="002778B1"/>
    <w:rsid w:val="00290391"/>
    <w:rsid w:val="00297471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74CE8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D0C5B"/>
    <w:rsid w:val="009E2798"/>
    <w:rsid w:val="009E3C97"/>
    <w:rsid w:val="009E56C9"/>
    <w:rsid w:val="00A00D9B"/>
    <w:rsid w:val="00A05A32"/>
    <w:rsid w:val="00A27869"/>
    <w:rsid w:val="00A632A3"/>
    <w:rsid w:val="00A71FB9"/>
    <w:rsid w:val="00A779EF"/>
    <w:rsid w:val="00A86085"/>
    <w:rsid w:val="00AB0D02"/>
    <w:rsid w:val="00AE50E3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949CB"/>
    <w:rsid w:val="00FA2088"/>
    <w:rsid w:val="00FC01C2"/>
    <w:rsid w:val="00FE71E3"/>
    <w:rsid w:val="00FF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4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MIS-SAMI jednostavno društvo s ograničenom odgovornošću za  trgovinu, posredovanje i usluge zastupanog po punomoćniku Sanja Lechner</izvorni_sadrzaj>
    <derivirana_varijabla naziv="DomainObject.Predmet.ProtustrankaFormated_1">  MIS-SAMI jednostavno društvo s ograničenom odgovornošću za  trgovinu, posredovanje i usluge zastupanog po punomoćniku Sanja Lechner</derivirana_varijabla>
  </DomainObject.Predmet.ProtustrankaFormated>
  <DomainObject.Predmet.ProtustrankaFormatedOIB>
    <izvorni_sadrzaj>  MIS-SAMI jednostavno društvo s ograničenom odgovornošću za  trgovinu, posredovanje i usluge, OIB 88818957870 zastupanog po punomoćniku Sanja Lechner</izvorni_sadrzaj>
    <derivirana_varijabla naziv="DomainObject.Predmet.ProtustrankaFormatedOIB_1">  MIS-SAMI jednostavno društvo s ograničenom odgovornošću za  trgovinu, posredovanje i usluge, OIB 88818957870 zastupanog po punomoćniku Sanja Lechner</derivirana_varijabla>
  </DomainObject.Predmet.ProtustrankaFormatedOIB>
  <DomainObject.Predmet.ProtustrankaFormatedWithAdress>
    <izvorni_sadrzaj> MIS-SAMI jednostavno društvo s ograničenom odgovornošću za  trgovinu, posredovanje i usluge, Josipa Kozarca 22, 42000 Varaždin zastupanog po punomoćniku Sanja Lechner</izvorni_sadrzaj>
    <derivirana_varijabla naziv="DomainObject.Predmet.ProtustrankaFormatedWithAdress_1"> MIS-SAMI jednostavno društvo s ograničenom odgovornošću za  trgovinu, posredovanje i usluge, Josipa Kozarca 22, 42000 Varaždin zastupanog po punomoćniku Sanja Lechner</derivirana_varijabla>
  </DomainObject.Predmet.ProtustrankaFormatedWithAdress>
  <DomainObject.Predmet.ProtustrankaFormatedWithAdressOIB>
    <izvorni_sadrzaj> MIS-SAMI jednostavno društvo s ograničenom odgovornošću za  trgovinu, posredovanje i usluge, OIB 88818957870, Josipa Kozarca 22, 42000 Varaždin zastupanog po punomoćniku Sanja Lechner</izvorni_sadrzaj>
    <derivirana_varijabla naziv="DomainObject.Predmet.ProtustrankaFormatedWithAdressOIB_1"> MIS-SAMI jednostavno društvo s ograničenom odgovornošću za  trgovinu, posredovanje i usluge, OIB 88818957870, Josipa Kozarca 22, 42000 Varaždin zastupanog po punomoćniku Sanja Lechner</derivirana_varijabla>
  </DomainObject.Predmet.ProtustrankaFormatedWithAdressOIB>
  <DomainObject.Predmet.ProtustrankaWithAdress>
    <izvorni_sadrzaj>MIS-SAMI jednostavno društvo s ograničenom odgovornošću za  trgovinu, posredovanje i usluge Josipa Kozarca 22, 42000 Varaždin</izvorni_sadrzaj>
    <derivirana_varijabla naziv="DomainObject.Predmet.ProtustrankaWithAdress_1">MIS-SAMI jednostavno društvo s ograničenom odgovornošću za  trgovinu, posredovanje i usluge Josipa Kozarca 22, 42000 Varaždin</derivirana_varijabla>
  </DomainObject.Predmet.ProtustrankaWithAdress>
  <DomainObject.Predmet.ProtustrankaWithAdressOIB>
    <izvorni_sadrzaj>MIS-SAMI jednostavno društvo s ograničenom odgovornošću za  trgovinu, posredovanje i usluge, OIB 88818957870, Josipa Kozarca 22, 42000 Varaždin</izvorni_sadrzaj>
    <derivirana_varijabla naziv="DomainObject.Predmet.ProtustrankaWithAdressOIB_1">MIS-SAMI jednostavno društvo s ograničenom odgovornošću za  trgovinu, posredovanje i usluge, OIB 88818957870, Josipa Kozarca 22, 42000 Varaždin</derivirana_varijabla>
  </DomainObject.Predmet.ProtustrankaWithAdressOIB>
  <DomainObject.Predmet.ProtustrankaNazivFormated>
    <izvorni_sadrzaj>MIS-SAMI jednostavno društvo s ograničenom odgovornošću za  trgovinu, posredovanje i usluge</izvorni_sadrzaj>
    <derivirana_varijabla naziv="DomainObject.Predmet.ProtustrankaNazivFormated_1">MIS-SAMI jednostavno društvo s ograničenom odgovornošću za  trgovinu, posredovanje i usluge</derivirana_varijabla>
  </DomainObject.Predmet.ProtustrankaNazivFormated>
  <DomainObject.Predmet.ProtustrankaNazivFormatedOIB>
    <izvorni_sadrzaj>MIS-SAMI jednostavno društvo s ograničenom odgovornošću za  trgovinu, posredovanje i usluge, OIB 88818957870</izvorni_sadrzaj>
    <derivirana_varijabla naziv="DomainObject.Predmet.ProtustrankaNazivFormatedOIB_1">MIS-SAMI jednostavno društvo s ograničenom odgovornošću za  trgovinu, posredovanje i usluge, OIB 88818957870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10381.81</izvorni_sadrzaj>
    <derivirana_varijabla naziv="DomainObject.Predmet.TrenutnaVrijednost_1">10381.81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MIS-SAMI jednostavno društvo s ograničenom odgovornošću za  trgovinu, posredovanje i usluge zastupanog po punomoćniku Sanja Lechner</item>
    </izvorni_sadrzaj>
    <derivirana_varijabla naziv="DomainObject.Predmet.ProtuStrankaListFormated_1">
      <item>MIS-SAMI jednostavno društvo s ograničenom odgovornošću za  trgovinu, posredovanje i usluge zastupanog po punomoćniku Sanja Lechner</item>
    </derivirana_varijabla>
  </DomainObject.Predmet.ProtuStrankaListFormated>
  <DomainObject.Predmet.ProtuStrankaListFormatedOIB>
    <izvorni_sadrzaj>
      <item>MIS-SAMI jednostavno društvo s ograničenom odgovornošću za  trgovinu, posredovanje i usluge, OIB 88818957870 zastupanog po punomoćniku Sanja Lechner</item>
    </izvorni_sadrzaj>
    <derivirana_varijabla naziv="DomainObject.Predmet.ProtuStrankaListFormatedOIB_1">
      <item>MIS-SAMI jednostavno društvo s ograničenom odgovornošću za  trgovinu, posredovanje i usluge, OIB 88818957870 zastupanog po punomoćniku Sanja Lechner</item>
    </derivirana_varijabla>
  </DomainObject.Predmet.ProtuStrankaListFormatedOIB>
  <DomainObject.Predmet.ProtuStrankaListFormatedWithAdress>
    <izvorni_sadrzaj>
      <item>MIS-SAMI jednostavno društvo s ograničenom odgovornošću za  trgovinu, posredovanje i usluge, Josipa Kozarca 22, 42000 Varaždin zastupanog po punomoćniku Sanja Lechner</item>
    </izvorni_sadrzaj>
    <derivirana_varijabla naziv="DomainObject.Predmet.ProtuStrankaListFormatedWithAdress_1">
      <item>MIS-SAMI jednostavno društvo s ograničenom odgovornošću za  trgovinu, posredovanje i usluge, Josipa Kozarca 22, 42000 Varaždin zastupanog po punomoćniku Sanja Lechner</item>
    </derivirana_varijabla>
  </DomainObject.Predmet.ProtuStrankaListFormatedWithAdress>
  <DomainObject.Predmet.ProtuStrankaListFormatedWithAdressOIB>
    <izvorni_sadrzaj>
      <item>MIS-SAMI jednostavno društvo s ograničenom odgovornošću za  trgovinu, posredovanje i usluge, OIB 88818957870, Josipa Kozarca 22, 42000 Varaždin zastupanog po punomoćniku Sanja Lechner</item>
    </izvorni_sadrzaj>
    <derivirana_varijabla naziv="DomainObject.Predmet.ProtuStrankaListFormatedWithAdressOIB_1">
      <item>MIS-SAMI jednostavno društvo s ograničenom odgovornošću za  trgovinu, posredovanje i usluge, OIB 88818957870, Josipa Kozarca 22, 42000 Varaždin zastupanog po punomoćniku Sanja Lechner</item>
    </derivirana_varijabla>
  </DomainObject.Predmet.ProtuStrankaListFormatedWithAdressOIB>
  <DomainObject.Predmet.ProtuStrankaListNazivFormated>
    <izvorni_sadrzaj>
      <item>MIS-SAMI jednostavno društvo s ograničenom odgovornošću za  trgovinu, posredovanje i usluge</item>
    </izvorni_sadrzaj>
    <derivirana_varijabla naziv="DomainObject.Predmet.ProtuStrankaListNazivFormated_1">
      <item>MIS-SAMI jednostavno društvo s ograničenom odgovornošću za  trgovinu, posredovanje i usluge</item>
    </derivirana_varijabla>
  </DomainObject.Predmet.ProtuStrankaListNazivFormated>
  <DomainObject.Predmet.ProtuStrankaListNazivFormatedOIB>
    <izvorni_sadrzaj>
      <item>MIS-SAMI jednostavno društvo s ograničenom odgovornošću za  trgovinu, posredovanje i usluge, OIB 88818957870</item>
    </izvorni_sadrzaj>
    <derivirana_varijabla naziv="DomainObject.Predmet.ProtuStrankaListNazivFormatedOIB_1">
      <item>MIS-SAMI jednostavno društvo s ograničenom odgovornošću za  trgovinu, posredovanje i usluge, OIB 88818957870</item>
    </derivirana_varijabla>
  </DomainObject.Predmet.ProtuStrankaListNazivFormatedOIB>
  <DomainObject.Predmet.OstaliListFormated>
    <izvorni_sadrzaj>
      <item>Sudski registar</item>
      <item>Sanja Lechner punomoćnik sudionika u postupku MIS-SAMI jednostavno društvo s ograničenom odgovornošću za  trgovinu, posredovanje i usluge</item>
    </izvorni_sadrzaj>
    <derivirana_varijabla naziv="DomainObject.Predmet.OstaliListFormated_1">
      <item>Sudski registar</item>
      <item>Sanja Lechner punomoćnik sudionika u postupku MIS-SAMI jednostavno društvo s ograničenom odgovornošću za  trgovinu, posredovanje i usluge</item>
    </derivirana_varijabla>
  </DomainObject.Predmet.OstaliListFormated>
  <DomainObject.Predmet.OstaliListFormatedOIB>
    <izvorni_sadrzaj>
      <item>Sudski registar</item>
      <item>Sanja Lechner, OIB 02640799786 punomoćnik sudionika u postupku MIS-SAMI jednostavno društvo s ograničenom odgovornošću za  trgovinu, posredovanje i usluge</item>
    </izvorni_sadrzaj>
    <derivirana_varijabla naziv="DomainObject.Predmet.OstaliListFormatedOIB_1">
      <item>Sudski registar</item>
      <item>Sanja Lechner, OIB 02640799786 punomoćnik sudionika u postupku MIS-SAMI jednostavno društvo s ograničenom odgovornošću za  trgovinu, posredovanje i usluge</item>
    </derivirana_varijabla>
  </DomainObject.Predmet.OstaliListFormatedOIB>
  <DomainObject.Predmet.OstaliListFormatedWithAdress>
    <izvorni_sadrzaj>
      <item>Sudski registar</item>
      <item>Sanja Lechner, Fortunata Pintarića 22, 42000 Varaždin punomoćnik sudionika u postupku MIS-SAMI jednostavno društvo s ograničenom odgovornošću za  trgovinu, posredovanje i usluge</item>
    </izvorni_sadrzaj>
    <derivirana_varijabla naziv="DomainObject.Predmet.OstaliListFormatedWithAdress_1">
      <item>Sudski registar</item>
      <item>Sanja Lechner, Fortunata Pintarića 22, 42000 Varaždin punomoćnik sudionika u postupku MIS-SAMI jednostavno društvo s ograničenom odgovornošću za  trgovinu, posredovanje i usluge</item>
    </derivirana_varijabla>
  </DomainObject.Predmet.OstaliListFormatedWithAdress>
  <DomainObject.Predmet.OstaliListFormatedWithAdressOIB>
    <izvorni_sadrzaj>
      <item>Sudski registar</item>
      <item>Sanja Lechner, OIB 02640799786, Fortunata Pintarića 22, 42000 Varaždin punomoćnik sudionika u postupku MIS-SAMI jednostavno društvo s ograničenom odgovornošću za  trgovinu, posredovanje i usluge</item>
    </izvorni_sadrzaj>
    <derivirana_varijabla naziv="DomainObject.Predmet.OstaliListFormatedWithAdressOIB_1">
      <item>Sudski registar</item>
      <item>Sanja Lechner, OIB 02640799786, Fortunata Pintarića 22, 42000 Varaždin punomoćnik sudionika u postupku MIS-SAMI jednostavno društvo s ograničenom odgovornošću za  trgovinu, posredovanje i usluge</item>
    </derivirana_varijabla>
  </DomainObject.Predmet.OstaliListFormatedWithAdressOIB>
  <DomainObject.Predmet.OstaliListNazivFormated>
    <izvorni_sadrzaj>
      <item>Sudski registar</item>
      <item>Sanja Lechner</item>
    </izvorni_sadrzaj>
    <derivirana_varijabla naziv="DomainObject.Predmet.OstaliListNazivFormated_1">
      <item>Sudski registar</item>
      <item>Sanja Lechner</item>
    </derivirana_varijabla>
  </DomainObject.Predmet.OstaliListNazivFormated>
  <DomainObject.Predmet.OstaliListNazivFormatedOIB>
    <izvorni_sadrzaj>
      <item>Sudski registar</item>
      <item>Sanja Lechner, OIB 02640799786</item>
    </izvorni_sadrzaj>
    <derivirana_varijabla naziv="DomainObject.Predmet.OstaliListNazivFormatedOIB_1">
      <item>Sudski registar</item>
      <item>Sanja Lechner, OIB 02640799786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MIS-SAMI jednostavno društvo s ograničenom odgovornošću za  trgovinu, posredovanje i usluge</izvorni_sadrzaj>
    <derivirana_varijabla naziv="DomainObject.Predmet.ProtustrankaIDrugi_1">MIS-SAMI jednostavno društvo s ograničenom odgovornošću za  trgovinu, posredovanje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MIS-SAMI jednostavno društvo s ograničenom odgovornošću za  trgovinu, posredovanje i usluge, OIB 88818957870, Josipa Kozarca 22, 42000 Varaždin</izvorni_sadrzaj>
    <derivirana_varijabla naziv="DomainObject.Predmet.ProtustrankaIDrugiAdressOIB_1">MIS-SAMI jednostavno društvo s ograničenom odgovornošću za  trgovinu, posredovanje i usluge, OIB 88818957870, Josipa Kozarca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MIS-SAMI jednostavno društvo s ograničenom odgovornošću za  trgovinu, posredovanje i usluge</item>
      <item>Sudski registar</item>
      <item>Sanja Lechner</item>
    </izvorni_sadrzaj>
    <derivirana_varijabla naziv="DomainObject.Predmet.SudioniciListNaziv_1">
      <item>Financijska agencija</item>
      <item>MIS-SAMI jednostavno društvo s ograničenom odgovornošću za  trgovinu, posredovanje i usluge</item>
      <item>Sudski registar</item>
      <item>Sanja Lechner</item>
    </derivirana_varijabla>
  </DomainObject.Predmet.SudioniciListNaziv>
  <DomainObject.Predmet.SudioniciListAdressOIB>
    <izvorni_sadrzaj>
      <item>Financijska agencija, OIB 85821130368, Ulica grada Vukovara 70,10000 Zagreb</item>
      <item>MIS-SAMI jednostavno društvo s ograničenom odgovornošću za  trgovinu, posredovanje i usluge, OIB 88818957870, Josipa Kozarca 22,42000 Varaždin</item>
      <item>Sudski registar</item>
      <item>Sanja Lechner, OIB 02640799786, Fortunata Pintarića 22,42000 Varaždin</item>
    </izvorni_sadrzaj>
    <derivirana_varijabla naziv="DomainObject.Predmet.SudioniciListAdressOIB_1">
      <item>Financijska agencija, OIB 85821130368, Ulica grada Vukovara 70,10000 Zagreb</item>
      <item>MIS-SAMI jednostavno društvo s ograničenom odgovornošću za  trgovinu, posredovanje i usluge, OIB 88818957870, Josipa Kozarca 22,42000 Varaždin</item>
      <item>Sudski registar</item>
      <item>Sanja Lechner, OIB 02640799786, Fortunata Pintarića 22,42000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88818957870</item>
      <item>, OIB null</item>
      <item>, OIB 02640799786</item>
    </izvorni_sadrzaj>
    <derivirana_varijabla naziv="DomainObject.Predmet.SudioniciListNazivOIB_1">
      <item>, OIB 85821130368</item>
      <item>, OIB 88818957870</item>
      <item>, OIB null</item>
      <item>, OIB 02640799786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27DF7-6352-4F65-AC55-21CA49687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1860</properties:Characters>
  <properties:Lines>48</properties:Lines>
  <properties:Paragraphs>14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2017-10-12T13:17:00Z</cp:lastPrinted>
  <dcterms:modified xmlns:xsi="http://www.w3.org/2001/XMLSchema-instance" xsi:type="dcterms:W3CDTF">2017-10-13T06:21:00Z</dcterms:modified>
  <cp:revision>118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