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f1e7" w14:paraId="129f1e7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9615E">
        <w:t>44</w:t>
      </w:r>
      <w:r w:rsidR="00EB529C">
        <w:t>8</w:t>
      </w:r>
      <w:r w:rsidR="00946625">
        <w:t>/16-</w:t>
      </w:r>
      <w:r w:rsidR="00EB529C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B529C">
        <w:t>KAMENI DVORI d.o.o., Donja Jagodnja, Jagodnja Donja 89,</w:t>
      </w:r>
      <w:r w:rsidR="00EB529C" w:rsidRPr="007A679F">
        <w:t xml:space="preserve"> OIB: </w:t>
      </w:r>
      <w:r w:rsidR="00EB529C">
        <w:t>06605321000</w:t>
      </w:r>
      <w:r w:rsidRPr="00EF7C9A">
        <w:t xml:space="preserve">, dana </w:t>
      </w:r>
      <w:r w:rsidR="00932520">
        <w:t>13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BE4F3D" w:rsidRPr="006F6B67">
        <w:t>Ante Vukašina, Dr. Franje Tuđmana 46 C, Zadar, datum rođenja: 13. rujna 1960.  godine, mjesto rođenja: Zadar, broj osobne iskaznice: 105363651, izdana od strane: PU Zadarske, OIB: 65643961597</w:t>
      </w:r>
      <w:r w:rsidR="00E86E81" w:rsidRPr="00E86F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EB529C">
        <w:t>KAMENI DVORI d.o.o., Donja Jagodnja, Jagodnja Donja 89,</w:t>
      </w:r>
      <w:r w:rsidR="00EB529C" w:rsidRPr="007A679F">
        <w:t xml:space="preserve"> OIB: </w:t>
      </w:r>
      <w:r w:rsidR="00EB529C">
        <w:t>06605321000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F655F2">
        <w:t>KAMENI DVORI d.o.o., Donja Jagodnja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932520">
        <w:t>13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215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9615E">
          <w:t>44</w:t>
        </w:r>
        <w:r w:rsidR="00EB529C">
          <w:t>8</w:t>
        </w:r>
        <w:r w:rsidR="0019615E">
          <w:t>/16-10</w:t>
        </w:r>
      </w:p>
      <w:p w:rsidRDefault="00E12FEA" w:rsidP="009C0FF2" w:rsidR="00E12FEA" w:rsidRPr="00EF7C9A">
        <w:pPr>
          <w:jc w:val="right"/>
        </w:pPr>
      </w:p>
      <w:p w:rsidRDefault="00B8215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9615E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B310F0"/>
    <w:rsid w:val="00B82153"/>
    <w:rsid w:val="00BA7CDC"/>
    <w:rsid w:val="00BB4F73"/>
    <w:rsid w:val="00BE4F3D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B529C"/>
    <w:rsid w:val="00EF7C9A"/>
    <w:rsid w:val="00F046B4"/>
    <w:rsid w:val="00F655F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 DVORI d.o.o. za graditeljstvo</izvorni_sadrzaj>
    <derivirana_varijabla naziv="DomainObject.Predmet.ProtustrankaFormated_1">  KAMENI DVORI d.o.o. za graditeljstvo</derivirana_varijabla>
  </DomainObject.Predmet.ProtustrankaFormated>
  <DomainObject.Predmet.ProtustrankaFormatedOIB>
    <izvorni_sadrzaj>  KAMENI DVORI d.o.o. za graditeljstvo, OIB 06605321000</izvorni_sadrzaj>
    <derivirana_varijabla naziv="DomainObject.Predmet.ProtustrankaFormatedOIB_1">  KAMENI DVORI d.o.o. za graditeljstvo, OIB 06605321000</derivirana_varijabla>
  </DomainObject.Predmet.ProtustrankaFormatedOIB>
  <DomainObject.Predmet.ProtustrankaFormatedWithAdress>
    <izvorni_sadrzaj> KAMENI DVORI d.o.o. za graditeljstvo, Jagodnja Donja 89, 23210 Donja Jagodnja</izvorni_sadrzaj>
    <derivirana_varijabla naziv="DomainObject.Predmet.ProtustrankaFormatedWithAdress_1"> KAMENI DVORI d.o.o. za graditeljstvo, Jagodnja Donja 89, 23210 Donja Jagodnja</derivirana_varijabla>
  </DomainObject.Predmet.ProtustrankaFormatedWithAdress>
  <DomainObject.Predmet.ProtustrankaFormatedWithAdressOIB>
    <izvorni_sadrzaj> KAMENI DVORI d.o.o. za graditeljstvo, OIB 06605321000, Jagodnja Donja 89, 23210 Donja Jagodnja</izvorni_sadrzaj>
    <derivirana_varijabla naziv="DomainObject.Predmet.ProtustrankaFormatedWithAdressOIB_1"> KAMENI DVORI d.o.o. za graditeljstvo, OIB 06605321000, Jagodnja Donja 89, 23210 Donja Jagodnja</derivirana_varijabla>
  </DomainObject.Predmet.ProtustrankaFormatedWithAdressOIB>
  <DomainObject.Predmet.ProtustrankaWithAdress>
    <izvorni_sadrzaj>KAMENI DVORI d.o.o. za graditeljstvo Jagodnja Donja 89, 23210 Donja Jagodnja</izvorni_sadrzaj>
    <derivirana_varijabla naziv="DomainObject.Predmet.ProtustrankaWithAdress_1">KAMENI DVORI d.o.o. za graditeljstvo Jagodnja Donja 89, 23210 Donja Jagodnja</derivirana_varijabla>
  </DomainObject.Predmet.ProtustrankaWithAdress>
  <DomainObject.Predmet.ProtustrankaWithAdressOIB>
    <izvorni_sadrzaj>KAMENI DVORI d.o.o. za graditeljstvo, OIB 06605321000, Jagodnja Donja 89, 23210 Donja Jagodnja</izvorni_sadrzaj>
    <derivirana_varijabla naziv="DomainObject.Predmet.ProtustrankaWithAdressOIB_1">KAMENI DVORI d.o.o. za graditeljstvo, OIB 06605321000, Jagodnja Donja 89, 23210 Donja Jagodnja</derivirana_varijabla>
  </DomainObject.Predmet.ProtustrankaWithAdressOIB>
  <DomainObject.Predmet.ProtustrankaNazivFormated>
    <izvorni_sadrzaj>KAMENI DVORI d.o.o. za graditeljstvo</izvorni_sadrzaj>
    <derivirana_varijabla naziv="DomainObject.Predmet.ProtustrankaNazivFormated_1">KAMENI DVORI d.o.o. za graditeljstvo</derivirana_varijabla>
  </DomainObject.Predmet.ProtustrankaNazivFormated>
  <DomainObject.Predmet.ProtustrankaNazivFormatedOIB>
    <izvorni_sadrzaj>KAMENI DVORI d.o.o. za graditeljstvo, OIB 06605321000</izvorni_sadrzaj>
    <derivirana_varijabla naziv="DomainObject.Predmet.ProtustrankaNazivFormatedOIB_1">KAMENI DVORI d.o.o. za graditeljstvo, OIB 06605321000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DVORI d.o.o. za graditeljstvo</item>
    </izvorni_sadrzaj>
    <derivirana_varijabla naziv="DomainObject.Predmet.ProtuStrankaListFormated_1">
      <item>KAMENI DVORI d.o.o. za graditeljstvo</item>
    </derivirana_varijabla>
  </DomainObject.Predmet.ProtuStrankaListFormated>
  <DomainObject.Predmet.ProtuStrankaListFormatedOIB>
    <izvorni_sadrzaj>
      <item>KAMENI DVORI d.o.o. za graditeljstvo, OIB 06605321000</item>
    </izvorni_sadrzaj>
    <derivirana_varijabla naziv="DomainObject.Predmet.ProtuStrankaListFormatedOIB_1">
      <item>KAMENI DVORI d.o.o. za graditeljstvo, OIB 06605321000</item>
    </derivirana_varijabla>
  </DomainObject.Predmet.ProtuStrankaListFormatedOIB>
  <DomainObject.Predmet.ProtuStrankaListFormatedWithAdress>
    <izvorni_sadrzaj>
      <item>KAMENI DVORI d.o.o. za graditeljstvo, Jagodnja Donja 89, 23210 Donja Jagodnja</item>
    </izvorni_sadrzaj>
    <derivirana_varijabla naziv="DomainObject.Predmet.ProtuStrankaListFormatedWithAdress_1">
      <item>KAMENI DVORI d.o.o. za graditeljstvo, Jagodnja Donja 89, 23210 Donja Jagodnja</item>
    </derivirana_varijabla>
  </DomainObject.Predmet.ProtuStrankaListFormatedWithAdress>
  <DomainObject.Predmet.ProtuStrankaListFormatedWithAdressOIB>
    <izvorni_sadrzaj>
      <item>KAMENI DVORI d.o.o. za graditeljstvo, OIB 06605321000, Jagodnja Donja 89, 23210 Donja Jagodnja</item>
    </izvorni_sadrzaj>
    <derivirana_varijabla naziv="DomainObject.Predmet.ProtuStrankaListFormatedWithAdressOIB_1">
      <item>KAMENI DVORI d.o.o. za graditeljstvo, OIB 06605321000, Jagodnja Donja 89, 23210 Donja Jagodnja</item>
    </derivirana_varijabla>
  </DomainObject.Predmet.ProtuStrankaListFormatedWithAdressOIB>
  <DomainObject.Predmet.ProtuStrankaListNazivFormated>
    <izvorni_sadrzaj>
      <item>KAMENI DVORI d.o.o. za graditeljstvo</item>
    </izvorni_sadrzaj>
    <derivirana_varijabla naziv="DomainObject.Predmet.ProtuStrankaListNazivFormated_1">
      <item>KAMENI DVORI d.o.o. za graditeljstvo</item>
    </derivirana_varijabla>
  </DomainObject.Predmet.ProtuStrankaListNazivFormated>
  <DomainObject.Predmet.ProtuStrankaListNazivFormatedOIB>
    <izvorni_sadrzaj>
      <item>KAMENI DVORI d.o.o. za graditeljstvo, OIB 06605321000</item>
    </izvorni_sadrzaj>
    <derivirana_varijabla naziv="DomainObject.Predmet.ProtuStrankaListNazivFormatedOIB_1">
      <item>KAMENI DVORI d.o.o. za graditeljstvo, OIB 06605321000</item>
    </derivirana_varijabla>
  </DomainObject.Predmet.ProtuStrankaListNazivFormatedOIB>
  <DomainObject.Predmet.OstaliListFormated>
    <izvorni_sadrzaj>
      <item>Mersudin Burkić</item>
    </izvorni_sadrzaj>
    <derivirana_varijabla naziv="DomainObject.Predmet.OstaliListFormated_1">
      <item>Mersudin Burkić</item>
    </derivirana_varijabla>
  </DomainObject.Predmet.OstaliListFormated>
  <DomainObject.Predmet.OstaliListFormatedOIB>
    <izvorni_sadrzaj>
      <item>Mersudin Burkić, OIB 47341383569</item>
    </izvorni_sadrzaj>
    <derivirana_varijabla naziv="DomainObject.Predmet.OstaliListFormatedOIB_1">
      <item>Mersudin Burkić, OIB 47341383569</item>
    </derivirana_varijabla>
  </DomainObject.Predmet.OstaliListFormatedOIB>
  <DomainObject.Predmet.OstaliListFormatedWithAdress>
    <izvorni_sadrzaj>
      <item>Mersudin Burkić</item>
    </izvorni_sadrzaj>
    <derivirana_varijabla naziv="DomainObject.Predmet.OstaliListFormatedWithAdress_1">
      <item>Mersudin Burkić</item>
    </derivirana_varijabla>
  </DomainObject.Predmet.OstaliListFormatedWithAdress>
  <DomainObject.Predmet.OstaliListFormatedWithAdressOIB>
    <izvorni_sadrzaj>
      <item>Mersudin Burkić, OIB 47341383569</item>
    </izvorni_sadrzaj>
    <derivirana_varijabla naziv="DomainObject.Predmet.OstaliListFormatedWithAdressOIB_1">
      <item>Mersudin Burkić, OIB 47341383569</item>
    </derivirana_varijabla>
  </DomainObject.Predmet.OstaliListFormatedWithAdressOIB>
  <DomainObject.Predmet.OstaliListNazivFormated>
    <izvorni_sadrzaj>
      <item>Mersudin Burkić</item>
    </izvorni_sadrzaj>
    <derivirana_varijabla naziv="DomainObject.Predmet.OstaliListNazivFormated_1">
      <item>Mersudin Burkić</item>
    </derivirana_varijabla>
  </DomainObject.Predmet.OstaliListNazivFormated>
  <DomainObject.Predmet.OstaliListNazivFormatedOIB>
    <izvorni_sadrzaj>
      <item>Mersudin Burkić, OIB 47341383569</item>
    </izvorni_sadrzaj>
    <derivirana_varijabla naziv="DomainObject.Predmet.OstaliListNazivFormatedOIB_1">
      <item>Mersudin Burkić, OIB 47341383569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DVORI d.o.o. za graditeljstvo</izvorni_sadrzaj>
    <derivirana_varijabla naziv="DomainObject.Predmet.ProtustrankaIDrugi_1">KAMENI DVORI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DVORI d.o.o. za graditeljstvo, OIB 06605321000, Jagodnja Donja 89, 23210 Donja Jagodnja</izvorni_sadrzaj>
    <derivirana_varijabla naziv="DomainObject.Predmet.ProtustrankaIDrugiAdressOIB_1">KAMENI DVORI d.o.o. za graditeljstvo, OIB 06605321000, Jagodnja Donja 89,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KAMENI DVORI d.o.o. za graditeljstvo</item>
      <item>Mersudin Burkić</item>
    </izvorni_sadrzaj>
    <derivirana_varijabla naziv="DomainObject.Predmet.SudioniciListNaziv_1">
      <item>FINA</item>
      <item>KAMENI DVORI d.o.o. za graditeljstvo</item>
      <item>Mersudin Burkić</item>
    </derivirana_varijabla>
  </DomainObject.Predmet.SudioniciListNaziv>
  <DomainObject.Predmet.SudioniciListAdressOIB>
    <izvorni_sadrzaj>
      <item>FINA, OIB 85821130368</item>
      <item>KAMENI DVORI d.o.o. za graditeljstvo, OIB 06605321000, Jagodnja Donja 89,23210 Donja Jagodnja</item>
      <item>Mersudin Burkić, OIB 47341383569</item>
    </izvorni_sadrzaj>
    <derivirana_varijabla naziv="DomainObject.Predmet.SudioniciListAdressOIB_1">
      <item>FINA, OIB 85821130368</item>
      <item>KAMENI DVORI d.o.o. za graditeljstvo, OIB 06605321000, Jagodnja Donja 89,23210 Donja Jagodnja</item>
      <item>Mersudin Burkić, OIB 47341383569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06605321000</item>
      <item>, OIB 47341383569</item>
    </izvorni_sadrzaj>
    <derivirana_varijabla naziv="DomainObject.Predmet.SudioniciListNazivOIB_1">
      <item>, OIB 85821130368</item>
      <item>, OIB 06605321000</item>
      <item>, OIB 47341383569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1833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2016-04-13T07:41:00Z</dcterms:created>
  <dc:creator>Ardena Bajlo</dc:creator>
  <cp:lastModifiedBy>wsadmin</cp:lastModifiedBy>
  <cp:lastPrinted>2016-04-13T07:09:00Z</cp:lastPrinted>
  <dcterms:modified xmlns:xsi="http://www.w3.org/2001/XMLSchema-instance" xsi:type="dcterms:W3CDTF">2016-04-13T10:38:00Z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