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8a9f" w14:paraId="c558a9f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2A24A9" w:rsidR="006D4610" w:rsidRPr="00974EE9">
            <w:pPr>
              <w:pStyle w:val="VSVerzija"/>
              <w:jc w:val="right"/>
            </w:pPr>
            <w:r>
              <w:t>Poslovni broj: 14 St-189</w:t>
            </w:r>
            <w:r w:rsidR="002A24A9">
              <w:t>9</w:t>
            </w:r>
            <w:r>
              <w:t>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2A24A9" w:rsidRPr="002A24A9">
        <w:t>Vramar jednostavno društvo s ograničenom odgovornošću za usluge, Jakovlje, Krapinska 14, MBS 081101948, OIB 49588622716</w:t>
      </w:r>
      <w:r w:rsidR="005F13BA">
        <w:t xml:space="preserve">, </w:t>
      </w:r>
      <w:r w:rsidR="005F13BA" w:rsidRPr="0041082E">
        <w:t xml:space="preserve">dana </w:t>
      </w:r>
      <w:r w:rsidR="005F13BA">
        <w:t>11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2A24A9" w:rsidRPr="002A24A9">
        <w:t>Mario Vrabec, Jakovlje, Krapinska 14</w:t>
      </w:r>
      <w:r w:rsidR="001774B7">
        <w:t xml:space="preserve">, OIB </w:t>
      </w:r>
      <w:r w:rsidR="008F25C2">
        <w:t>70286289808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0170F6">
        <w:t>9</w:t>
      </w:r>
      <w:r w:rsidR="008F25C2">
        <w:t>9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0170F6">
        <w:t>9</w:t>
      </w:r>
      <w:r w:rsidR="008F25C2">
        <w:t>9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F25C2" w:rsidRPr="008F25C2">
        <w:t>Mario Vrabec, Jakovlje, Krapinska 14, OIB 70286289808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0170F6">
        <w:t>9</w:t>
      </w:r>
      <w:r w:rsidR="00C1619A">
        <w:t>9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F079AA">
        <w:t>9</w:t>
      </w:r>
      <w:r w:rsidR="00C1619A">
        <w:t>9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C1619A" w:rsidRPr="00C1619A">
        <w:t>Mario Vrabec, Jakovlje, Krapinska 14, OIB 70286289808</w:t>
      </w:r>
      <w:r w:rsidR="00172964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A24A9" w:rsidRPr="002A24A9">
        <w:t>Vramar jednostavno društvo s ograničenom odgovornošću za usluge, Jakovlje, Krapinska 14, MBS 081101948, OIB 49588622716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F079AA">
        <w:rPr>
          <w:bCs/>
        </w:rPr>
        <w:t>2</w:t>
      </w:r>
      <w:r w:rsidR="00C1619A">
        <w:rPr>
          <w:bCs/>
        </w:rPr>
        <w:t>8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F079AA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2A24A9" w:rsidRPr="002A24A9">
        <w:t>Vramar jednostavno društvo s ograničenom odgovornošću za usluge, Jakovlje, Krapinska 14, MBS 081101948, OIB 49588622716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F079AA">
        <w:t>96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11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C1619A">
        <w:t>Slavonskom Brodu</w:t>
      </w:r>
      <w:r w:rsidR="0037445A">
        <w:t xml:space="preserve">, a dužnik ima sjedište u </w:t>
      </w:r>
      <w:r w:rsidR="00C1619A">
        <w:t xml:space="preserve">Jakovlju,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11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E54F1A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E54F1A" w:rsidRPr="00E54F1A">
        <w:t>Mario Vrabec, Jakovlje, Krapinska 14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23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189</w:t>
    </w:r>
    <w:r w:rsidR="002A24A9">
      <w:t>9</w:t>
    </w:r>
    <w:r w:rsidR="005F13BA" w:rsidRPr="005F13BA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2964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3E8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24A9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25C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76119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19A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54F1A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17B3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32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32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St-1899/2018</izvorni_sadrzaj>
    <derivirana_varijabla naziv="DomainObject.Predmet.OznakaBroj_1">St-1899/2018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Vramar jednostavno društvo s ograničenom odgovornošću za usluge</izvorni_sadrzaj>
    <derivirana_varijabla naziv="DomainObject.Predmet.ProtustrankaFormated_1">  Vramar jednostavno društvo s ograničenom odgovornošću za usluge</derivirana_varijabla>
  </DomainObject.Predmet.ProtustrankaFormated>
  <DomainObject.Predmet.ProtustrankaFormatedOIB>
    <izvorni_sadrzaj>  Vramar jednostavno društvo s ograničenom odgovornošću za usluge, OIB 49588622716</izvorni_sadrzaj>
    <derivirana_varijabla naziv="DomainObject.Predmet.ProtustrankaFormatedOIB_1">  Vramar jednostavno društvo s ograničenom odgovornošću za usluge, OIB 49588622716</derivirana_varijabla>
  </DomainObject.Predmet.ProtustrankaFormatedOIB>
  <DomainObject.Predmet.ProtustrankaFormatedWithAdress>
    <izvorni_sadrzaj> Vramar jednostavno društvo s ograničenom odgovornošću za usluge, Krapinska 14, 10297 Jakovlje</izvorni_sadrzaj>
    <derivirana_varijabla naziv="DomainObject.Predmet.ProtustrankaFormatedWithAdress_1"> Vramar jednostavno društvo s ograničenom odgovornošću za usluge, Krapinska 14, 10297 Jakovlje</derivirana_varijabla>
  </DomainObject.Predmet.ProtustrankaFormatedWithAdress>
  <DomainObject.Predmet.ProtustrankaFormatedWithAdressOIB>
    <izvorni_sadrzaj> Vramar jednostavno društvo s ograničenom odgovornošću za usluge, OIB 49588622716, Krapinska 14, 10297 Jakovlje</izvorni_sadrzaj>
    <derivirana_varijabla naziv="DomainObject.Predmet.ProtustrankaFormatedWithAdressOIB_1"> Vramar jednostavno društvo s ograničenom odgovornošću za usluge, OIB 49588622716, Krapinska 14, 10297 Jakovlje</derivirana_varijabla>
  </DomainObject.Predmet.ProtustrankaFormatedWithAdressOIB>
  <DomainObject.Predmet.ProtustrankaWithAdress>
    <izvorni_sadrzaj>Vramar jednostavno društvo s ograničenom odgovornošću za usluge Krapinska 14, 10297 Jakovlje</izvorni_sadrzaj>
    <derivirana_varijabla naziv="DomainObject.Predmet.ProtustrankaWithAdress_1">Vramar jednostavno društvo s ograničenom odgovornošću za usluge Krapinska 14, 10297 Jakovlje</derivirana_varijabla>
  </DomainObject.Predmet.ProtustrankaWithAdress>
  <DomainObject.Predmet.ProtustrankaWithAdressOIB>
    <izvorni_sadrzaj>Vramar jednostavno društvo s ograničenom odgovornošću za usluge, OIB 49588622716, Krapinska 14, 10297 Jakovlje</izvorni_sadrzaj>
    <derivirana_varijabla naziv="DomainObject.Predmet.ProtustrankaWithAdressOIB_1">Vramar jednostavno društvo s ograničenom odgovornošću za usluge, OIB 49588622716, Krapinska 14, 10297 Jakovlje</derivirana_varijabla>
  </DomainObject.Predmet.ProtustrankaWithAdressOIB>
  <DomainObject.Predmet.ProtustrankaNazivFormated>
    <izvorni_sadrzaj>Vramar jednostavno društvo s ograničenom odgovornošću za usluge</izvorni_sadrzaj>
    <derivirana_varijabla naziv="DomainObject.Predmet.ProtustrankaNazivFormated_1">Vramar jednostavno društvo s ograničenom odgovornošću za usluge</derivirana_varijabla>
  </DomainObject.Predmet.ProtustrankaNazivFormated>
  <DomainObject.Predmet.ProtustrankaNazivFormatedOIB>
    <izvorni_sadrzaj>Vramar jednostavno društvo s ograničenom odgovornošću za usluge, OIB 49588622716</izvorni_sadrzaj>
    <derivirana_varijabla naziv="DomainObject.Predmet.ProtustrankaNazivFormatedOIB_1">Vramar jednostavno društvo s ograničenom odgovornošću za usluge, OIB 49588622716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Vramar jednostavno društvo s ograničenom odgovornošću za usluge</item>
    </izvorni_sadrzaj>
    <derivirana_varijabla naziv="DomainObject.Predmet.ProtuStrankaListFormated_1">
      <item>Vramar jednostavno društvo s ograničenom odgovornošću za usluge</item>
    </derivirana_varijabla>
  </DomainObject.Predmet.ProtuStrankaListFormated>
  <DomainObject.Predmet.ProtuStrankaListFormatedOIB>
    <izvorni_sadrzaj>
      <item>Vramar jednostavno društvo s ograničenom odgovornošću za usluge, OIB 49588622716</item>
    </izvorni_sadrzaj>
    <derivirana_varijabla naziv="DomainObject.Predmet.ProtuStrankaListFormatedOIB_1">
      <item>Vramar jednostavno društvo s ograničenom odgovornošću za usluge, OIB 49588622716</item>
    </derivirana_varijabla>
  </DomainObject.Predmet.ProtuStrankaListFormatedOIB>
  <DomainObject.Predmet.ProtuStrankaListFormatedWithAdress>
    <izvorni_sadrzaj>
      <item>Vramar jednostavno društvo s ograničenom odgovornošću za usluge, Krapinska 14, 10297 Jakovlje</item>
    </izvorni_sadrzaj>
    <derivirana_varijabla naziv="DomainObject.Predmet.ProtuStrankaListFormatedWithAdress_1">
      <item>Vramar jednostavno društvo s ograničenom odgovornošću za usluge, Krapinska 14, 10297 Jakovlje</item>
    </derivirana_varijabla>
  </DomainObject.Predmet.ProtuStrankaListFormatedWithAdress>
  <DomainObject.Predmet.ProtuStrankaListFormatedWithAdressOIB>
    <izvorni_sadrzaj>
      <item>Vramar jednostavno društvo s ograničenom odgovornošću za usluge, OIB 49588622716, Krapinska 14, 10297 Jakovlje</item>
    </izvorni_sadrzaj>
    <derivirana_varijabla naziv="DomainObject.Predmet.ProtuStrankaListFormatedWithAdressOIB_1">
      <item>Vramar jednostavno društvo s ograničenom odgovornošću za usluge, OIB 49588622716, Krapinska 14, 10297 Jakovlje</item>
    </derivirana_varijabla>
  </DomainObject.Predmet.ProtuStrankaListFormatedWithAdressOIB>
  <DomainObject.Predmet.ProtuStrankaListNazivFormated>
    <izvorni_sadrzaj>
      <item>Vramar jednostavno društvo s ograničenom odgovornošću za usluge</item>
    </izvorni_sadrzaj>
    <derivirana_varijabla naziv="DomainObject.Predmet.ProtuStrankaListNazivFormated_1">
      <item>Vramar jednostavno društvo s ograničenom odgovornošću za usluge</item>
    </derivirana_varijabla>
  </DomainObject.Predmet.ProtuStrankaListNazivFormated>
  <DomainObject.Predmet.ProtuStrankaListNazivFormatedOIB>
    <izvorni_sadrzaj>
      <item>Vramar jednostavno društvo s ograničenom odgovornošću za usluge, OIB 49588622716</item>
    </izvorni_sadrzaj>
    <derivirana_varijabla naziv="DomainObject.Predmet.ProtuStrankaListNazivFormatedOIB_1">
      <item>Vramar jednostavno društvo s ograničenom odgovornošću za usluge, OIB 49588622716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Vramar jednostavno društvo s ograničenom odgovornošću za usluge</izvorni_sadrzaj>
    <derivirana_varijabla naziv="DomainObject.Predmet.ProtustrankaIDrugi_1">Vramar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Vramar jednostavno društvo s ograničenom odgovornošću za usluge, OIB 49588622716, Krapinska 14, 10297 Jakovlje</izvorni_sadrzaj>
    <derivirana_varijabla naziv="DomainObject.Predmet.ProtustrankaIDrugiAdressOIB_1">Vramar jednostavno društvo s ograničenom odgovornošću za usluge, OIB 49588622716, Krapinska 14,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Vramar jednostavno društvo s ograničenom odgovornošću za usluge</item>
      <item>FINA Regionalni centar Zagreb</item>
    </izvorni_sadrzaj>
    <derivirana_varijabla naziv="DomainObject.Predmet.SudioniciListNaziv_1">
      <item>Vramar jednostavno društvo s ograničenom odgovornošću za usluge</item>
      <item>FINA Regionalni centar Zagreb</item>
    </derivirana_varijabla>
  </DomainObject.Predmet.SudioniciListNaziv>
  <DomainObject.Predmet.SudioniciListAdressOIB>
    <izvorni_sadrzaj>
      <item>Vramar jednostavno društvo s ograničenom odgovornošću za usluge, OIB 49588622716, Krapinska 14,10297 Jakovlje</item>
      <item>FINA Regionalni centar Zagreb, OIB 85821130368, Trg svibanjskih žrtava 1995. br. 1,10000 Zagreb</item>
    </izvorni_sadrzaj>
    <derivirana_varijabla naziv="DomainObject.Predmet.SudioniciListAdressOIB_1">
      <item>Vramar jednostavno društvo s ograničenom odgovornošću za usluge, OIB 49588622716, Krapinska 14,10297 Jakovlje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49588622716</item>
      <item>, OIB 85821130368</item>
    </izvorni_sadrzaj>
    <derivirana_varijabla naziv="DomainObject.Predmet.SudioniciListNazivOIB_1">
      <item>, OIB 49588622716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St-1899/2018-4</izvorni_sadrzaj>
    <derivirana_varijabla naziv="DomainObject.PredzadnjaOdlukaIzPredmeta.Oznaka_1">St-1899/2018-4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7A3CA-7DBB-4D77-B52C-4CFA2587F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4045</properties:Characters>
  <properties:Lines>106</properties:Lines>
  <properties:Paragraphs>35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2019-01-11T10:36:00Z</dcterms:modified>
  <cp:revision>49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