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60d92" w14:paraId="2c60d92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C313B6">
        <w:rPr>
          <w:rStyle w:val="Strong"/>
          <w:b w:val="false"/>
        </w:rPr>
        <w:t xml:space="preserve">9 </w:t>
      </w:r>
      <w:r w:rsidRPr="00EA5AA8">
        <w:rPr>
          <w:rStyle w:val="Strong"/>
          <w:b w:val="false"/>
        </w:rPr>
        <w:t>St</w:t>
      </w:r>
      <w:r w:rsidR="00EA1A0E">
        <w:rPr>
          <w:rStyle w:val="Strong"/>
          <w:b w:val="false"/>
        </w:rPr>
        <w:t>-</w:t>
      </w:r>
      <w:r w:rsidR="00E95E66">
        <w:rPr>
          <w:rStyle w:val="Strong"/>
          <w:b w:val="false"/>
        </w:rPr>
        <w:t>3</w:t>
      </w:r>
      <w:r w:rsidR="009246BE">
        <w:rPr>
          <w:rStyle w:val="Strong"/>
          <w:b w:val="false"/>
        </w:rPr>
        <w:t>39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</w:t>
      </w:r>
      <w:r w:rsidR="006B4EA2">
        <w:rPr>
          <w:rStyle w:val="Strong"/>
          <w:b w:val="false"/>
        </w:rPr>
        <w:t>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2D6259">
        <w:t>Jadran</w:t>
      </w:r>
      <w:r w:rsidR="00851066">
        <w:t>k</w:t>
      </w:r>
      <w:r w:rsidR="002D6259">
        <w:t>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B1350F">
        <w:t>Osijek</w:t>
      </w:r>
      <w:r w:rsidR="00F564E3">
        <w:t>,</w:t>
      </w:r>
      <w:r w:rsidR="00EA1A0E">
        <w:t xml:space="preserve"> Podružnica </w:t>
      </w:r>
      <w:r w:rsidR="00B1350F">
        <w:t>Osijek</w:t>
      </w:r>
      <w:r w:rsidR="00EA1A0E">
        <w:t xml:space="preserve">, </w:t>
      </w:r>
      <w:r w:rsidR="00B1350F">
        <w:t>L. Jagera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29024F">
        <w:t xml:space="preserve"> Harena jednostavno društvo s ograničenom odgovornošću za proizvodnju, trgovinu i usluge, Osijek, Banjalučka 96</w:t>
      </w:r>
      <w:r w:rsidR="00252608">
        <w:t xml:space="preserve">, </w:t>
      </w:r>
      <w:r w:rsidR="006C0D04">
        <w:t>MBS</w:t>
      </w:r>
      <w:r w:rsidR="006152FF">
        <w:t xml:space="preserve">: </w:t>
      </w:r>
      <w:r w:rsidR="008D1494">
        <w:t>0</w:t>
      </w:r>
      <w:r w:rsidR="00B1350F">
        <w:t>30</w:t>
      </w:r>
      <w:r w:rsidR="0029024F">
        <w:t>127077</w:t>
      </w:r>
      <w:r w:rsidR="006152FF">
        <w:t xml:space="preserve">, OIB: </w:t>
      </w:r>
      <w:r w:rsidR="0029024F">
        <w:t>61204038545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6C0D04">
        <w:t>1</w:t>
      </w:r>
      <w:r w:rsidR="0029024F">
        <w:t>7</w:t>
      </w:r>
      <w:r w:rsidR="00AD1FF3">
        <w:t>.</w:t>
      </w:r>
      <w:r w:rsidR="00BB3D58">
        <w:t xml:space="preserve">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29024F">
        <w:t>Harena jednostavno društvo s ograničenom odgovornošću za proizvodnju, trgovinu i usluge, Osijek, Banjalučka 96, MBS: 030127077, OIB: 61204038545</w:t>
      </w:r>
      <w:r w:rsidR="0024756E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686E58">
        <w:t xml:space="preserve"> </w:t>
      </w:r>
      <w:r w:rsidR="0029024F">
        <w:t>29</w:t>
      </w:r>
      <w:r w:rsidR="00686E58">
        <w:t>.</w:t>
      </w:r>
      <w:r w:rsidR="0029024F">
        <w:t>191,65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29024F">
        <w:t>Zvonimir Hromatko</w:t>
      </w:r>
      <w:r w:rsidR="0088119E">
        <w:t xml:space="preserve">, </w:t>
      </w:r>
      <w:r w:rsidR="0029024F">
        <w:t>Osijek</w:t>
      </w:r>
      <w:r w:rsidR="00252608">
        <w:t xml:space="preserve">, </w:t>
      </w:r>
      <w:r w:rsidR="0029024F">
        <w:t>Banjalučka 96</w:t>
      </w:r>
      <w:r w:rsidR="00F24C96">
        <w:t>,</w:t>
      </w:r>
      <w:r w:rsidR="004E4352">
        <w:t xml:space="preserve"> </w:t>
      </w:r>
      <w:r w:rsidR="006C0D04">
        <w:t xml:space="preserve">OIB: </w:t>
      </w:r>
      <w:r w:rsidR="0029024F">
        <w:t>34101894382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9246BE">
        <w:t>339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817CBD">
        <w:t>1</w:t>
      </w:r>
      <w:r w:rsidR="0029024F">
        <w:t>7</w:t>
      </w:r>
      <w:r w:rsidR="0033230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2D6259" w:rsidP="00EB5E1B" w:rsidR="008B0E56">
      <w:pPr>
        <w:ind w:left="6372"/>
        <w:jc w:val="both"/>
        <w:rPr>
          <w:bCs/>
        </w:rPr>
      </w:pPr>
      <w:r>
        <w:rPr>
          <w:bCs/>
        </w:rPr>
        <w:t xml:space="preserve">            SUDAC</w:t>
      </w:r>
    </w:p>
    <w:p w:rsidRDefault="002D6259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EB5E1B">
        <w:rPr>
          <w:bCs/>
        </w:rPr>
        <w:t xml:space="preserve"> </w:t>
      </w:r>
      <w:r>
        <w:rPr>
          <w:bCs/>
        </w:rPr>
        <w:t>Jadranka Pajur Vranješ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29024F">
        <w:t>15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7CF0" w:rsidR="008B7CF0">
      <w:r>
        <w:separator/>
      </w:r>
    </w:p>
  </w:endnote>
  <w:endnote w:id="0" w:type="continuationSeparator">
    <w:p w:rsidRDefault="008B7CF0" w:rsidR="008B7C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7CF0" w:rsidR="008B7CF0">
      <w:r>
        <w:separator/>
      </w:r>
    </w:p>
  </w:footnote>
  <w:footnote w:id="0" w:type="continuationSeparator">
    <w:p w:rsidRDefault="008B7CF0" w:rsidR="008B7C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CF0" w:rsidP="001B70D9" w:rsidR="008B7CF0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8B7CF0" w:rsidR="008B7CF0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CC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23E94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70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09DD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283"/>
    <w:rsid w:val="00237412"/>
    <w:rsid w:val="00243721"/>
    <w:rsid w:val="002445AB"/>
    <w:rsid w:val="0024756E"/>
    <w:rsid w:val="0025000D"/>
    <w:rsid w:val="00252608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9024F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6259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4963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2302"/>
    <w:rsid w:val="00333355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352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5347"/>
    <w:rsid w:val="00556098"/>
    <w:rsid w:val="00556B4B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2ABB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237C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86E58"/>
    <w:rsid w:val="006906BB"/>
    <w:rsid w:val="0069656A"/>
    <w:rsid w:val="006A11E9"/>
    <w:rsid w:val="006A6EBE"/>
    <w:rsid w:val="006B2725"/>
    <w:rsid w:val="006B29B9"/>
    <w:rsid w:val="006B2D9D"/>
    <w:rsid w:val="006B346E"/>
    <w:rsid w:val="006B4EA2"/>
    <w:rsid w:val="006B4F4E"/>
    <w:rsid w:val="006B5168"/>
    <w:rsid w:val="006B51E5"/>
    <w:rsid w:val="006C0D04"/>
    <w:rsid w:val="006C36CE"/>
    <w:rsid w:val="006C4FDF"/>
    <w:rsid w:val="006F5962"/>
    <w:rsid w:val="007050C3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119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51DF"/>
    <w:rsid w:val="00806BE6"/>
    <w:rsid w:val="00812FD6"/>
    <w:rsid w:val="00817C66"/>
    <w:rsid w:val="00817CBD"/>
    <w:rsid w:val="00823E3F"/>
    <w:rsid w:val="00830B98"/>
    <w:rsid w:val="00834492"/>
    <w:rsid w:val="00836CE2"/>
    <w:rsid w:val="0083720F"/>
    <w:rsid w:val="00837E4A"/>
    <w:rsid w:val="0084069A"/>
    <w:rsid w:val="008502F3"/>
    <w:rsid w:val="00851066"/>
    <w:rsid w:val="00855A65"/>
    <w:rsid w:val="00860129"/>
    <w:rsid w:val="00867612"/>
    <w:rsid w:val="00875548"/>
    <w:rsid w:val="0088119E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B7CF0"/>
    <w:rsid w:val="008C0374"/>
    <w:rsid w:val="008C1EC2"/>
    <w:rsid w:val="008C7029"/>
    <w:rsid w:val="008D1494"/>
    <w:rsid w:val="008E7CE7"/>
    <w:rsid w:val="008F1B6B"/>
    <w:rsid w:val="00901EF5"/>
    <w:rsid w:val="00902EC7"/>
    <w:rsid w:val="00904106"/>
    <w:rsid w:val="009111A9"/>
    <w:rsid w:val="00912CF5"/>
    <w:rsid w:val="00913F6B"/>
    <w:rsid w:val="00914206"/>
    <w:rsid w:val="00914F33"/>
    <w:rsid w:val="00917472"/>
    <w:rsid w:val="009246BE"/>
    <w:rsid w:val="00925E3A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2262"/>
    <w:rsid w:val="009763D8"/>
    <w:rsid w:val="009767F2"/>
    <w:rsid w:val="00980E4D"/>
    <w:rsid w:val="00984203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48BE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1FF3"/>
    <w:rsid w:val="00AD251E"/>
    <w:rsid w:val="00AD5E2A"/>
    <w:rsid w:val="00AE3893"/>
    <w:rsid w:val="00AF7CD6"/>
    <w:rsid w:val="00B00E40"/>
    <w:rsid w:val="00B01F02"/>
    <w:rsid w:val="00B1350F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313B6"/>
    <w:rsid w:val="00C36AFE"/>
    <w:rsid w:val="00C43CDA"/>
    <w:rsid w:val="00C51B2A"/>
    <w:rsid w:val="00C56925"/>
    <w:rsid w:val="00C66216"/>
    <w:rsid w:val="00C75AC9"/>
    <w:rsid w:val="00C81263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1F1"/>
    <w:rsid w:val="00DA2EA6"/>
    <w:rsid w:val="00DA3A13"/>
    <w:rsid w:val="00DA3DF6"/>
    <w:rsid w:val="00DA4636"/>
    <w:rsid w:val="00DB4D59"/>
    <w:rsid w:val="00DD6682"/>
    <w:rsid w:val="00DD6F2A"/>
    <w:rsid w:val="00DE1523"/>
    <w:rsid w:val="00DE5F69"/>
    <w:rsid w:val="00DF6C75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5E66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B7895"/>
    <w:rsid w:val="00EC0019"/>
    <w:rsid w:val="00EC0250"/>
    <w:rsid w:val="00EC15D1"/>
    <w:rsid w:val="00EC4FCA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24C96"/>
    <w:rsid w:val="00F35D89"/>
    <w:rsid w:val="00F40F1F"/>
    <w:rsid w:val="00F436B6"/>
    <w:rsid w:val="00F46306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3333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33335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33335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335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335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3333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33335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33335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335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335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St-339/2017</izvorni_sadrzaj>
    <derivirana_varijabla naziv="DomainObject.Predmet.OznakaBroj_1">St-339/2017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Harena jednostavno društvo s ograničenom odgovornošću za proizvodnju, trgovinu  i usluge</izvorni_sadrzaj>
    <derivirana_varijabla naziv="DomainObject.Predmet.ProtustrankaFormated_1">  Harena jednostavno društvo s ograničenom odgovornošću za proizvodnju, trgovinu  i usluge</derivirana_varijabla>
  </DomainObject.Predmet.ProtustrankaFormated>
  <DomainObject.Predmet.ProtustrankaFormatedOIB>
    <izvorni_sadrzaj>  Harena jednostavno društvo s ograničenom odgovornošću za proizvodnju, trgovinu  i usluge, OIB 61204038545</izvorni_sadrzaj>
    <derivirana_varijabla naziv="DomainObject.Predmet.ProtustrankaFormatedOIB_1">  Harena jednostavno društvo s ograničenom odgovornošću za proizvodnju, trgovinu  i usluge, OIB 61204038545</derivirana_varijabla>
  </DomainObject.Predmet.ProtustrankaFormatedOIB>
  <DomainObject.Predmet.ProtustrankaFormatedWithAdress>
    <izvorni_sadrzaj> Harena jednostavno društvo s ograničenom odgovornošću za proizvodnju, trgovinu  i usluge, Banjalučka 96, 31000 Osijek</izvorni_sadrzaj>
    <derivirana_varijabla naziv="DomainObject.Predmet.ProtustrankaFormatedWithAdress_1"> Harena jednostavno društvo s ograničenom odgovornošću za proizvodnju, trgovinu  i usluge, Banjalučka 96, 31000 Osijek</derivirana_varijabla>
  </DomainObject.Predmet.ProtustrankaFormatedWithAdress>
  <DomainObject.Predmet.ProtustrankaFormatedWithAdressOIB>
    <izvorni_sadrzaj> Harena jednostavno društvo s ograničenom odgovornošću za proizvodnju, trgovinu  i usluge, OIB 61204038545, Banjalučka 96, 31000 Osijek</izvorni_sadrzaj>
    <derivirana_varijabla naziv="DomainObject.Predmet.ProtustrankaFormatedWithAdressOIB_1"> Harena jednostavno društvo s ograničenom odgovornošću za proizvodnju, trgovinu  i usluge, OIB 61204038545, Banjalučka 96, 31000 Osijek</derivirana_varijabla>
  </DomainObject.Predmet.ProtustrankaFormatedWithAdressOIB>
  <DomainObject.Predmet.ProtustrankaWithAdress>
    <izvorni_sadrzaj>Harena jednostavno društvo s ograničenom odgovornošću za proizvodnju, trgovinu  i usluge Banjalučka 96, 31000 Osijek</izvorni_sadrzaj>
    <derivirana_varijabla naziv="DomainObject.Predmet.ProtustrankaWithAdress_1">Harena jednostavno društvo s ograničenom odgovornošću za proizvodnju, trgovinu  i usluge Banjalučka 96, 31000 Osijek</derivirana_varijabla>
  </DomainObject.Predmet.ProtustrankaWithAdress>
  <DomainObject.Predmet.ProtustrankaWithAdressOIB>
    <izvorni_sadrzaj>Harena jednostavno društvo s ograničenom odgovornošću za proizvodnju, trgovinu  i usluge, OIB 61204038545, Banjalučka 96, 31000 Osijek</izvorni_sadrzaj>
    <derivirana_varijabla naziv="DomainObject.Predmet.ProtustrankaWithAdressOIB_1">Harena jednostavno društvo s ograničenom odgovornošću za proizvodnju, trgovinu  i usluge, OIB 61204038545, Banjalučka 96, 31000 Osijek</derivirana_varijabla>
  </DomainObject.Predmet.ProtustrankaWithAdressOIB>
  <DomainObject.Predmet.ProtustrankaNazivFormated>
    <izvorni_sadrzaj>Harena jednostavno društvo s ograničenom odgovornošću za proizvodnju, trgovinu  i usluge</izvorni_sadrzaj>
    <derivirana_varijabla naziv="DomainObject.Predmet.ProtustrankaNazivFormated_1">Harena jednostavno društvo s ograničenom odgovornošću za proizvodnju, trgovinu  i usluge</derivirana_varijabla>
  </DomainObject.Predmet.ProtustrankaNazivFormated>
  <DomainObject.Predmet.ProtustrankaNazivFormatedOIB>
    <izvorni_sadrzaj>Harena jednostavno društvo s ograničenom odgovornošću za proizvodnju, trgovinu  i usluge, OIB 61204038545</izvorni_sadrzaj>
    <derivirana_varijabla naziv="DomainObject.Predmet.ProtustrankaNazivFormatedOIB_1">Harena jednostavno društvo s ograničenom odgovornošću za proizvodnju, trgovinu  i usluge, OIB 61204038545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Harena jednostavno društvo s ograničenom odgovornošću za proizvodnju, trgovinu  i usluge</item>
    </izvorni_sadrzaj>
    <derivirana_varijabla naziv="DomainObject.Predmet.ProtuStrankaListFormated_1">
      <item>Harena jednostavno društvo s ograničenom odgovornošću za proizvodnju, trgovinu  i usluge</item>
    </derivirana_varijabla>
  </DomainObject.Predmet.ProtuStrankaListFormated>
  <DomainObject.Predmet.ProtuStrankaListFormatedOIB>
    <izvorni_sadrzaj>
      <item>Harena jednostavno društvo s ograničenom odgovornošću za proizvodnju, trgovinu  i usluge, OIB 61204038545</item>
    </izvorni_sadrzaj>
    <derivirana_varijabla naziv="DomainObject.Predmet.ProtuStrankaListFormatedOIB_1">
      <item>Harena jednostavno društvo s ograničenom odgovornošću za proizvodnju, trgovinu  i usluge, OIB 61204038545</item>
    </derivirana_varijabla>
  </DomainObject.Predmet.ProtuStrankaListFormatedOIB>
  <DomainObject.Predmet.ProtuStrankaListFormatedWithAdress>
    <izvorni_sadrzaj>
      <item>Harena jednostavno društvo s ograničenom odgovornošću za proizvodnju, trgovinu  i usluge, Banjalučka 96, 31000 Osijek</item>
    </izvorni_sadrzaj>
    <derivirana_varijabla naziv="DomainObject.Predmet.ProtuStrankaListFormatedWithAdress_1">
      <item>Harena jednostavno društvo s ograničenom odgovornošću za proizvodnju, trgovinu  i usluge, Banjalučka 96, 31000 Osijek</item>
    </derivirana_varijabla>
  </DomainObject.Predmet.ProtuStrankaListFormatedWithAdress>
  <DomainObject.Predmet.ProtuStrankaListFormatedWithAdressOIB>
    <izvorni_sadrzaj>
      <item>Harena jednostavno društvo s ograničenom odgovornošću za proizvodnju, trgovinu  i usluge, OIB 61204038545, Banjalučka 96, 31000 Osijek</item>
    </izvorni_sadrzaj>
    <derivirana_varijabla naziv="DomainObject.Predmet.ProtuStrankaListFormatedWithAdressOIB_1">
      <item>Harena jednostavno društvo s ograničenom odgovornošću za proizvodnju, trgovinu  i usluge, OIB 61204038545, Banjalučka 96, 31000 Osijek</item>
    </derivirana_varijabla>
  </DomainObject.Predmet.ProtuStrankaListFormatedWithAdressOIB>
  <DomainObject.Predmet.ProtuStrankaListNazivFormated>
    <izvorni_sadrzaj>
      <item>Harena jednostavno društvo s ograničenom odgovornošću za proizvodnju, trgovinu  i usluge</item>
    </izvorni_sadrzaj>
    <derivirana_varijabla naziv="DomainObject.Predmet.ProtuStrankaListNazivFormated_1">
      <item>Harena jednostavno društvo s ograničenom odgovornošću za proizvodnju, trgovinu  i usluge</item>
    </derivirana_varijabla>
  </DomainObject.Predmet.ProtuStrankaListNazivFormated>
  <DomainObject.Predmet.ProtuStrankaListNazivFormatedOIB>
    <izvorni_sadrzaj>
      <item>Harena jednostavno društvo s ograničenom odgovornošću za proizvodnju, trgovinu  i usluge, OIB 61204038545</item>
    </izvorni_sadrzaj>
    <derivirana_varijabla naziv="DomainObject.Predmet.ProtuStrankaListNazivFormatedOIB_1">
      <item>Harena jednostavno društvo s ograničenom odgovornošću za proizvodnju, trgovinu  i usluge, OIB 61204038545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Harena jednostavno društvo s ograničenom odgovornošću za proizvodnju, trgovinu  i usluge</izvorni_sadrzaj>
    <derivirana_varijabla naziv="DomainObject.Predmet.ProtustrankaIDrugi_1">Harena jednostavno društvo s ograničenom odgovornošću za proizvodnju, trgovinu 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Harena jednostavno društvo s ograničenom odgovornošću za proizvodnju, trgovinu  i usluge, OIB 61204038545, Banjalučka 96, 31000 Osijek</izvorni_sadrzaj>
    <derivirana_varijabla naziv="DomainObject.Predmet.ProtustrankaIDrugiAdressOIB_1">Harena jednostavno društvo s ograničenom odgovornošću za proizvodnju, trgovinu  i usluge, OIB 61204038545, Banjalučka 96,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Harena jednostavno društvo s ograničenom odgovornošću za proizvodnju, trgovinu  i usluge</item>
    </izvorni_sadrzaj>
    <derivirana_varijabla naziv="DomainObject.Predmet.SudioniciListNaziv_1">
      <item>FINA RC OSIJEK</item>
      <item>Harena jednostavno društvo s ograničenom odgovornošću za proizvodnju, trgovinu  i usluge</item>
    </derivirana_varijabla>
  </DomainObject.Predmet.SudioniciListNaziv>
  <DomainObject.Predmet.SudioniciListAdressOIB>
    <izvorni_sadrzaj>
      <item>FINA RC OSIJEK, OIB 85821130368</item>
      <item>Harena jednostavno društvo s ograničenom odgovornošću za proizvodnju, trgovinu  i usluge, OIB 61204038545, Banjalučka 96,31000 Osijek</item>
    </izvorni_sadrzaj>
    <derivirana_varijabla naziv="DomainObject.Predmet.SudioniciListAdressOIB_1">
      <item>FINA RC OSIJEK, OIB 85821130368</item>
      <item>Harena jednostavno društvo s ograničenom odgovornošću za proizvodnju, trgovinu  i usluge, OIB 61204038545, Banjalučka 96,31000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61204038545</item>
    </izvorni_sadrzaj>
    <derivirana_varijabla naziv="DomainObject.Predmet.SudioniciListNazivOIB_1">
      <item>, OIB 85821130368</item>
      <item>, OIB 61204038545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14027A-EE8E-4766-AF72-8D24D35D7D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394</properties:Words>
  <properties:Characters>2186</properties:Characters>
  <properties:Lines>51</properties:Lines>
  <properties:Paragraphs>16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2017-02-17T11:02:00Z</dcterms:created>
  <dc:creator>Korisnik</dc:creator>
  <cp:lastModifiedBy>Maja Videnović</cp:lastModifiedBy>
  <cp:lastPrinted>2017-02-13T06:38:00Z</cp:lastPrinted>
  <dcterms:modified xmlns:xsi="http://www.w3.org/2001/XMLSchema-instance" xsi:type="dcterms:W3CDTF">2017-02-17T11:07:00Z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