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ac4d" w14:paraId="79fac4d" w:rsidRDefault="006C6CE1" w:rsidP="000C0148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 w:rsidR="000C0148">
        <w:rPr>
          <w:rFonts w:cs="Times New Roman" w:eastAsia="Times New Roman"/>
          <w:szCs w:val="24"/>
          <w:lang w:eastAsia="hr-HR"/>
        </w:rPr>
        <w:t>M. V. M. ADRIA d.</w:t>
      </w:r>
      <w:r w:rsidR="00B454D6">
        <w:rPr>
          <w:rFonts w:cs="Times New Roman" w:eastAsia="Times New Roman"/>
          <w:szCs w:val="24"/>
          <w:lang w:eastAsia="hr-HR"/>
        </w:rPr>
        <w:t xml:space="preserve"> </w:t>
      </w:r>
      <w:r w:rsidR="000C0148">
        <w:rPr>
          <w:rFonts w:cs="Times New Roman" w:eastAsia="Times New Roman"/>
          <w:szCs w:val="24"/>
          <w:lang w:eastAsia="hr-HR"/>
        </w:rPr>
        <w:t>o.</w:t>
      </w:r>
      <w:r w:rsidR="00B454D6">
        <w:rPr>
          <w:rFonts w:cs="Times New Roman" w:eastAsia="Times New Roman"/>
          <w:szCs w:val="24"/>
          <w:lang w:eastAsia="hr-HR"/>
        </w:rPr>
        <w:t xml:space="preserve"> </w:t>
      </w:r>
      <w:r w:rsidR="000C0148">
        <w:rPr>
          <w:rFonts w:cs="Times New Roman" w:eastAsia="Times New Roman"/>
          <w:szCs w:val="24"/>
          <w:lang w:eastAsia="hr-HR"/>
        </w:rPr>
        <w:t>o. Poreč, Kate Pejnović 7,</w:t>
      </w:r>
      <w:r>
        <w:rPr>
          <w:rFonts w:cs="Times New Roman" w:eastAsia="Times New Roman"/>
          <w:szCs w:val="24"/>
          <w:lang w:eastAsia="hr-HR"/>
        </w:rPr>
        <w:t xml:space="preserve"> OIB </w:t>
      </w:r>
      <w:r w:rsidR="000C0148">
        <w:rPr>
          <w:rFonts w:cs="Times New Roman" w:eastAsia="Times New Roman"/>
          <w:szCs w:val="24"/>
          <w:lang w:eastAsia="hr-HR"/>
        </w:rPr>
        <w:t>84054248928</w:t>
      </w:r>
      <w:r w:rsidR="0026412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0C0148" w:rsidRPr="000C0148">
        <w:rPr>
          <w:rFonts w:cs="Times New Roman" w:eastAsia="Times New Roman"/>
          <w:szCs w:val="24"/>
          <w:lang w:eastAsia="hr-HR"/>
        </w:rPr>
        <w:t>080569288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870562">
        <w:rPr>
          <w:rFonts w:cs="Times New Roman" w:eastAsia="Times New Roman"/>
          <w:szCs w:val="24"/>
          <w:lang w:eastAsia="hr-HR"/>
        </w:rPr>
        <w:t>30</w:t>
      </w:r>
      <w:r w:rsidR="000C0148">
        <w:rPr>
          <w:rFonts w:cs="Times New Roman" w:eastAsia="Times New Roman"/>
          <w:szCs w:val="24"/>
          <w:lang w:eastAsia="hr-HR"/>
        </w:rPr>
        <w:t>. kolovoza</w:t>
      </w:r>
      <w:r w:rsidR="00E726A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15070">
        <w:rPr>
          <w:rFonts w:cs="Times New Roman" w:eastAsia="Times New Roman"/>
          <w:szCs w:val="24"/>
          <w:lang w:eastAsia="hr-HR"/>
        </w:rPr>
        <w:t>M. V. M. ADRIA d.</w:t>
      </w:r>
      <w:r w:rsidR="00B454D6">
        <w:rPr>
          <w:rFonts w:cs="Times New Roman" w:eastAsia="Times New Roman"/>
          <w:szCs w:val="24"/>
          <w:lang w:eastAsia="hr-HR"/>
        </w:rPr>
        <w:t xml:space="preserve"> </w:t>
      </w:r>
      <w:r w:rsidR="00215070">
        <w:rPr>
          <w:rFonts w:cs="Times New Roman" w:eastAsia="Times New Roman"/>
          <w:szCs w:val="24"/>
          <w:lang w:eastAsia="hr-HR"/>
        </w:rPr>
        <w:t>o.</w:t>
      </w:r>
      <w:r w:rsidR="00B454D6">
        <w:rPr>
          <w:rFonts w:cs="Times New Roman" w:eastAsia="Times New Roman"/>
          <w:szCs w:val="24"/>
          <w:lang w:eastAsia="hr-HR"/>
        </w:rPr>
        <w:t xml:space="preserve"> </w:t>
      </w:r>
      <w:r w:rsidR="00215070">
        <w:rPr>
          <w:rFonts w:cs="Times New Roman" w:eastAsia="Times New Roman"/>
          <w:szCs w:val="24"/>
          <w:lang w:eastAsia="hr-HR"/>
        </w:rPr>
        <w:t xml:space="preserve">o. Poreč, Kate Pejnović 7, OIB 84054248928, MBS </w:t>
      </w:r>
      <w:r w:rsidR="00215070" w:rsidRPr="000C0148">
        <w:rPr>
          <w:rFonts w:cs="Times New Roman" w:eastAsia="Times New Roman"/>
          <w:szCs w:val="24"/>
          <w:lang w:eastAsia="hr-HR"/>
        </w:rPr>
        <w:t>080569288</w:t>
      </w:r>
      <w:r w:rsidR="00926E92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</w:t>
      </w:r>
      <w:r w:rsidRPr="001956FD">
        <w:rPr>
          <w:rFonts w:cs="Times New Roman" w:eastAsia="Times New Roman"/>
          <w:szCs w:val="24"/>
          <w:lang w:eastAsia="hr-HR"/>
        </w:rPr>
        <w:t xml:space="preserve">dan </w:t>
      </w:r>
      <w:r w:rsidR="00215070">
        <w:rPr>
          <w:rFonts w:cs="Times New Roman" w:eastAsia="Times New Roman"/>
          <w:szCs w:val="24"/>
          <w:lang w:eastAsia="hr-HR"/>
        </w:rPr>
        <w:t>11</w:t>
      </w:r>
      <w:r w:rsidRPr="001956FD">
        <w:rPr>
          <w:rFonts w:cs="Times New Roman" w:eastAsia="Times New Roman"/>
          <w:szCs w:val="24"/>
          <w:lang w:eastAsia="hr-HR"/>
        </w:rPr>
        <w:t xml:space="preserve">. </w:t>
      </w:r>
      <w:r w:rsidR="00215070">
        <w:rPr>
          <w:rFonts w:cs="Times New Roman" w:eastAsia="Times New Roman"/>
          <w:szCs w:val="24"/>
          <w:lang w:eastAsia="hr-HR"/>
        </w:rPr>
        <w:t>srpnja</w:t>
      </w:r>
      <w:r w:rsidRPr="001956FD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956FD">
        <w:rPr>
          <w:szCs w:val="24"/>
        </w:rPr>
        <w:t xml:space="preserve">dan </w:t>
      </w:r>
      <w:r w:rsidR="00294534">
        <w:rPr>
          <w:szCs w:val="24"/>
        </w:rPr>
        <w:t>11</w:t>
      </w:r>
      <w:r w:rsidR="00D710C8" w:rsidRPr="001956FD">
        <w:rPr>
          <w:rFonts w:cs="Times New Roman" w:eastAsia="Times New Roman"/>
          <w:szCs w:val="24"/>
          <w:lang w:eastAsia="hr-HR"/>
        </w:rPr>
        <w:t xml:space="preserve">. </w:t>
      </w:r>
      <w:r w:rsidR="00294534">
        <w:rPr>
          <w:rFonts w:cs="Times New Roman" w:eastAsia="Times New Roman"/>
          <w:szCs w:val="24"/>
          <w:lang w:eastAsia="hr-HR"/>
        </w:rPr>
        <w:t>srpnja</w:t>
      </w:r>
      <w:r w:rsidRPr="001956FD">
        <w:rPr>
          <w:rFonts w:cs="Times New Roman" w:eastAsia="Times New Roman"/>
          <w:szCs w:val="24"/>
          <w:lang w:eastAsia="hr-HR"/>
        </w:rPr>
        <w:t xml:space="preserve"> 2018</w:t>
      </w:r>
      <w:r w:rsidRPr="001956FD">
        <w:rPr>
          <w:szCs w:val="24"/>
        </w:rPr>
        <w:t xml:space="preserve">. iznosio </w:t>
      </w:r>
      <w:r w:rsidR="00294534">
        <w:rPr>
          <w:szCs w:val="24"/>
        </w:rPr>
        <w:t>17.253,41</w:t>
      </w:r>
      <w:r w:rsidR="008B68FB">
        <w:rPr>
          <w:szCs w:val="24"/>
        </w:rPr>
        <w:t xml:space="preserve"> </w:t>
      </w:r>
      <w:r w:rsidR="00FD2366">
        <w:rPr>
          <w:szCs w:val="24"/>
        </w:rPr>
        <w:t>kn</w:t>
      </w:r>
      <w:r w:rsidRPr="001956FD">
        <w:rPr>
          <w:szCs w:val="24"/>
        </w:rPr>
        <w:t>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</w:t>
      </w:r>
      <w:r w:rsidRPr="001956FD">
        <w:rPr>
          <w:rFonts w:cs="Times New Roman" w:eastAsia="Times New Roman"/>
          <w:szCs w:val="24"/>
          <w:lang w:eastAsia="hr-HR"/>
        </w:rPr>
        <w:t>troškova stečajnog postupka ovoga suda broj HR 4323900011300029763, poziv na broj 3333-</w:t>
      </w:r>
      <w:r w:rsidR="00294534">
        <w:rPr>
          <w:rFonts w:cs="Times New Roman" w:eastAsia="Times New Roman"/>
          <w:szCs w:val="24"/>
          <w:lang w:eastAsia="hr-HR"/>
        </w:rPr>
        <w:t>260</w:t>
      </w:r>
      <w:r w:rsidRPr="001956F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294534">
        <w:rPr>
          <w:rFonts w:cs="Times New Roman" w:eastAsia="Times New Roman"/>
          <w:szCs w:val="24"/>
          <w:lang w:eastAsia="hr-HR"/>
        </w:rPr>
        <w:t>260</w:t>
      </w:r>
      <w:r w:rsidRPr="001956FD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70562">
        <w:rPr>
          <w:szCs w:val="24"/>
        </w:rPr>
        <w:t>30</w:t>
      </w:r>
      <w:r>
        <w:rPr>
          <w:szCs w:val="24"/>
        </w:rPr>
        <w:t xml:space="preserve">. </w:t>
      </w:r>
      <w:r w:rsidR="000A0A2C">
        <w:rPr>
          <w:rFonts w:cs="Times New Roman" w:eastAsia="Times New Roman"/>
          <w:szCs w:val="24"/>
          <w:lang w:eastAsia="hr-HR"/>
        </w:rPr>
        <w:t>kolovoza</w:t>
      </w:r>
      <w:r w:rsidR="00E726AA"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4B25D4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0C0148">
      <w:t>260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77F5"/>
    <w:rsid w:val="000905CA"/>
    <w:rsid w:val="000A0A2C"/>
    <w:rsid w:val="000B38EF"/>
    <w:rsid w:val="000C0148"/>
    <w:rsid w:val="000E7331"/>
    <w:rsid w:val="0011120B"/>
    <w:rsid w:val="0013620C"/>
    <w:rsid w:val="00142EF0"/>
    <w:rsid w:val="001457D9"/>
    <w:rsid w:val="00150A27"/>
    <w:rsid w:val="001647FF"/>
    <w:rsid w:val="001956FD"/>
    <w:rsid w:val="00214288"/>
    <w:rsid w:val="00215070"/>
    <w:rsid w:val="002521B4"/>
    <w:rsid w:val="00264121"/>
    <w:rsid w:val="00294534"/>
    <w:rsid w:val="002A163D"/>
    <w:rsid w:val="002E2147"/>
    <w:rsid w:val="0030002A"/>
    <w:rsid w:val="00410B17"/>
    <w:rsid w:val="004B25D4"/>
    <w:rsid w:val="00590A49"/>
    <w:rsid w:val="005937DE"/>
    <w:rsid w:val="005C0129"/>
    <w:rsid w:val="006171E9"/>
    <w:rsid w:val="00625144"/>
    <w:rsid w:val="00663A14"/>
    <w:rsid w:val="006B26BC"/>
    <w:rsid w:val="006C6CE1"/>
    <w:rsid w:val="00700448"/>
    <w:rsid w:val="0073627D"/>
    <w:rsid w:val="0076631E"/>
    <w:rsid w:val="00853B51"/>
    <w:rsid w:val="00870562"/>
    <w:rsid w:val="008B68FB"/>
    <w:rsid w:val="008D53C8"/>
    <w:rsid w:val="00910D08"/>
    <w:rsid w:val="00926E92"/>
    <w:rsid w:val="009676C7"/>
    <w:rsid w:val="00B454D6"/>
    <w:rsid w:val="00B86642"/>
    <w:rsid w:val="00BF2741"/>
    <w:rsid w:val="00C136C9"/>
    <w:rsid w:val="00C15607"/>
    <w:rsid w:val="00C16443"/>
    <w:rsid w:val="00C67B16"/>
    <w:rsid w:val="00CC3FAA"/>
    <w:rsid w:val="00D238EC"/>
    <w:rsid w:val="00D25E66"/>
    <w:rsid w:val="00D36959"/>
    <w:rsid w:val="00D471C7"/>
    <w:rsid w:val="00D660E4"/>
    <w:rsid w:val="00D710C8"/>
    <w:rsid w:val="00DA0ABF"/>
    <w:rsid w:val="00DA1E95"/>
    <w:rsid w:val="00DE03C8"/>
    <w:rsid w:val="00DF454C"/>
    <w:rsid w:val="00E04E80"/>
    <w:rsid w:val="00E40ACD"/>
    <w:rsid w:val="00E52D77"/>
    <w:rsid w:val="00E56563"/>
    <w:rsid w:val="00E726AA"/>
    <w:rsid w:val="00E845EC"/>
    <w:rsid w:val="00E90AC2"/>
    <w:rsid w:val="00F76BB9"/>
    <w:rsid w:val="00F93B3E"/>
    <w:rsid w:val="00F9400E"/>
    <w:rsid w:val="00FD236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B25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5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5D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5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5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B2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5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5D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5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5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St-260/2018</izvorni_sadrzaj>
    <derivirana_varijabla naziv="DomainObject.Predmet.OznakaBroj_1">St-260/2018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V. M. ADRIA d.o.o. POREČ</izvorni_sadrzaj>
    <derivirana_varijabla naziv="DomainObject.Predmet.ProtustrankaFormated_1">  M. V. M. ADRIA d.o.o. POREČ</derivirana_varijabla>
  </DomainObject.Predmet.ProtustrankaFormated>
  <DomainObject.Predmet.ProtustrankaFormatedOIB>
    <izvorni_sadrzaj>  M. V. M. ADRIA d.o.o. POREČ, OIB 84054248928</izvorni_sadrzaj>
    <derivirana_varijabla naziv="DomainObject.Predmet.ProtustrankaFormatedOIB_1">  M. V. M. ADRIA d.o.o. POREČ, OIB 84054248928</derivirana_varijabla>
  </DomainObject.Predmet.ProtustrankaFormatedOIB>
  <DomainObject.Predmet.ProtustrankaFormatedWithAdress>
    <izvorni_sadrzaj> M. V. M. ADRIA d.o.o. POREČ, Kate Pejnović 7, 52440 Poreč</izvorni_sadrzaj>
    <derivirana_varijabla naziv="DomainObject.Predmet.ProtustrankaFormatedWithAdress_1"> M. V. M. ADRIA d.o.o. POREČ, Kate Pejnović 7, 52440 Poreč</derivirana_varijabla>
  </DomainObject.Predmet.ProtustrankaFormatedWithAdress>
  <DomainObject.Predmet.ProtustrankaFormatedWithAdressOIB>
    <izvorni_sadrzaj> M. V. M. ADRIA d.o.o. POREČ, OIB 84054248928, Kate Pejnović 7, 52440 Poreč</izvorni_sadrzaj>
    <derivirana_varijabla naziv="DomainObject.Predmet.ProtustrankaFormatedWithAdressOIB_1"> M. V. M. ADRIA d.o.o. POREČ, OIB 84054248928, Kate Pejnović 7, 52440 Poreč</derivirana_varijabla>
  </DomainObject.Predmet.ProtustrankaFormatedWithAdressOIB>
  <DomainObject.Predmet.ProtustrankaWithAdress>
    <izvorni_sadrzaj>M. V. M. ADRIA d.o.o. POREČ Kate Pejnović 7, 52440 Poreč</izvorni_sadrzaj>
    <derivirana_varijabla naziv="DomainObject.Predmet.ProtustrankaWithAdress_1">M. V. M. ADRIA d.o.o. POREČ Kate Pejnović 7, 52440 Poreč</derivirana_varijabla>
  </DomainObject.Predmet.ProtustrankaWithAdress>
  <DomainObject.Predmet.ProtustrankaWithAdressOIB>
    <izvorni_sadrzaj>M. V. M. ADRIA d.o.o. POREČ, OIB 84054248928, Kate Pejnović 7, 52440 Poreč</izvorni_sadrzaj>
    <derivirana_varijabla naziv="DomainObject.Predmet.ProtustrankaWithAdressOIB_1">M. V. M. ADRIA d.o.o. POREČ, OIB 84054248928, Kate Pejnović 7, 52440 Poreč</derivirana_varijabla>
  </DomainObject.Predmet.ProtustrankaWithAdressOIB>
  <DomainObject.Predmet.ProtustrankaNazivFormated>
    <izvorni_sadrzaj>M. V. M. ADRIA d.o.o. POREČ</izvorni_sadrzaj>
    <derivirana_varijabla naziv="DomainObject.Predmet.ProtustrankaNazivFormated_1">M. V. M. ADRIA d.o.o. POREČ</derivirana_varijabla>
  </DomainObject.Predmet.ProtustrankaNazivFormated>
  <DomainObject.Predmet.ProtustrankaNazivFormatedOIB>
    <izvorni_sadrzaj>M. V. M. ADRIA d.o.o. POREČ, OIB 84054248928</izvorni_sadrzaj>
    <derivirana_varijabla naziv="DomainObject.Predmet.ProtustrankaNazivFormatedOIB_1">M. V. M. ADRIA d.o.o. POREČ, OIB 84054248928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17253.41</izvorni_sadrzaj>
    <derivirana_varijabla naziv="DomainObject.Predmet.TrenutnaVrijednost_1">17253.41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V. M. ADRIA d.o.o. POREČ</item>
    </izvorni_sadrzaj>
    <derivirana_varijabla naziv="DomainObject.Predmet.ProtuStrankaListFormated_1">
      <item>M. V. M. ADRIA d.o.o. POREČ</item>
    </derivirana_varijabla>
  </DomainObject.Predmet.ProtuStrankaListFormated>
  <DomainObject.Predmet.ProtuStrankaListFormatedOIB>
    <izvorni_sadrzaj>
      <item>M. V. M. ADRIA d.o.o. POREČ, OIB 84054248928</item>
    </izvorni_sadrzaj>
    <derivirana_varijabla naziv="DomainObject.Predmet.ProtuStrankaListFormatedOIB_1">
      <item>M. V. M. ADRIA d.o.o. POREČ, OIB 84054248928</item>
    </derivirana_varijabla>
  </DomainObject.Predmet.ProtuStrankaListFormatedOIB>
  <DomainObject.Predmet.ProtuStrankaListFormatedWithAdress>
    <izvorni_sadrzaj>
      <item>M. V. M. ADRIA d.o.o. POREČ, Kate Pejnović 7, 52440 Poreč</item>
    </izvorni_sadrzaj>
    <derivirana_varijabla naziv="DomainObject.Predmet.ProtuStrankaListFormatedWithAdress_1">
      <item>M. V. M. ADRIA d.o.o. POREČ, Kate Pejnović 7, 52440 Poreč</item>
    </derivirana_varijabla>
  </DomainObject.Predmet.ProtuStrankaListFormatedWithAdress>
  <DomainObject.Predmet.ProtuStrankaListFormatedWithAdressOIB>
    <izvorni_sadrzaj>
      <item>M. V. M. ADRIA d.o.o. POREČ, OIB 84054248928, Kate Pejnović 7, 52440 Poreč</item>
    </izvorni_sadrzaj>
    <derivirana_varijabla naziv="DomainObject.Predmet.ProtuStrankaListFormatedWithAdressOIB_1">
      <item>M. V. M. ADRIA d.o.o. POREČ, OIB 84054248928, Kate Pejnović 7, 52440 Poreč</item>
    </derivirana_varijabla>
  </DomainObject.Predmet.ProtuStrankaListFormatedWithAdressOIB>
  <DomainObject.Predmet.ProtuStrankaListNazivFormated>
    <izvorni_sadrzaj>
      <item>M. V. M. ADRIA d.o.o. POREČ</item>
    </izvorni_sadrzaj>
    <derivirana_varijabla naziv="DomainObject.Predmet.ProtuStrankaListNazivFormated_1">
      <item>M. V. M. ADRIA d.o.o. POREČ</item>
    </derivirana_varijabla>
  </DomainObject.Predmet.ProtuStrankaListNazivFormated>
  <DomainObject.Predmet.ProtuStrankaListNazivFormatedOIB>
    <izvorni_sadrzaj>
      <item>M. V. M. ADRIA d.o.o. POREČ, OIB 84054248928</item>
    </izvorni_sadrzaj>
    <derivirana_varijabla naziv="DomainObject.Predmet.ProtuStrankaListNazivFormatedOIB_1">
      <item>M. V. M. ADRIA d.o.o. POREČ, OIB 84054248928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V. M. ADRIA d.o.o. POREČ</izvorni_sadrzaj>
    <derivirana_varijabla naziv="DomainObject.Predmet.ProtustrankaIDrugi_1">M. V. M. ADRIA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M. V. M. ADRIA d.o.o. POREČ, OIB 84054248928, Kate Pejnović 7, 52440 Poreč</izvorni_sadrzaj>
    <derivirana_varijabla naziv="DomainObject.Predmet.ProtustrankaIDrugiAdressOIB_1">M. V. M. ADRIA d.o.o. POREČ, OIB 84054248928, Kate Pejnović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V. M. ADRIA d.o.o. POREČ</item>
    </izvorni_sadrzaj>
    <derivirana_varijabla naziv="DomainObject.Predmet.SudioniciListNaziv_1">
      <item>FINANCIJSKA AGENCIJA, RC RIJEKA, PODRUŽNICA PULA, PULA</item>
      <item>M. V. M. ADRIA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M. V. M. ADRIA d.o.o. POREČ, OIB 84054248928, Kate Pejnović 7,52440 Poreč</item>
    </izvorni_sadrzaj>
    <derivirana_varijabla naziv="DomainObject.Predmet.SudioniciListAdressOIB_1">
      <item>FINANCIJSKA AGENCIJA, RC RIJEKA, PODRUŽNICA PULA, PULA, OIB 85821130368, Ulica grada Vukovara 70,10000 Zagreb</item>
      <item>M. V. M. ADRIA d.o.o. POREČ, OIB 84054248928, Kate Pejnović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84054248928</item>
    </izvorni_sadrzaj>
    <derivirana_varijabla naziv="DomainObject.Predmet.SudioniciListNazivOIB_1">
      <item>, OIB 85821130368</item>
      <item>, OIB 84054248928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492</properties:Words>
  <properties:Characters>2670</properties:Characters>
  <properties:Lines>50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2018-08-08T07:04:00Z</dcterms:created>
  <dc:creator>Ana Jeromela</dc:creator>
  <cp:lastModifiedBy>Ana Jeromela</cp:lastModifiedBy>
  <cp:lastPrinted>2018-08-30T10:52:00Z</cp:lastPrinted>
  <dcterms:modified xmlns:xsi="http://www.w3.org/2001/XMLSchema-instance" xsi:type="dcterms:W3CDTF">2018-08-30T10:53:00Z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260-18 M.V.M ADRIA 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