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5fda" w14:paraId="7205fda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750C1">
        <w:rPr>
          <w:b/>
        </w:rPr>
        <w:t>99</w:t>
      </w:r>
      <w:r w:rsidR="00EA099C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5D610E">
        <w:t>K&amp;K ESTINVESTMENT.ISTRA d.o.o. za građevinarstvo, trgovinu i usluge Split, Put Sjeverne Luke bb, OIB: 87406692162, MBS: 040182728</w:t>
      </w:r>
      <w:r w:rsidRPr="008F7C03">
        <w:t xml:space="preserve">, dana </w:t>
      </w:r>
      <w:r w:rsidR="00EA099C">
        <w:t>12. lipnja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D610E">
        <w:t>K&amp;K ESTINVESTMENT.ISTRA d.o.o. za građevinarstvo, trgovinu i usluge Split, Put Sjeverne Luke bb, OIB: 87406692162, MBS: 040182728</w:t>
      </w:r>
      <w:r w:rsidRPr="008F7C03">
        <w:t>, da u roku od 15 dana solidarno uplate na sudski depozit ovog suda br. HR1623900011300000664, otvoren kod Hrvatske poštanske banke d.d. Zagreb, pozivom na broj 10-</w:t>
      </w:r>
      <w:r w:rsidR="005D610E">
        <w:t>992017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5D610E">
        <w:t>99</w:t>
      </w:r>
      <w:r w:rsidRPr="00024555">
        <w:t>/201</w:t>
      </w:r>
      <w:r w:rsidR="00EA099C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5D610E" w:rsidP="005D610E" w:rsidR="005D610E">
      <w:pPr>
        <w:ind w:firstLine="708"/>
        <w:jc w:val="both"/>
      </w:pPr>
      <w:r>
        <w:t>Financijska agencija RC Split, je podnijela ovom sudu 03. studenog 2015. godine prijedlog za provedbu skraćenog stečajnog postupka nad dužnikom. U prijedlogu se u bitnome navodi da na dan 01. rujna 2015. godine dužnik u Očevidniku redoslijeda osnova za plaćanje ima evidentirane neizvršene osnove za plaćanje u neprekinutom razdoblju od 2339 dana u ukupnom iznosu od 22.531.264,23 kuna, da nema zaposlenih, da nema otvorene račun na banci kao i da nema zaplijenjenih sredstava na ime predujma za namirenje troškova stečajnog postupka.</w:t>
      </w:r>
    </w:p>
    <w:p w:rsidRDefault="00EA1F88" w:rsidP="005D610E" w:rsidR="00EA1F88">
      <w:pPr>
        <w:ind w:firstLine="708"/>
        <w:jc w:val="both"/>
      </w:pPr>
    </w:p>
    <w:p w:rsidRDefault="00EA1F88" w:rsidP="005D610E" w:rsidR="00EA1F88">
      <w:pPr>
        <w:ind w:firstLine="708"/>
        <w:jc w:val="both"/>
      </w:pPr>
      <w:r>
        <w:t xml:space="preserve">Rješenjem posl. br. St-1578/2015 od 16. prosinca 2016. god. obustavljen je skraćeni stečajni postupak nad dužnikom. </w:t>
      </w:r>
    </w:p>
    <w:p w:rsidRDefault="00A50CC5" w:rsidP="00CF20E6" w:rsidR="00A50CC5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 xml:space="preserve">Kako je predlagatelj </w:t>
      </w:r>
      <w:r w:rsidR="00EA1F88">
        <w:t xml:space="preserve">Republika Hrvatska </w:t>
      </w:r>
      <w:r w:rsidRPr="008F7C03">
        <w:t>učinio vjerojatnim postojanje stečajnog razloga, to je rješenjem ovog suda posl.br. St-</w:t>
      </w:r>
      <w:r w:rsidR="005D610E">
        <w:t>99</w:t>
      </w:r>
      <w:r w:rsidR="00EA099C">
        <w:t>/2017</w:t>
      </w:r>
      <w:r w:rsidRPr="008F7C03">
        <w:t xml:space="preserve"> od </w:t>
      </w:r>
      <w:r w:rsidR="00EA099C">
        <w:t>30. svibnja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EA099C">
        <w:t>12. lipnja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EA099C">
        <w:t>30. svibnja 2018</w:t>
      </w:r>
      <w:r w:rsidR="00A50CC5">
        <w:t xml:space="preserve">. god. te je stoga sud  </w:t>
      </w:r>
      <w:r>
        <w:t xml:space="preserve">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5D610E">
        <w:t>29</w:t>
      </w:r>
      <w:r>
        <w:t xml:space="preserve">) je vidljivo da dužnik nije evidentiran kao vlasnik nekretnine, iz podneska MUP (l.s. </w:t>
      </w:r>
      <w:r w:rsidR="005D610E">
        <w:t>26</w:t>
      </w:r>
      <w:r>
        <w:t>) je vidljivo da</w:t>
      </w:r>
      <w:r w:rsidR="00A50CC5">
        <w:t xml:space="preserve"> dužnik nije evidentiran kao vlasnik vozila.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EA099C">
        <w:t>11.06.2018</w:t>
      </w:r>
      <w:r w:rsidRPr="008F7C03">
        <w:t xml:space="preserve">.g. (l.s. </w:t>
      </w:r>
      <w:r w:rsidR="005D610E">
        <w:t>33-35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5D610E">
        <w:t>3352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EA099C">
        <w:rPr>
          <w:b/>
        </w:rPr>
        <w:t>12. lipnja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15B" w:rsidR="00C9515B">
      <w:r>
        <w:separator/>
      </w:r>
    </w:p>
  </w:endnote>
  <w:endnote w:id="0" w:type="continuationSeparator">
    <w:p w:rsidRDefault="00C9515B" w:rsidR="00C95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15B" w:rsidR="00C9515B">
      <w:r>
        <w:separator/>
      </w:r>
    </w:p>
  </w:footnote>
  <w:footnote w:id="0" w:type="continuationSeparator">
    <w:p w:rsidRDefault="00C9515B" w:rsidR="00C95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A617F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750C1">
      <w:rPr>
        <w:rFonts w:hAnsi="Book Antiqua" w:ascii="Book Antiqua"/>
        <w:b/>
        <w:sz w:val="20"/>
        <w:szCs w:val="20"/>
      </w:rPr>
      <w:t>99</w:t>
    </w:r>
    <w:r w:rsidR="00EA099C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D610E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750C1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A617F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1F88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1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F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F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F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F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1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F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F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F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F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03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K&amp;K ESTINVESTMENT.ISTRA d. o. o. za građevinarstvo, trgovinu i usluge</izvorni_sadrzaj>
    <derivirana_varijabla naziv="DomainObject.Predmet.ProtustrankaFormated_1">  K&amp;K ESTINVESTMENT.ISTRA d. o. o. za građevinarstvo, trgovinu i usluge</derivirana_varijabla>
  </DomainObject.Predmet.ProtustrankaFormated>
  <DomainObject.Predmet.ProtustrankaFormatedOIB>
    <izvorni_sadrzaj>  K&amp;K ESTINVESTMENT.ISTRA d. o. o. za građevinarstvo, trgovinu i usluge, OIB 87406692162</izvorni_sadrzaj>
    <derivirana_varijabla naziv="DomainObject.Predmet.ProtustrankaFormatedOIB_1">  K&amp;K ESTINVESTMENT.ISTRA d. o. o. za građevinarstvo, trgovinu i usluge, OIB 87406692162</derivirana_varijabla>
  </DomainObject.Predmet.ProtustrankaFormatedOIB>
  <DomainObject.Predmet.ProtustrankaFormatedWithAdress>
    <izvorni_sadrzaj> K&amp;K ESTINVESTMENT.ISTRA d. o. o. za građevinarstvo, trgovinu i usluge, Put Sjeverne Luke/bb, 21000 Split</izvorni_sadrzaj>
    <derivirana_varijabla naziv="DomainObject.Predmet.ProtustrankaFormatedWithAdress_1"> K&amp;K ESTINVESTMENT.ISTRA d. o. o. za građevinarstvo, trgovinu i usluge, Put Sjeverne Luke/bb, 21000 Split</derivirana_varijabla>
  </DomainObject.Predmet.ProtustrankaFormatedWithAdress>
  <DomainObject.Predmet.ProtustrankaFormatedWithAdressOIB>
    <izvorni_sadrzaj> K&amp;K ESTINVESTMENT.ISTRA d. o. o. za građevinarstvo, trgovinu i usluge, OIB 87406692162, Put Sjeverne Luke/bb, 21000 Split</izvorni_sadrzaj>
    <derivirana_varijabla naziv="DomainObject.Predmet.ProtustrankaFormatedWithAdressOIB_1"> K&amp;K ESTINVESTMENT.ISTRA d. o. o. za građevinarstvo, trgovinu i usluge, OIB 87406692162, Put Sjeverne Luke/bb, 21000 Split</derivirana_varijabla>
  </DomainObject.Predmet.ProtustrankaFormatedWithAdressOIB>
  <DomainObject.Predmet.ProtustrankaWithAdress>
    <izvorni_sadrzaj>K&amp;K ESTINVESTMENT.ISTRA d. o. o. za građevinarstvo, trgovinu i usluge Put Sjeverne Luke/bb, 21000 Split</izvorni_sadrzaj>
    <derivirana_varijabla naziv="DomainObject.Predmet.ProtustrankaWithAdress_1">K&amp;K ESTINVESTMENT.ISTRA d. o. o. za građevinarstvo, trgovinu i usluge Put Sjeverne Luke/bb, 21000 Split</derivirana_varijabla>
  </DomainObject.Predmet.ProtustrankaWithAdress>
  <DomainObject.Predmet.ProtustrankaWithAdressOIB>
    <izvorni_sadrzaj>K&amp;K ESTINVESTMENT.ISTRA d. o. o. za građevinarstvo, trgovinu i usluge, OIB 87406692162, Put Sjeverne Luke/bb, 21000 Split</izvorni_sadrzaj>
    <derivirana_varijabla naziv="DomainObject.Predmet.ProtustrankaWithAdressOIB_1">K&amp;K ESTINVESTMENT.ISTRA d. o. o. za građevinarstvo, trgovinu i usluge, OIB 87406692162, Put Sjeverne Luke/bb, 21000 Split</derivirana_varijabla>
  </DomainObject.Predmet.ProtustrankaWithAdressOIB>
  <DomainObject.Predmet.ProtustrankaNazivFormated>
    <izvorni_sadrzaj>K&amp;K ESTINVESTMENT.ISTRA d. o. o. za građevinarstvo, trgovinu i usluge</izvorni_sadrzaj>
    <derivirana_varijabla naziv="DomainObject.Predmet.ProtustrankaNazivFormated_1">K&amp;K ESTINVESTMENT.ISTRA d. o. o. za građevinarstvo, trgovinu i usluge</derivirana_varijabla>
  </DomainObject.Predmet.ProtustrankaNazivFormated>
  <DomainObject.Predmet.ProtustrankaNazivFormatedOIB>
    <izvorni_sadrzaj>K&amp;K ESTINVESTMENT.ISTRA d. o. o. za građevinarstvo, trgovinu i usluge, OIB 87406692162</izvorni_sadrzaj>
    <derivirana_varijabla naziv="DomainObject.Predmet.ProtustrankaNazivFormatedOIB_1">K&amp;K ESTINVESTMENT.ISTRA d. o. o. za građevinarstvo, trgovinu i usluge, OIB 87406692162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22531264.23</izvorni_sadrzaj>
    <derivirana_varijabla naziv="DomainObject.Predmet.TrenutnaVrijednost_1">22531264.23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K&amp;K ESTINVESTMENT.ISTRA d. o. o. za građevinarstvo, trgovinu i usluge</item>
    </izvorni_sadrzaj>
    <derivirana_varijabla naziv="DomainObject.Predmet.ProtuStrankaListFormated_1">
      <item>K&amp;K ESTINVESTMENT.ISTRA d. o. o. za građevinarstvo, trgovinu i usluge</item>
    </derivirana_varijabla>
  </DomainObject.Predmet.ProtuStrankaListFormated>
  <DomainObject.Predmet.ProtuStrankaListFormatedOIB>
    <izvorni_sadrzaj>
      <item>K&amp;K ESTINVESTMENT.ISTRA d. o. o. za građevinarstvo, trgovinu i usluge, OIB 87406692162</item>
    </izvorni_sadrzaj>
    <derivirana_varijabla naziv="DomainObject.Predmet.ProtuStrankaListFormatedOIB_1">
      <item>K&amp;K ESTINVESTMENT.ISTRA d. o. o. za građevinarstvo, trgovinu i usluge, OIB 87406692162</item>
    </derivirana_varijabla>
  </DomainObject.Predmet.ProtuStrankaListFormatedOIB>
  <DomainObject.Predmet.ProtuStrankaListFormatedWithAdress>
    <izvorni_sadrzaj>
      <item>K&amp;K ESTINVESTMENT.ISTRA d. o. o. za građevinarstvo, trgovinu i usluge, Put Sjeverne Luke/bb, 21000 Split</item>
    </izvorni_sadrzaj>
    <derivirana_varijabla naziv="DomainObject.Predmet.ProtuStrankaListFormatedWithAdress_1">
      <item>K&amp;K ESTINVESTMENT.ISTRA d. o. o. za građevinarstvo, trgovinu i usluge, Put Sjeverne Luke/bb, 21000 Split</item>
    </derivirana_varijabla>
  </DomainObject.Predmet.ProtuStrankaListFormatedWithAdress>
  <DomainObject.Predmet.ProtuStrankaListFormatedWithAdressOIB>
    <izvorni_sadrzaj>
      <item>K&amp;K ESTINVESTMENT.ISTRA d. o. o. za građevinarstvo, trgovinu i usluge, OIB 87406692162, Put Sjeverne Luke/bb, 21000 Split</item>
    </izvorni_sadrzaj>
    <derivirana_varijabla naziv="DomainObject.Predmet.ProtuStrankaListFormatedWithAdressOIB_1">
      <item>K&amp;K ESTINVESTMENT.ISTRA d. o. o. za građevinarstvo, trgovinu i usluge, OIB 87406692162, Put Sjeverne Luke/bb, 21000 Split</item>
    </derivirana_varijabla>
  </DomainObject.Predmet.ProtuStrankaListFormatedWithAdressOIB>
  <DomainObject.Predmet.ProtuStrankaListNazivFormated>
    <izvorni_sadrzaj>
      <item>K&amp;K ESTINVESTMENT.ISTRA d. o. o. za građevinarstvo, trgovinu i usluge</item>
    </izvorni_sadrzaj>
    <derivirana_varijabla naziv="DomainObject.Predmet.ProtuStrankaListNazivFormated_1">
      <item>K&amp;K ESTINVESTMENT.ISTRA d. o. o. za građevinarstvo, trgovinu i usluge</item>
    </derivirana_varijabla>
  </DomainObject.Predmet.ProtuStrankaListNazivFormated>
  <DomainObject.Predmet.ProtuStrankaListNazivFormatedOIB>
    <izvorni_sadrzaj>
      <item>K&amp;K ESTINVESTMENT.ISTRA d. o. o. za građevinarstvo, trgovinu i usluge, OIB 87406692162</item>
    </izvorni_sadrzaj>
    <derivirana_varijabla naziv="DomainObject.Predmet.ProtuStrankaListNazivFormatedOIB_1">
      <item>K&amp;K ESTINVESTMENT.ISTRA d. o. o. za građevinarstvo, trgovinu i usluge, OIB 87406692162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K&amp;K ESTINVESTMENT.ISTRA d. o. o. za građevinarstvo, trgovinu i usluge</izvorni_sadrzaj>
    <derivirana_varijabla naziv="DomainObject.Predmet.ProtustrankaIDrugi_1">K&amp;K ESTINVESTMENT.ISTRA d. o. o. za građevinarstvo,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K&amp;K ESTINVESTMENT.ISTRA d. o. o. za građevinarstvo, trgovinu i usluge, OIB 87406692162, Put Sjeverne Luke/bb, 21000 Split</izvorni_sadrzaj>
    <derivirana_varijabla naziv="DomainObject.Predmet.ProtustrankaIDrugiAdressOIB_1">K&amp;K ESTINVESTMENT.ISTRA d. o. o. za građevinarstvo, trgovinu i usluge, OIB 87406692162, Put Sjeverne Luke/bb,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ESTINVESTMENT.ISTRA d. o. o. za građevinarstvo,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K&amp;K ESTINVESTMENT.ISTRA d. o. o. za građevinarstvo,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K&amp;K ESTINVESTMENT.ISTRA d. o. o. za građevinarstvo, trgovinu i usluge, OIB 87406692162, Put Sjeverne Luke/bb,21000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K&amp;K ESTINVESTMENT.ISTRA d. o. o. za građevinarstvo, trgovinu i usluge, OIB 87406692162, Put Sjeverne Luke/bb,21000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87406692162</item>
      <item>, OIB 85821130368</item>
      <item>, OIB 18683136487</item>
      <item>, OIB null</item>
    </izvorni_sadrzaj>
    <derivirana_varijabla naziv="DomainObject.Predmet.SudioniciListNazivOIB_1">
      <item>, OIB 87406692162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944</properties:Words>
  <properties:Characters>5355</properties:Characters>
  <properties:Lines>136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2018-06-12T06:41:00Z</dcterms:created>
  <dc:creator>Katarina Franković</dc:creator>
  <cp:lastModifiedBy>Paško Bačić</cp:lastModifiedBy>
  <cp:lastPrinted>2018-06-12T06:47:00Z</cp:lastPrinted>
  <dcterms:modified xmlns:xsi="http://www.w3.org/2001/XMLSchema-instance" xsi:type="dcterms:W3CDTF">2018-06-12T06:47:00Z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(99-2017__poziv_vjerovnicima_čl._132_._132_)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