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f679" w14:paraId="d0bf679" w:rsidRDefault="004C3DD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3DD0" w:rsidP="004C3DD0" w:rsidR="00AE649C">
      <w:pPr>
        <w:pStyle w:val="Bezproreda"/>
      </w:pPr>
      <w:r>
        <w:t xml:space="preserve">       Republika Hrvatska</w:t>
      </w:r>
    </w:p>
    <w:p w:rsidRDefault="004C3DD0" w:rsidP="004C3DD0" w:rsidR="004C3DD0">
      <w:pPr>
        <w:pStyle w:val="Bezproreda"/>
      </w:pPr>
      <w:r>
        <w:t>Trgovački sud u Bjelovaru</w:t>
      </w:r>
    </w:p>
    <w:p w:rsidRDefault="004C3DD0" w:rsidP="004C3DD0" w:rsidR="004C3DD0" w:rsidRPr="004C3DD0">
      <w:pPr>
        <w:pStyle w:val="Bezproreda"/>
        <w:spacing w:after="0"/>
        <w:rPr>
          <w:sz w:val="18"/>
          <w:szCs w:val="18"/>
        </w:rPr>
      </w:pPr>
      <w:r w:rsidRPr="004C3DD0">
        <w:rPr>
          <w:sz w:val="18"/>
          <w:szCs w:val="18"/>
        </w:rPr>
        <w:t xml:space="preserve">Bjelovar, Šetalište dr. I. </w:t>
      </w:r>
      <w:proofErr w:type="spellStart"/>
      <w:r w:rsidRPr="004C3DD0">
        <w:rPr>
          <w:sz w:val="18"/>
          <w:szCs w:val="18"/>
        </w:rPr>
        <w:t>Lebovića</w:t>
      </w:r>
      <w:proofErr w:type="spellEnd"/>
      <w:r w:rsidRPr="004C3DD0">
        <w:rPr>
          <w:sz w:val="18"/>
          <w:szCs w:val="18"/>
        </w:rPr>
        <w:t xml:space="preserve"> 42</w:t>
      </w:r>
      <w:r w:rsidRPr="004C3DD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4C3DD0" w:rsidP="004C3DD0" w:rsidR="004C3DD0">
      <w:pPr>
        <w:ind w:firstLine="5245"/>
        <w:jc w:val="right"/>
        <w:rPr>
          <w:lang w:val="hr-HR"/>
        </w:rPr>
      </w:pPr>
      <w:r>
        <w:rPr>
          <w:lang w:val="hr-HR"/>
        </w:rPr>
        <w:t>Poslovni broj: 6 St-761/2018-2</w:t>
      </w:r>
    </w:p>
    <w:p w:rsidRDefault="004C3DD0" w:rsidP="004C3DD0" w:rsidR="004C3DD0">
      <w:pPr>
        <w:rPr>
          <w:lang w:val="hr-HR"/>
        </w:rPr>
      </w:pPr>
    </w:p>
    <w:p w:rsidRDefault="004C3DD0" w:rsidP="004C3DD0" w:rsidR="004C3DD0">
      <w:pPr>
        <w:rPr>
          <w:lang w:val="hr-HR"/>
        </w:rPr>
      </w:pPr>
    </w:p>
    <w:p w:rsidRDefault="004C3DD0" w:rsidP="004C3DD0" w:rsidR="004C3DD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C3DD0" w:rsidP="004C3DD0" w:rsidR="004C3DD0">
      <w:pPr>
        <w:jc w:val="center"/>
        <w:rPr>
          <w:lang w:val="hr-HR"/>
        </w:rPr>
      </w:pPr>
    </w:p>
    <w:p w:rsidRDefault="004C3DD0" w:rsidP="004C3DD0" w:rsidR="004C3DD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DJETLIĆ društvo s ograničenom odgovornošću za izradu namještaja po mjeri, usluge i trgovinu, Bjelovar, Antuna Mihanovića 8/B, MBS: 010056003, OIB: 78273078210, koji se vodi kod ovoga suda pod poslovnim brojem St-761/2018, temeljem odredbe čl.430., 431. i 434. Stečajnog zakona (Narodne novine br. 71/15 i 104/17), objavljuje:</w:t>
      </w:r>
    </w:p>
    <w:p w:rsidRDefault="004C3DD0" w:rsidP="004C3DD0" w:rsidR="004C3DD0">
      <w:pPr>
        <w:jc w:val="both"/>
        <w:rPr>
          <w:lang w:val="hr-HR"/>
        </w:rPr>
      </w:pPr>
    </w:p>
    <w:p w:rsidRDefault="004C3DD0" w:rsidP="004C3DD0" w:rsidR="004C3DD0">
      <w:pPr>
        <w:jc w:val="both"/>
        <w:rPr>
          <w:lang w:val="hr-HR"/>
        </w:rPr>
      </w:pPr>
      <w:r>
        <w:rPr>
          <w:lang w:val="hr-HR"/>
        </w:rPr>
        <w:t xml:space="preserve">1. Na dan 23. listopada 2018. dužnik u Očevidniku redoslijeda osnova za plaćanje ima evidentirane neizvršene osnove za plaćanje u ukupnom iznosu od 18.958,61 kn, u koji iznos je uračunata kamata i naknada Financijske agencije za provedbu ovrhe na novčanim sredstvima.  </w:t>
      </w:r>
    </w:p>
    <w:p w:rsidRDefault="004C3DD0" w:rsidP="004C3DD0" w:rsidR="004C3DD0">
      <w:pPr>
        <w:jc w:val="both"/>
        <w:rPr>
          <w:lang w:val="hr-HR"/>
        </w:rPr>
      </w:pPr>
    </w:p>
    <w:p w:rsidRDefault="004C3DD0" w:rsidP="004C3DD0" w:rsidR="004C3DD0">
      <w:pPr>
        <w:jc w:val="both"/>
        <w:rPr>
          <w:lang w:val="hr-HR"/>
        </w:rPr>
      </w:pPr>
      <w:r>
        <w:rPr>
          <w:lang w:val="hr-HR"/>
        </w:rPr>
        <w:t>2. Poziva se osoba ovlaštena za zastupanje dužnika –Dario Bili, Bjelovar, Antuna Mihanovića 8/B, OIB: 10020096065, da u roku od 15 dana od objave ovog oglasa na mrežnoj stranici e-Oglasna ploča Trgovačkog suda u Bjelovaru podnese sudu javnobilježnički ovjerovljen popis imovine i obveza na propisanom obrascu.</w:t>
      </w:r>
    </w:p>
    <w:p w:rsidRDefault="004C3DD0" w:rsidP="004C3DD0" w:rsidR="004C3DD0">
      <w:pPr>
        <w:jc w:val="both"/>
        <w:rPr>
          <w:lang w:val="hr-HR"/>
        </w:rPr>
      </w:pPr>
    </w:p>
    <w:p w:rsidRDefault="004C3DD0" w:rsidP="004C3DD0" w:rsidR="004C3DD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3DD0" w:rsidP="004C3DD0" w:rsidR="004C3DD0">
      <w:pPr>
        <w:jc w:val="both"/>
        <w:rPr>
          <w:lang w:val="hr-HR"/>
        </w:rPr>
      </w:pPr>
    </w:p>
    <w:p w:rsidRDefault="004C3DD0" w:rsidP="004C3DD0" w:rsidR="004C3DD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3DD0" w:rsidP="004C3DD0" w:rsidR="004C3DD0">
      <w:pPr>
        <w:jc w:val="both"/>
        <w:rPr>
          <w:lang w:val="hr-HR"/>
        </w:rPr>
      </w:pPr>
    </w:p>
    <w:p w:rsidRDefault="004C3DD0" w:rsidP="004C3DD0" w:rsidR="004C3DD0">
      <w:pPr>
        <w:jc w:val="center"/>
        <w:rPr>
          <w:lang w:val="hr-HR"/>
        </w:rPr>
      </w:pPr>
      <w:r>
        <w:rPr>
          <w:lang w:val="hr-HR"/>
        </w:rPr>
        <w:t xml:space="preserve">Bjelovar, 5. studenog 2018.          </w:t>
      </w:r>
    </w:p>
    <w:p w:rsidRDefault="004C3DD0" w:rsidP="004C3DD0" w:rsidR="004C3DD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C3DD0" w:rsidP="004C3DD0" w:rsidR="004C3DD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C3DD0" w:rsidP="004C3DD0" w:rsidR="004C3DD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C3DD0" w:rsidP="004C3DD0" w:rsidR="004C3DD0">
      <w:pPr>
        <w:rPr>
          <w:lang w:val="hr-HR"/>
        </w:rPr>
      </w:pPr>
    </w:p>
    <w:p w:rsidRDefault="004C3DD0" w:rsidP="004C3DD0" w:rsidR="004C3DD0">
      <w:pPr>
        <w:rPr>
          <w:lang w:val="hr-HR"/>
        </w:rPr>
      </w:pPr>
    </w:p>
    <w:p w:rsidRDefault="004C3DD0" w:rsidP="004C3DD0" w:rsidR="004C3DD0">
      <w:pPr>
        <w:rPr>
          <w:rFonts w:cs="Arial" w:hAnsi="Arial" w:ascii="Arial"/>
          <w:noProof/>
          <w:lang w:val="hr-HR"/>
        </w:rPr>
      </w:pPr>
    </w:p>
    <w:p w:rsidRDefault="004C3DD0" w:rsidP="004C3DD0" w:rsidR="004C3DD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DD0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C3DD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C3DD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21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St-761/2018-2</izvorni_sadrzaj>
    <derivirana_varijabla naziv="DomainObject.Oznaka_1">St-761/2018-2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St-761/2018</izvorni_sadrzaj>
    <derivirana_varijabla naziv="DomainObject.Predmet.OznakaBroj_1">St-761/2018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DJETLIĆ društvo s ograničenom odgovornošću za izradu namještaja po mjeri, usluge i trgovinu</izvorni_sadrzaj>
    <derivirana_varijabla naziv="DomainObject.Predmet.ProtustrankaFormated_1">  DJETLIĆ društvo s ograničenom odgovornošću za izradu namještaja po mjeri, usluge i trgovinu</derivirana_varijabla>
  </DomainObject.Predmet.ProtustrankaFormated>
  <DomainObject.Predmet.ProtustrankaFormatedOIB>
    <izvorni_sadrzaj>  DJETLIĆ društvo s ograničenom odgovornošću za izradu namještaja po mjeri, usluge i trgovinu, OIB 78273078210</izvorni_sadrzaj>
    <derivirana_varijabla naziv="DomainObject.Predmet.ProtustrankaFormatedOIB_1">  DJETLIĆ društvo s ograničenom odgovornošću za izradu namještaja po mjeri, usluge i trgovinu, OIB 78273078210</derivirana_varijabla>
  </DomainObject.Predmet.ProtustrankaFormatedOIB>
  <DomainObject.Predmet.ProtustrankaFormatedWithAdress>
    <izvorni_sadrzaj> DJETLIĆ društvo s ograničenom odgovornošću za izradu namještaja po mjeri, usluge i trgovinu, Antuna Mihanovića 8/B, 43000 Bjelovar</izvorni_sadrzaj>
    <derivirana_varijabla naziv="DomainObject.Predmet.ProtustrankaFormatedWithAdress_1"> DJETLIĆ društvo s ograničenom odgovornošću za izradu namještaja po mjeri, usluge i trgovinu, Antuna Mihanovića 8/B, 43000 Bjelovar</derivirana_varijabla>
  </DomainObject.Predmet.ProtustrankaFormatedWithAdress>
  <DomainObject.Predmet.ProtustrankaFormatedWithAdressOIB>
    <izvorni_sadrzaj> DJETLIĆ društvo s ograničenom odgovornošću za izradu namještaja po mjeri, usluge i trgovinu, OIB 78273078210, Antuna Mihanovića 8/B, 43000 Bjelovar</izvorni_sadrzaj>
    <derivirana_varijabla naziv="DomainObject.Predmet.ProtustrankaFormatedWithAdressOIB_1"> DJETLIĆ društvo s ograničenom odgovornošću za izradu namještaja po mjeri, usluge i trgovinu, OIB 78273078210, Antuna Mihanovića 8/B, 43000 Bjelovar</derivirana_varijabla>
  </DomainObject.Predmet.ProtustrankaFormatedWithAdressOIB>
  <DomainObject.Predmet.ProtustrankaWithAdress>
    <izvorni_sadrzaj>DJETLIĆ društvo s ograničenom odgovornošću za izradu namještaja po mjeri, usluge i trgovinu Antuna Mihanovića 8/B, 43000 Bjelovar</izvorni_sadrzaj>
    <derivirana_varijabla naziv="DomainObject.Predmet.ProtustrankaWithAdress_1">DJETLIĆ društvo s ograničenom odgovornošću za izradu namještaja po mjeri, usluge i trgovinu Antuna Mihanovića 8/B, 43000 Bjelovar</derivirana_varijabla>
  </DomainObject.Predmet.ProtustrankaWithAdress>
  <DomainObject.Predmet.ProtustrankaWithAdressOIB>
    <izvorni_sadrzaj>DJETLIĆ društvo s ograničenom odgovornošću za izradu namještaja po mjeri, usluge i trgovinu, OIB 78273078210, Antuna Mihanovića 8/B, 43000 Bjelovar</izvorni_sadrzaj>
    <derivirana_varijabla naziv="DomainObject.Predmet.ProtustrankaWithAdressOIB_1">DJETLIĆ društvo s ograničenom odgovornošću za izradu namještaja po mjeri, usluge i trgovinu, OIB 78273078210, Antuna Mihanovića 8/B, 43000 Bjelovar</derivirana_varijabla>
  </DomainObject.Predmet.ProtustrankaWithAdressOIB>
  <DomainObject.Predmet.ProtustrankaNazivFormated>
    <izvorni_sadrzaj>DJETLIĆ društvo s ograničenom odgovornošću za izradu namještaja po mjeri, usluge i trgovinu</izvorni_sadrzaj>
    <derivirana_varijabla naziv="DomainObject.Predmet.ProtustrankaNazivFormated_1">DJETLIĆ društvo s ograničenom odgovornošću za izradu namještaja po mjeri, usluge i trgovinu</derivirana_varijabla>
  </DomainObject.Predmet.ProtustrankaNazivFormated>
  <DomainObject.Predmet.ProtustrankaNazivFormatedOIB>
    <izvorni_sadrzaj>DJETLIĆ društvo s ograničenom odgovornošću za izradu namještaja po mjeri, usluge i trgovinu, OIB 78273078210</izvorni_sadrzaj>
    <derivirana_varijabla naziv="DomainObject.Predmet.ProtustrankaNazivFormatedOIB_1">DJETLIĆ društvo s ograničenom odgovornošću za izradu namještaja po mjeri, usluge i trgovinu, OIB 78273078210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DJETLIĆ društvo s ograničenom odgovornošću za izradu namještaja po mjeri, usluge i trgovinu</item>
    </izvorni_sadrzaj>
    <derivirana_varijabla naziv="DomainObject.Predmet.ProtuStrankaListFormated_1">
      <item>DJETLIĆ društvo s ograničenom odgovornošću za izradu namještaja po mjeri, usluge i trgovinu</item>
    </derivirana_varijabla>
  </DomainObject.Predmet.ProtuStrankaListFormated>
  <DomainObject.Predmet.ProtuStrankaListFormatedOIB>
    <izvorni_sadrzaj>
      <item>DJETLIĆ društvo s ograničenom odgovornošću za izradu namještaja po mjeri, usluge i trgovinu, OIB 78273078210</item>
    </izvorni_sadrzaj>
    <derivirana_varijabla naziv="DomainObject.Predmet.ProtuStrankaListFormatedOIB_1">
      <item>DJETLIĆ društvo s ograničenom odgovornošću za izradu namještaja po mjeri, usluge i trgovinu, OIB 78273078210</item>
    </derivirana_varijabla>
  </DomainObject.Predmet.ProtuStrankaListFormatedOIB>
  <DomainObject.Predmet.ProtuStrankaListFormatedWithAdress>
    <izvorni_sadrzaj>
      <item>DJETLIĆ društvo s ograničenom odgovornošću za izradu namještaja po mjeri, usluge i trgovinu, Antuna Mihanovića 8/B, 43000 Bjelovar</item>
    </izvorni_sadrzaj>
    <derivirana_varijabla naziv="DomainObject.Predmet.ProtuStrankaListFormatedWithAdress_1">
      <item>DJETLIĆ društvo s ograničenom odgovornošću za izradu namještaja po mjeri, usluge i trgovinu, Antuna Mihanovića 8/B, 43000 Bjelovar</item>
    </derivirana_varijabla>
  </DomainObject.Predmet.ProtuStrankaListFormatedWithAdress>
  <DomainObject.Predmet.ProtuStrankaListFormatedWithAdressOIB>
    <izvorni_sadrzaj>
      <item>DJETLIĆ društvo s ograničenom odgovornošću za izradu namještaja po mjeri, usluge i trgovinu, OIB 78273078210, Antuna Mihanovića 8/B, 43000 Bjelovar</item>
    </izvorni_sadrzaj>
    <derivirana_varijabla naziv="DomainObject.Predmet.ProtuStrankaListFormatedWithAdressOIB_1">
      <item>DJETLIĆ društvo s ograničenom odgovornošću za izradu namještaja po mjeri, usluge i trgovinu, OIB 78273078210, Antuna Mihanovića 8/B, 43000 Bjelovar</item>
    </derivirana_varijabla>
  </DomainObject.Predmet.ProtuStrankaListFormatedWithAdressOIB>
  <DomainObject.Predmet.ProtuStrankaListNazivFormated>
    <izvorni_sadrzaj>
      <item>DJETLIĆ društvo s ograničenom odgovornošću za izradu namještaja po mjeri, usluge i trgovinu</item>
    </izvorni_sadrzaj>
    <derivirana_varijabla naziv="DomainObject.Predmet.ProtuStrankaListNazivFormated_1">
      <item>DJETLIĆ društvo s ograničenom odgovornošću za izradu namještaja po mjeri, usluge i trgovinu</item>
    </derivirana_varijabla>
  </DomainObject.Predmet.ProtuStrankaListNazivFormated>
  <DomainObject.Predmet.ProtuStrankaListNazivFormatedOIB>
    <izvorni_sadrzaj>
      <item>DJETLIĆ društvo s ograničenom odgovornošću za izradu namještaja po mjeri, usluge i trgovinu, OIB 78273078210</item>
    </izvorni_sadrzaj>
    <derivirana_varijabla naziv="DomainObject.Predmet.ProtuStrankaListNazivFormatedOIB_1">
      <item>DJETLIĆ društvo s ograničenom odgovornošću za izradu namještaja po mjeri, usluge i trgovinu, OIB 78273078210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St-761/2018-2</izvorni_sadrzaj>
    <derivirana_varijabla naziv="DomainObject.PoslovniBrojDokumenta_1">St-761/2018-2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DJETLIĆ društvo s ograničenom odgovornošću za izradu namještaja po mjeri, usluge i trgovinu</izvorni_sadrzaj>
    <derivirana_varijabla naziv="DomainObject.Predmet.ProtustrankaIDrugi_1">DJETLIĆ društvo s ograničenom odgovornošću za izradu namještaja po mjeri,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DJETLIĆ društvo s ograničenom odgovornošću za izradu namještaja po mjeri, usluge i trgovinu, OIB 78273078210, Antuna Mihanovića 8/B, 43000 Bjelovar</izvorni_sadrzaj>
    <derivirana_varijabla naziv="DomainObject.Predmet.ProtustrankaIDrugiAdressOIB_1">DJETLIĆ društvo s ograničenom odgovornošću za izradu namještaja po mjeri, usluge i trgovinu, OIB 78273078210, Antuna Mihanovića 8/B,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DJETLIĆ društvo s ograničenom odgovornošću za izradu namještaja po mjeri, usluge i trgovinu</item>
    </izvorni_sadrzaj>
    <derivirana_varijabla naziv="DomainObject.Predmet.SudioniciListNaziv_1">
      <item>FINA, RC ZAGREB, Podružnica BJELOVAR</item>
      <item>DJETLIĆ društvo s ograničenom odgovornošću za izradu namještaja po mjeri,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DJETLIĆ društvo s ograničenom odgovornošću za izradu namještaja po mjeri, usluge i trgovinu, OIB 78273078210, Antuna Mihanovića 8/B,43000 Bjelovar</item>
    </izvorni_sadrzaj>
    <derivirana_varijabla naziv="DomainObject.Predmet.SudioniciListAdressOIB_1">
      <item>FINA, RC ZAGREB, Podružnica BJELOVAR, OIB 85821130368, F. Supila 4,43000 Bjelovar</item>
      <item>DJETLIĆ društvo s ograničenom odgovornošću za izradu namještaja po mjeri, usluge i trgovinu, OIB 78273078210, Antuna Mihanovića 8/B,43000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76E9F-BF7A-4AD2-B592-45928366D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1749</properties:Characters>
  <properties:Lines>45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2018-11-05T11:58:00Z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