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d001a" w14:paraId="5ed001a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07269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CE77F6">
        <w:rPr>
          <w:rFonts w:cs="Times New Roman" w:eastAsia="Times New Roman" w:hAnsi="Times New Roman" w:ascii="Times New Roman"/>
          <w:sz w:val="24"/>
          <w:szCs w:val="24"/>
          <w:lang w:eastAsia="hr-HR"/>
        </w:rPr>
        <w:t>623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7B497E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B54968">
        <w:rPr>
          <w:rFonts w:hAnsi="Times New Roman" w:ascii="Times New Roman"/>
          <w:sz w:val="24"/>
          <w:szCs w:val="24"/>
        </w:rPr>
        <w:t>MAKROFIT</w:t>
      </w:r>
      <w:r w:rsidR="006E10A7">
        <w:rPr>
          <w:rFonts w:hAnsi="Times New Roman" w:ascii="Times New Roman"/>
          <w:sz w:val="24"/>
          <w:szCs w:val="24"/>
        </w:rPr>
        <w:t xml:space="preserve"> </w:t>
      </w:r>
      <w:r w:rsidR="009C2B65">
        <w:rPr>
          <w:rFonts w:hAnsi="Times New Roman" w:ascii="Times New Roman"/>
          <w:sz w:val="24"/>
          <w:szCs w:val="24"/>
        </w:rPr>
        <w:t xml:space="preserve">d.o.o., Zagreb, </w:t>
      </w:r>
      <w:r w:rsidR="00B54968">
        <w:rPr>
          <w:rFonts w:hAnsi="Times New Roman" w:ascii="Times New Roman"/>
          <w:sz w:val="24"/>
          <w:szCs w:val="24"/>
        </w:rPr>
        <w:t>Savska cesta 30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54968">
        <w:rPr>
          <w:rFonts w:cs="Times New Roman" w:eastAsia="Times New Roman" w:hAnsi="Times New Roman" w:ascii="Times New Roman"/>
          <w:sz w:val="24"/>
          <w:szCs w:val="24"/>
          <w:lang w:eastAsia="hr-HR"/>
        </w:rPr>
        <w:t>32623063250</w:t>
      </w:r>
      <w:r w:rsidR="00FD2B92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18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6247A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7B72">
        <w:rPr>
          <w:rFonts w:hAnsi="Times New Roman" w:ascii="Times New Roman"/>
          <w:sz w:val="24"/>
          <w:szCs w:val="24"/>
        </w:rPr>
        <w:t>MAKROFIT d.o.o., Zagreb, Savska cesta 30</w:t>
      </w:r>
      <w:r w:rsidR="00F37B7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37B72">
        <w:rPr>
          <w:rFonts w:cs="Times New Roman" w:eastAsia="Times New Roman" w:hAnsi="Times New Roman" w:ascii="Times New Roman"/>
          <w:sz w:val="24"/>
          <w:szCs w:val="24"/>
          <w:lang w:eastAsia="hr-HR"/>
        </w:rPr>
        <w:t>32623063250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FD2B92">
        <w:rPr>
          <w:rFonts w:cs="Times New Roman" w:eastAsia="Times New Roman" w:hAnsi="Times New Roman" w:ascii="Times New Roman"/>
          <w:sz w:val="24"/>
          <w:szCs w:val="24"/>
          <w:lang w:eastAsia="hr-HR"/>
        </w:rPr>
        <w:t>na 18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6228B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6577F">
        <w:rPr>
          <w:rFonts w:cs="Times New Roman" w:eastAsia="Times New Roman" w:hAnsi="Times New Roman" w:ascii="Times New Roman"/>
          <w:sz w:val="24"/>
          <w:szCs w:val="24"/>
          <w:lang w:eastAsia="hr-HR"/>
        </w:rPr>
        <w:t>Martina Pancer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26577F">
        <w:rPr>
          <w:rFonts w:cs="Times New Roman" w:eastAsia="Times New Roman" w:hAnsi="Times New Roman" w:ascii="Times New Roman"/>
          <w:sz w:val="24"/>
          <w:szCs w:val="24"/>
          <w:lang w:eastAsia="hr-HR"/>
        </w:rPr>
        <w:t>09308771365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103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26577F">
        <w:rPr>
          <w:rFonts w:cs="Times New Roman" w:eastAsia="Times New Roman" w:hAnsi="Times New Roman" w:ascii="Times New Roman"/>
          <w:sz w:val="24"/>
          <w:szCs w:val="24"/>
          <w:lang w:eastAsia="hr-HR"/>
        </w:rPr>
        <w:t>Trnjanska 59 A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7B72">
        <w:rPr>
          <w:rFonts w:hAnsi="Times New Roman" w:ascii="Times New Roman"/>
          <w:sz w:val="24"/>
          <w:szCs w:val="24"/>
        </w:rPr>
        <w:t>MAKROFIT d.o.o., Zagreb, Savska cesta 30</w:t>
      </w:r>
      <w:r w:rsidR="00F37B7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37B72">
        <w:rPr>
          <w:rFonts w:cs="Times New Roman" w:eastAsia="Times New Roman" w:hAnsi="Times New Roman" w:ascii="Times New Roman"/>
          <w:sz w:val="24"/>
          <w:szCs w:val="24"/>
          <w:lang w:eastAsia="hr-HR"/>
        </w:rPr>
        <w:t>32623063250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9497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AD5E09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E1016" w:rsidP="003E1016" w:rsidR="0032668B" w:rsidRPr="0015109B">
      <w:pPr>
        <w:tabs>
          <w:tab w:pos="5774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2B92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18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E101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D53A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072691">
      <w:rPr>
        <w:rFonts w:cs="Times New Roman" w:hAnsi="Times New Roman" w:ascii="Times New Roman"/>
        <w:sz w:val="24"/>
        <w:szCs w:val="24"/>
      </w:rPr>
      <w:t>St-4</w:t>
    </w:r>
    <w:r w:rsidR="00CE77F6">
      <w:rPr>
        <w:rFonts w:cs="Times New Roman" w:hAnsi="Times New Roman" w:ascii="Times New Roman"/>
        <w:sz w:val="24"/>
        <w:szCs w:val="24"/>
      </w:rPr>
      <w:t>623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204D4"/>
    <w:rsid w:val="00032032"/>
    <w:rsid w:val="00034FB2"/>
    <w:rsid w:val="00042774"/>
    <w:rsid w:val="0005730B"/>
    <w:rsid w:val="0006645F"/>
    <w:rsid w:val="00072691"/>
    <w:rsid w:val="000732B3"/>
    <w:rsid w:val="000B741D"/>
    <w:rsid w:val="000C4DCE"/>
    <w:rsid w:val="000D0F92"/>
    <w:rsid w:val="000F36D9"/>
    <w:rsid w:val="0011340C"/>
    <w:rsid w:val="0012620F"/>
    <w:rsid w:val="001314D4"/>
    <w:rsid w:val="001357CC"/>
    <w:rsid w:val="0015109B"/>
    <w:rsid w:val="001668CF"/>
    <w:rsid w:val="00185C41"/>
    <w:rsid w:val="001870C0"/>
    <w:rsid w:val="00194974"/>
    <w:rsid w:val="001C5B0B"/>
    <w:rsid w:val="001D04A1"/>
    <w:rsid w:val="00207DF2"/>
    <w:rsid w:val="0021076F"/>
    <w:rsid w:val="00210C17"/>
    <w:rsid w:val="0021433F"/>
    <w:rsid w:val="00216085"/>
    <w:rsid w:val="0023026E"/>
    <w:rsid w:val="00235E28"/>
    <w:rsid w:val="00256F88"/>
    <w:rsid w:val="00260D8E"/>
    <w:rsid w:val="0026577F"/>
    <w:rsid w:val="00271149"/>
    <w:rsid w:val="00280D5C"/>
    <w:rsid w:val="002C0897"/>
    <w:rsid w:val="002C4F7C"/>
    <w:rsid w:val="003013E0"/>
    <w:rsid w:val="00311FA1"/>
    <w:rsid w:val="0032668B"/>
    <w:rsid w:val="00330EFC"/>
    <w:rsid w:val="00344F96"/>
    <w:rsid w:val="003A139F"/>
    <w:rsid w:val="003A5268"/>
    <w:rsid w:val="003A70F1"/>
    <w:rsid w:val="003B2C53"/>
    <w:rsid w:val="003C10AC"/>
    <w:rsid w:val="003C77EC"/>
    <w:rsid w:val="003E1016"/>
    <w:rsid w:val="003F26D1"/>
    <w:rsid w:val="003F6F63"/>
    <w:rsid w:val="00412DAC"/>
    <w:rsid w:val="004228DB"/>
    <w:rsid w:val="00426AF4"/>
    <w:rsid w:val="00460AB8"/>
    <w:rsid w:val="00470C3F"/>
    <w:rsid w:val="00484EBE"/>
    <w:rsid w:val="004E71C6"/>
    <w:rsid w:val="00504227"/>
    <w:rsid w:val="0051039D"/>
    <w:rsid w:val="005141BD"/>
    <w:rsid w:val="00522DAD"/>
    <w:rsid w:val="00532772"/>
    <w:rsid w:val="00565E27"/>
    <w:rsid w:val="00570285"/>
    <w:rsid w:val="005809EE"/>
    <w:rsid w:val="005A2FE9"/>
    <w:rsid w:val="005B5F04"/>
    <w:rsid w:val="005D1065"/>
    <w:rsid w:val="005F049A"/>
    <w:rsid w:val="005F2D80"/>
    <w:rsid w:val="00605485"/>
    <w:rsid w:val="0061318A"/>
    <w:rsid w:val="00621154"/>
    <w:rsid w:val="006228B2"/>
    <w:rsid w:val="00622F4E"/>
    <w:rsid w:val="006247A7"/>
    <w:rsid w:val="00682E17"/>
    <w:rsid w:val="0068301D"/>
    <w:rsid w:val="00683462"/>
    <w:rsid w:val="006A778A"/>
    <w:rsid w:val="006B126B"/>
    <w:rsid w:val="006B7A6F"/>
    <w:rsid w:val="006C3451"/>
    <w:rsid w:val="006D0DAE"/>
    <w:rsid w:val="006E10A7"/>
    <w:rsid w:val="00725F4E"/>
    <w:rsid w:val="00737C5D"/>
    <w:rsid w:val="007434F2"/>
    <w:rsid w:val="007741C7"/>
    <w:rsid w:val="007773F8"/>
    <w:rsid w:val="00786829"/>
    <w:rsid w:val="007A4ACA"/>
    <w:rsid w:val="007B497E"/>
    <w:rsid w:val="007B6B18"/>
    <w:rsid w:val="007C26A2"/>
    <w:rsid w:val="007D0B34"/>
    <w:rsid w:val="007F7D85"/>
    <w:rsid w:val="00801063"/>
    <w:rsid w:val="00821E19"/>
    <w:rsid w:val="00837830"/>
    <w:rsid w:val="008606B1"/>
    <w:rsid w:val="008A456F"/>
    <w:rsid w:val="008A6F6E"/>
    <w:rsid w:val="008B3CD9"/>
    <w:rsid w:val="008C08AB"/>
    <w:rsid w:val="008D1480"/>
    <w:rsid w:val="008D39DB"/>
    <w:rsid w:val="008D53A5"/>
    <w:rsid w:val="008F5778"/>
    <w:rsid w:val="009030D2"/>
    <w:rsid w:val="0092246F"/>
    <w:rsid w:val="00936071"/>
    <w:rsid w:val="00940833"/>
    <w:rsid w:val="0096775B"/>
    <w:rsid w:val="00995051"/>
    <w:rsid w:val="00997692"/>
    <w:rsid w:val="009C2B65"/>
    <w:rsid w:val="009D675B"/>
    <w:rsid w:val="009F05F6"/>
    <w:rsid w:val="009F158A"/>
    <w:rsid w:val="009F1827"/>
    <w:rsid w:val="009F4509"/>
    <w:rsid w:val="00A12269"/>
    <w:rsid w:val="00A73C50"/>
    <w:rsid w:val="00A768A7"/>
    <w:rsid w:val="00AC253B"/>
    <w:rsid w:val="00AC26B4"/>
    <w:rsid w:val="00AD2FCB"/>
    <w:rsid w:val="00AD5AA5"/>
    <w:rsid w:val="00AD5E09"/>
    <w:rsid w:val="00AE7D60"/>
    <w:rsid w:val="00B05646"/>
    <w:rsid w:val="00B25A84"/>
    <w:rsid w:val="00B4146F"/>
    <w:rsid w:val="00B54968"/>
    <w:rsid w:val="00B7104D"/>
    <w:rsid w:val="00B73EDF"/>
    <w:rsid w:val="00B74833"/>
    <w:rsid w:val="00BA7D38"/>
    <w:rsid w:val="00BE49F6"/>
    <w:rsid w:val="00C12987"/>
    <w:rsid w:val="00C404E2"/>
    <w:rsid w:val="00C523A1"/>
    <w:rsid w:val="00C73785"/>
    <w:rsid w:val="00C7657B"/>
    <w:rsid w:val="00C87A74"/>
    <w:rsid w:val="00C97402"/>
    <w:rsid w:val="00CA7D17"/>
    <w:rsid w:val="00CD41F2"/>
    <w:rsid w:val="00CE77F6"/>
    <w:rsid w:val="00D10399"/>
    <w:rsid w:val="00D30732"/>
    <w:rsid w:val="00D65FCE"/>
    <w:rsid w:val="00DA4126"/>
    <w:rsid w:val="00DA5192"/>
    <w:rsid w:val="00DD21E0"/>
    <w:rsid w:val="00DE465C"/>
    <w:rsid w:val="00DF27A6"/>
    <w:rsid w:val="00E24A4A"/>
    <w:rsid w:val="00E452D3"/>
    <w:rsid w:val="00E45F86"/>
    <w:rsid w:val="00E602FA"/>
    <w:rsid w:val="00E605B5"/>
    <w:rsid w:val="00EA08C5"/>
    <w:rsid w:val="00EC4216"/>
    <w:rsid w:val="00EF0B2D"/>
    <w:rsid w:val="00F37B72"/>
    <w:rsid w:val="00F51A2B"/>
    <w:rsid w:val="00F52ABC"/>
    <w:rsid w:val="00F55CFE"/>
    <w:rsid w:val="00F86536"/>
    <w:rsid w:val="00FB3B9B"/>
    <w:rsid w:val="00FC65C3"/>
    <w:rsid w:val="00FD2B92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53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3A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D53A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D53A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D53A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53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3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D53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D53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D53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4623</izvorni_sadrzaj>
    <derivirana_varijabla naziv="DomainObject.Predmet.Broj_1">4623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St-4623/2016</izvorni_sadrzaj>
    <derivirana_varijabla naziv="DomainObject.Predmet.OznakaBroj_1">St-4623/2016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MAKROFIT d.o.o.</izvorni_sadrzaj>
    <derivirana_varijabla naziv="DomainObject.Predmet.ProtustrankaFormated_1">  MAKROFIT d.o.o.</derivirana_varijabla>
  </DomainObject.Predmet.ProtustrankaFormated>
  <DomainObject.Predmet.ProtustrankaFormatedOIB>
    <izvorni_sadrzaj>  MAKROFIT d.o.o., OIB 32623063250</izvorni_sadrzaj>
    <derivirana_varijabla naziv="DomainObject.Predmet.ProtustrankaFormatedOIB_1">  MAKROFIT d.o.o., OIB 32623063250</derivirana_varijabla>
  </DomainObject.Predmet.ProtustrankaFormatedOIB>
  <DomainObject.Predmet.ProtustrankaFormatedWithAdress>
    <izvorni_sadrzaj> MAKROFIT d.o.o., Savska cesta 30, 10000 Zagreb</izvorni_sadrzaj>
    <derivirana_varijabla naziv="DomainObject.Predmet.ProtustrankaFormatedWithAdress_1"> MAKROFIT d.o.o., Savska cesta 30, 10000 Zagreb</derivirana_varijabla>
  </DomainObject.Predmet.ProtustrankaFormatedWithAdress>
  <DomainObject.Predmet.ProtustrankaFormatedWithAdressOIB>
    <izvorni_sadrzaj> MAKROFIT d.o.o., OIB 32623063250, Savska cesta 30, 10000 Zagreb</izvorni_sadrzaj>
    <derivirana_varijabla naziv="DomainObject.Predmet.ProtustrankaFormatedWithAdressOIB_1"> MAKROFIT d.o.o., OIB 32623063250, Savska cesta 30, 10000 Zagreb</derivirana_varijabla>
  </DomainObject.Predmet.ProtustrankaFormatedWithAdressOIB>
  <DomainObject.Predmet.ProtustrankaWithAdress>
    <izvorni_sadrzaj>MAKROFIT d.o.o. Savska cesta 30, 10000 Zagreb</izvorni_sadrzaj>
    <derivirana_varijabla naziv="DomainObject.Predmet.ProtustrankaWithAdress_1">MAKROFIT d.o.o. Savska cesta 30, 10000 Zagreb</derivirana_varijabla>
  </DomainObject.Predmet.ProtustrankaWithAdress>
  <DomainObject.Predmet.ProtustrankaWithAdressOIB>
    <izvorni_sadrzaj>MAKROFIT d.o.o., OIB 32623063250, Savska cesta 30, 10000 Zagreb</izvorni_sadrzaj>
    <derivirana_varijabla naziv="DomainObject.Predmet.ProtustrankaWithAdressOIB_1">MAKROFIT d.o.o., OIB 32623063250, Savska cesta 30, 10000 Zagreb</derivirana_varijabla>
  </DomainObject.Predmet.ProtustrankaWithAdressOIB>
  <DomainObject.Predmet.ProtustrankaNazivFormated>
    <izvorni_sadrzaj>MAKROFIT d.o.o.</izvorni_sadrzaj>
    <derivirana_varijabla naziv="DomainObject.Predmet.ProtustrankaNazivFormated_1">MAKROFIT d.o.o.</derivirana_varijabla>
  </DomainObject.Predmet.ProtustrankaNazivFormated>
  <DomainObject.Predmet.ProtustrankaNazivFormatedOIB>
    <izvorni_sadrzaj>MAKROFIT d.o.o., OIB 32623063250</izvorni_sadrzaj>
    <derivirana_varijabla naziv="DomainObject.Predmet.ProtustrankaNazivFormatedOIB_1">MAKROFIT d.o.o., OIB 32623063250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MAKROFIT d.o.o.</item>
    </izvorni_sadrzaj>
    <derivirana_varijabla naziv="DomainObject.Predmet.ProtuStrankaListFormated_1">
      <item>MAKROFIT d.o.o.</item>
    </derivirana_varijabla>
  </DomainObject.Predmet.ProtuStrankaListFormated>
  <DomainObject.Predmet.ProtuStrankaListFormatedOIB>
    <izvorni_sadrzaj>
      <item>MAKROFIT d.o.o., OIB 32623063250</item>
    </izvorni_sadrzaj>
    <derivirana_varijabla naziv="DomainObject.Predmet.ProtuStrankaListFormatedOIB_1">
      <item>MAKROFIT d.o.o., OIB 32623063250</item>
    </derivirana_varijabla>
  </DomainObject.Predmet.ProtuStrankaListFormatedOIB>
  <DomainObject.Predmet.ProtuStrankaListFormatedWithAdress>
    <izvorni_sadrzaj>
      <item>MAKROFIT d.o.o., Savska cesta 30, 10000 Zagreb</item>
    </izvorni_sadrzaj>
    <derivirana_varijabla naziv="DomainObject.Predmet.ProtuStrankaListFormatedWithAdress_1">
      <item>MAKROFIT d.o.o., Savska cesta 30, 10000 Zagreb</item>
    </derivirana_varijabla>
  </DomainObject.Predmet.ProtuStrankaListFormatedWithAdress>
  <DomainObject.Predmet.ProtuStrankaListFormatedWithAdressOIB>
    <izvorni_sadrzaj>
      <item>MAKROFIT d.o.o., OIB 32623063250, Savska cesta 30, 10000 Zagreb</item>
    </izvorni_sadrzaj>
    <derivirana_varijabla naziv="DomainObject.Predmet.ProtuStrankaListFormatedWithAdressOIB_1">
      <item>MAKROFIT d.o.o., OIB 32623063250, Savska cesta 30, 10000 Zagreb</item>
    </derivirana_varijabla>
  </DomainObject.Predmet.ProtuStrankaListFormatedWithAdressOIB>
  <DomainObject.Predmet.ProtuStrankaListNazivFormated>
    <izvorni_sadrzaj>
      <item>MAKROFIT d.o.o.</item>
    </izvorni_sadrzaj>
    <derivirana_varijabla naziv="DomainObject.Predmet.ProtuStrankaListNazivFormated_1">
      <item>MAKROFIT d.o.o.</item>
    </derivirana_varijabla>
  </DomainObject.Predmet.ProtuStrankaListNazivFormated>
  <DomainObject.Predmet.ProtuStrankaListNazivFormatedOIB>
    <izvorni_sadrzaj>
      <item>MAKROFIT d.o.o., OIB 32623063250</item>
    </izvorni_sadrzaj>
    <derivirana_varijabla naziv="DomainObject.Predmet.ProtuStrankaListNazivFormatedOIB_1">
      <item>MAKROFIT d.o.o., OIB 32623063250</item>
    </derivirana_varijabla>
  </DomainObject.Predmet.ProtuStrankaListNazivFormatedOIB>
  <DomainObject.Predmet.OstaliListFormated>
    <izvorni_sadrzaj>
      <item>Marko Šurija</item>
    </izvorni_sadrzaj>
    <derivirana_varijabla naziv="DomainObject.Predmet.OstaliListFormated_1">
      <item>Marko Šurija</item>
    </derivirana_varijabla>
  </DomainObject.Predmet.OstaliListFormated>
  <DomainObject.Predmet.OstaliListFormatedOIB>
    <izvorni_sadrzaj>
      <item>Marko Šurija, OIB 68845553138</item>
    </izvorni_sadrzaj>
    <derivirana_varijabla naziv="DomainObject.Predmet.OstaliListFormatedOIB_1">
      <item>Marko Šurija, OIB 68845553138</item>
    </derivirana_varijabla>
  </DomainObject.Predmet.OstaliListFormatedOIB>
  <DomainObject.Predmet.OstaliListFormatedWithAdress>
    <izvorni_sadrzaj>
      <item>Marko Šurija, Bedekova 75 D, 10257 Hrvatski Leskovac</item>
    </izvorni_sadrzaj>
    <derivirana_varijabla naziv="DomainObject.Predmet.OstaliListFormatedWithAdress_1">
      <item>Marko Šurija, Bedekova 75 D, 10257 Hrvatski Leskovac</item>
    </derivirana_varijabla>
  </DomainObject.Predmet.OstaliListFormatedWithAdress>
  <DomainObject.Predmet.OstaliListFormatedWithAdressOIB>
    <izvorni_sadrzaj>
      <item>Marko Šurija, OIB 68845553138, Bedekova 75 D, 10257 Hrvatski Leskovac</item>
    </izvorni_sadrzaj>
    <derivirana_varijabla naziv="DomainObject.Predmet.OstaliListFormatedWithAdressOIB_1">
      <item>Marko Šurija, OIB 68845553138, Bedekova 75 D, 10257 Hrvatski Leskovac</item>
    </derivirana_varijabla>
  </DomainObject.Predmet.OstaliListFormatedWithAdressOIB>
  <DomainObject.Predmet.OstaliListNazivFormated>
    <izvorni_sadrzaj>
      <item>Marko Šurija</item>
    </izvorni_sadrzaj>
    <derivirana_varijabla naziv="DomainObject.Predmet.OstaliListNazivFormated_1">
      <item>Marko Šurija</item>
    </derivirana_varijabla>
  </DomainObject.Predmet.OstaliListNazivFormated>
  <DomainObject.Predmet.OstaliListNazivFormatedOIB>
    <izvorni_sadrzaj>
      <item>Marko Šurija, OIB 68845553138</item>
    </izvorni_sadrzaj>
    <derivirana_varijabla naziv="DomainObject.Predmet.OstaliListNazivFormatedOIB_1">
      <item>Marko Šurija, OIB 68845553138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MAKROFIT d.o.o.</izvorni_sadrzaj>
    <derivirana_varijabla naziv="DomainObject.Predmet.ProtustrankaIDrugi_1">MAKROFIT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MAKROFIT d.o.o., OIB 32623063250, Savska cesta 30, 10000 Zagreb</izvorni_sadrzaj>
    <derivirana_varijabla naziv="DomainObject.Predmet.ProtustrankaIDrugiAdressOIB_1">MAKROFIT d.o.o., OIB 32623063250, Savska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MAKROFIT d.o.o.</item>
      <item>Marko Šurija</item>
    </izvorni_sadrzaj>
    <derivirana_varijabla naziv="DomainObject.Predmet.SudioniciListNaziv_1">
      <item>FINA Regionalni centar Zagreb</item>
      <item>MAKROFIT d.o.o.</item>
      <item>Marko Šurija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MAKROFIT d.o.o., OIB 32623063250, Savska cesta 30,10000 Zagreb</item>
      <item>Marko Šurija, OIB 68845553138, Bedekova 75 D,10257 Hrvatski Leskovac</item>
    </izvorni_sadrzaj>
    <derivirana_varijabla naziv="DomainObject.Predmet.SudioniciListAdressOIB_1">
      <item>FINA Regionalni centar Zagreb, OIB 85821130368, Trg svibanjskih žrtava 1995. br. 1,10000 Zagreb</item>
      <item>MAKROFIT d.o.o., OIB 32623063250, Savska cesta 30,10000 Zagreb</item>
      <item>Marko Šurija, OIB 68845553138, Bedekova 75 D,10257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32623063250</item>
      <item>, OIB 68845553138</item>
    </izvorni_sadrzaj>
    <derivirana_varijabla naziv="DomainObject.Predmet.SudioniciListNazivOIB_1">
      <item>, OIB 85821130368</item>
      <item>, OIB 32623063250</item>
      <item>, OIB 68845553138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2474</properties:Characters>
  <properties:Lines>86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2017-04-18T09:17:00Z</dcterms:created>
  <dc:creator>Teuta Klinžić Zajec</dc:creator>
  <cp:lastModifiedBy>Teuta Klinžić Zajec</cp:lastModifiedBy>
  <cp:lastPrinted>2017-04-07T07:50:00Z</cp:lastPrinted>
  <dcterms:modified xmlns:xsi="http://www.w3.org/2001/XMLSchema-instance" xsi:type="dcterms:W3CDTF">2017-04-18T09:24:00Z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