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70a3" w14:paraId="86670a3" w:rsidRDefault="006D3AFE" w:rsidP="006D3AFE" w:rsidR="006D3AFE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E87730">
        <w:rPr>
          <w:rFonts w:cs="Times New Roman" w:eastAsia="Times New Roman" w:hAnsi="Times New Roman" w:ascii="Times New Roman"/>
          <w:sz w:val="24"/>
          <w:szCs w:val="24"/>
          <w:lang w:val="en-GB"/>
        </w:rPr>
        <w:t>93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/2018-</w:t>
      </w:r>
      <w:r w:rsidR="00E87730">
        <w:rPr>
          <w:rFonts w:cs="Times New Roman" w:eastAsia="Times New Roman" w:hAnsi="Times New Roman" w:ascii="Times New Roman"/>
          <w:sz w:val="24"/>
          <w:szCs w:val="24"/>
          <w:lang w:val="en-GB"/>
        </w:rPr>
        <w:t>10</w:t>
      </w:r>
    </w:p>
    <w:p w:rsidRDefault="00C30B85" w:rsidP="00B53CF8" w:rsidR="00C30B85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C30B85" w:rsidP="00C30B85" w:rsidR="00B53CF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</w:t>
      </w:r>
      <w:r w:rsidR="00B53CF8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Dr. Franje Tuđmana 35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B53CF8" w:rsidP="00B53CF8" w:rsidR="00B53CF8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E87730">
        <w:rPr>
          <w:rFonts w:cs="Times New Roman" w:eastAsia="Times New Roman" w:hAnsi="Times New Roman" w:ascii="Times New Roman"/>
          <w:sz w:val="24"/>
          <w:szCs w:val="24"/>
          <w:lang w:val="en-GB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ožujka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2018. za provedbu skraćenoga stečajnog postupka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E87730">
        <w:rPr>
          <w:rFonts w:cs="Times New Roman" w:hAnsi="Times New Roman" w:ascii="Times New Roman"/>
          <w:sz w:val="24"/>
          <w:szCs w:val="24"/>
        </w:rPr>
        <w:t>ADRIA – SVATOŇ d.o.o., Vodice, Blata 94, OIB: 62494348850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E87730">
        <w:rPr>
          <w:rFonts w:cs="Times New Roman" w:eastAsia="Times New Roman" w:hAnsi="Times New Roman" w:ascii="Times New Roman"/>
          <w:sz w:val="24"/>
          <w:szCs w:val="24"/>
          <w:lang w:val="en-GB"/>
        </w:rPr>
        <w:t>18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lipnja 2018. </w:t>
      </w:r>
    </w:p>
    <w:p w:rsidRDefault="00B53CF8" w:rsidP="00B53CF8" w:rsidR="00B53CF8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 i j e š i o  j e</w:t>
      </w: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I. Otvara se skraćeni stečajni postupak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87730">
        <w:rPr>
          <w:rFonts w:cs="Times New Roman" w:hAnsi="Times New Roman" w:ascii="Times New Roman"/>
          <w:sz w:val="24"/>
          <w:szCs w:val="24"/>
        </w:rPr>
        <w:t>ADRIA – SVATOŇ d.o.o., Vodice, Blata 94, OIB: 62494348850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18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lipnja 2018.  u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14</w:t>
      </w:r>
      <w:r w:rsidR="006D3AF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00</w:t>
      </w:r>
      <w:r w:rsidR="006D3AF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ati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B53CF8" w:rsidP="00B53CF8" w:rsidR="00B53CF8" w:rsidRPr="00E877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 w:rsidRPr="00E87730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E877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E87730" w:rsidRPr="00E87730">
        <w:rPr>
          <w:rFonts w:cs="Times New Roman" w:hAnsi="Times New Roman" w:ascii="Times New Roman"/>
          <w:color w:themeColor="text1" w:val="000000"/>
          <w:sz w:val="24"/>
          <w:szCs w:val="24"/>
        </w:rPr>
        <w:t>Josip Jadran Sekso iz Šibenika, Ulica Bože Peričića 26, OIB: 56627311158</w:t>
      </w:r>
      <w:r w:rsidRP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B53CF8" w:rsidP="00B53CF8" w:rsidR="00B53CF8" w:rsidRPr="00B54A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530B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ab/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B54A57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Zaključuje se skraćeni stečajni postupak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E87730">
        <w:rPr>
          <w:rFonts w:cs="Times New Roman" w:hAnsi="Times New Roman" w:ascii="Times New Roman"/>
          <w:sz w:val="24"/>
          <w:szCs w:val="24"/>
        </w:rPr>
        <w:t>ADRIA – SVATOŇ d.o.o., Vodice, Blata 94, OIB: 62494348850</w:t>
      </w:r>
      <w:r w:rsidRPr="00B54A57">
        <w:rPr>
          <w:rFonts w:cs="Times New Roman" w:hAnsi="Times New Roman" w:ascii="Times New Roman"/>
          <w:sz w:val="24"/>
          <w:szCs w:val="24"/>
        </w:rPr>
        <w:t>.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B53CF8" w:rsidP="00B53CF8" w:rsidR="00B53CF8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Obrazloženje</w:t>
      </w: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E87730">
        <w:rPr>
          <w:rFonts w:cs="Times New Roman" w:eastAsia="Times New Roman" w:hAnsi="Times New Roman" w:ascii="Times New Roman"/>
          <w:sz w:val="24"/>
          <w:szCs w:val="24"/>
          <w:lang w:val="en-GB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ožujka 2018.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7. ožujka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u Očevidniku redoslijeda osnova za plaćanje ima evidentirane neizvršene osnove za plaćanje u neprekinutom razdoblju od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7.818,70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Erste &amp; Steiermarkische bank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d.d., te da nema zaplijenjena novčana sredstava na ime predujma za namirenje troškova stečajnog postupka.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travnja 2018. 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lipnja 2018. proizlazi da je račun dužnika i dalje u blokadi zbog neizvršenih osnova za plaćanje u iznosu od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885,53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222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E87730">
        <w:rPr>
          <w:rFonts w:cs="Times New Roman" w:eastAsia="Times New Roman" w:hAnsi="Times New Roman" w:ascii="Times New Roman"/>
          <w:sz w:val="24"/>
          <w:szCs w:val="24"/>
          <w:lang w:val="en-GB"/>
        </w:rPr>
        <w:t>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 lipnja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002931" w:rsidP="00B53CF8" w:rsidR="00B53CF8" w:rsidRPr="00BE39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B53CF8" w:rsidRPr="00BE39DF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002931" w:rsidP="00B53CF8" w:rsidR="00B53CF8" w:rsidRPr="00BE39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53CF8">
        <w:rPr>
          <w:rFonts w:cs="Times New Roman" w:hAnsi="Times New Roman" w:ascii="Times New Roman"/>
          <w:sz w:val="24"/>
          <w:szCs w:val="24"/>
        </w:rPr>
        <w:t xml:space="preserve">  </w:t>
      </w:r>
      <w:r w:rsidR="00B53CF8" w:rsidRPr="00BE39DF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B53CF8" w:rsidP="00B53CF8" w:rsidR="00B53CF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B53CF8" w:rsidP="00C30B85" w:rsidR="00C30B85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C30B85" w:rsidP="00C30B85" w:rsidR="00C30B85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30B85" w:rsidP="00C30B85" w:rsidR="00C30B85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30B85" w:rsidP="00C30B85" w:rsidR="00C30B85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C30B85" w:rsidR="00B53CF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Uputa o pravnom lijeku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</w:t>
      </w:r>
      <w:r w:rsidR="00E877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izjavu i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potvrdu o imenovanju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53CF8" w:rsidP="00B53CF8" w:rsidR="00B53CF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3CF8" w:rsidP="00B53CF8" w:rsidR="00B53CF8"/>
    <w:p w:rsidRDefault="009A3301" w:rsidR="009A3301"/>
    <w:sectPr w:rsidSect="006D3AFE" w:rsidR="009A33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AFE" w:rsidR="00CC323C">
      <w:pPr>
        <w:spacing w:lineRule="auto" w:line="240" w:after="0"/>
      </w:pPr>
      <w:r>
        <w:separator/>
      </w:r>
    </w:p>
  </w:endnote>
  <w:endnote w:id="0" w:type="continuationSeparator">
    <w:p w:rsidRDefault="006D3AFE" w:rsidR="00CC32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AFE" w:rsidR="00CC323C">
      <w:pPr>
        <w:spacing w:lineRule="auto" w:line="240" w:after="0"/>
      </w:pPr>
      <w:r>
        <w:separator/>
      </w:r>
    </w:p>
  </w:footnote>
  <w:footnote w:id="0" w:type="continuationSeparator">
    <w:p w:rsidRDefault="006D3AFE" w:rsidR="00CC32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9180315"/>
      <w:docPartObj>
        <w:docPartGallery w:val="Page Numbers (Top of Page)"/>
        <w:docPartUnique/>
      </w:docPartObj>
    </w:sdtPr>
    <w:sdtEndPr/>
    <w:sdtContent>
      <w:p w:rsidRDefault="006D3AFE" w:rsidP="00E87730" w:rsidR="00E87730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D2D">
          <w:rPr>
            <w:noProof/>
          </w:rPr>
          <w:t>3</w:t>
        </w:r>
        <w:r>
          <w:fldChar w:fldCharType="end"/>
        </w:r>
        <w:r>
          <w:t xml:space="preserve">                               </w:t>
        </w:r>
        <w:r w:rsidRPr="006D3AFE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 xml:space="preserve"> </w:t>
        </w:r>
        <w:r w:rsidR="00E87730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Poslovni broj: 6 St-93/2018-10</w:t>
        </w:r>
      </w:p>
      <w:p w:rsidRDefault="006D3AFE" w:rsidP="006D3AFE" w:rsidR="006D3AFE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</w:p>
      <w:p w:rsidRDefault="00DF6D2D" w:rsidR="006D3AFE">
        <w:pPr>
          <w:pStyle w:val="Zaglavlje"/>
          <w:jc w:val="center"/>
        </w:pPr>
      </w:p>
    </w:sdtContent>
  </w:sdt>
  <w:p w:rsidRDefault="00DF6D2D" w:rsidP="00BE39DF" w:rsidR="00BE39DF">
    <w:pPr>
      <w:pStyle w:val="Zaglavlje"/>
      <w:tabs>
        <w:tab w:pos="4208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CF8"/>
    <w:rsid w:val="00002931"/>
    <w:rsid w:val="005E1D2C"/>
    <w:rsid w:val="006D3AFE"/>
    <w:rsid w:val="009A3301"/>
    <w:rsid w:val="00B53CF8"/>
    <w:rsid w:val="00C30B85"/>
    <w:rsid w:val="00CC323C"/>
    <w:rsid w:val="00DF6D2D"/>
    <w:rsid w:val="00E8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3C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D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D2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D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D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3C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D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D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D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D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- SVATOŇ društvo s ograničenom odgovornošću za trgovinu i usluge</izvorni_sadrzaj>
    <derivirana_varijabla naziv="DomainObject.Predmet.ProtustrankaFormated_1">  ADRIA - SVATOŇ društvo s ograničenom odgovornošću za trgovinu i usluge</derivirana_varijabla>
  </DomainObject.Predmet.ProtustrankaFormated>
  <DomainObject.Predmet.ProtustrankaFormatedOIB>
    <izvorni_sadrzaj>  ADRIA - SVATOŇ društvo s ograničenom odgovornošću za trgovinu i usluge, OIB 62494348850</izvorni_sadrzaj>
    <derivirana_varijabla naziv="DomainObject.Predmet.ProtustrankaFormatedOIB_1">  ADRIA - SVATOŇ društvo s ograničenom odgovornošću za trgovinu i usluge, OIB 62494348850</derivirana_varijabla>
  </DomainObject.Predmet.ProtustrankaFormatedOIB>
  <DomainObject.Predmet.ProtustrankaFormatedWithAdress>
    <izvorni_sadrzaj> ADRIA - SVATOŇ društvo s ograničenom odgovornošću za trgovinu i usluge, Blata 94, 22211 Vodice</izvorni_sadrzaj>
    <derivirana_varijabla naziv="DomainObject.Predmet.ProtustrankaFormatedWithAdress_1"> ADRIA - SVATOŇ društvo s ograničenom odgovornošću za trgovinu i usluge, Blata 94, 22211 Vodice</derivirana_varijabla>
  </DomainObject.Predmet.ProtustrankaFormatedWithAdress>
  <DomainObject.Predmet.ProtustrankaFormatedWithAdressOIB>
    <izvorni_sadrzaj> ADRIA - SVATOŇ društvo s ograničenom odgovornošću za trgovinu i usluge, OIB 62494348850, Blata 94, 22211 Vodice</izvorni_sadrzaj>
    <derivirana_varijabla naziv="DomainObject.Predmet.ProtustrankaFormatedWithAdressOIB_1"> ADRIA - SVATOŇ društvo s ograničenom odgovornošću za trgovinu i usluge, OIB 62494348850, Blata 94, 22211 Vodice</derivirana_varijabla>
  </DomainObject.Predmet.ProtustrankaFormatedWithAdressOIB>
  <DomainObject.Predmet.ProtustrankaWithAdress>
    <izvorni_sadrzaj>ADRIA - SVATOŇ društvo s ograničenom odgovornošću za trgovinu i usluge Blata 94, 22211 Vodice</izvorni_sadrzaj>
    <derivirana_varijabla naziv="DomainObject.Predmet.ProtustrankaWithAdress_1">ADRIA - SVATOŇ društvo s ograničenom odgovornošću za trgovinu i usluge Blata 94, 22211 Vodice</derivirana_varijabla>
  </DomainObject.Predmet.ProtustrankaWithAdress>
  <DomainObject.Predmet.ProtustrankaWithAdressOIB>
    <izvorni_sadrzaj>ADRIA - SVATOŇ društvo s ograničenom odgovornošću za trgovinu i usluge, OIB 62494348850, Blata 94, 22211 Vodice</izvorni_sadrzaj>
    <derivirana_varijabla naziv="DomainObject.Predmet.ProtustrankaWithAdressOIB_1">ADRIA - SVATOŇ društvo s ograničenom odgovornošću za trgovinu i usluge, OIB 62494348850, Blata 94, 22211 Vodice</derivirana_varijabla>
  </DomainObject.Predmet.ProtustrankaWithAdressOIB>
  <DomainObject.Predmet.ProtustrankaNazivFormated>
    <izvorni_sadrzaj>ADRIA - SVATOŇ društvo s ograničenom odgovornošću za trgovinu i usluge</izvorni_sadrzaj>
    <derivirana_varijabla naziv="DomainObject.Predmet.ProtustrankaNazivFormated_1">ADRIA - SVATOŇ društvo s ograničenom odgovornošću za trgovinu i usluge</derivirana_varijabla>
  </DomainObject.Predmet.ProtustrankaNazivFormated>
  <DomainObject.Predmet.ProtustrankaNazivFormatedOIB>
    <izvorni_sadrzaj>ADRIA - SVATOŇ društvo s ograničenom odgovornošću za trgovinu i usluge, OIB 62494348850</izvorni_sadrzaj>
    <derivirana_varijabla naziv="DomainObject.Predmet.ProtustrankaNazivFormatedOIB_1">ADRIA - SVATOŇ društvo s ograničenom odgovornošću za trgovinu i usluge, OIB 62494348850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- SVATOŇ društvo s ograničenom odgovornošću za trgovinu i usluge</item>
    </izvorni_sadrzaj>
    <derivirana_varijabla naziv="DomainObject.Predmet.ProtuStrankaListFormated_1">
      <item>ADRIA - SVATOŇ društvo s ograničenom odgovornošću za trgovinu i usluge</item>
    </derivirana_varijabla>
  </DomainObject.Predmet.ProtuStrankaListFormated>
  <DomainObject.Predmet.ProtuStrankaListFormatedOIB>
    <izvorni_sadrzaj>
      <item>ADRIA - SVATOŇ društvo s ograničenom odgovornošću za trgovinu i usluge, OIB 62494348850</item>
    </izvorni_sadrzaj>
    <derivirana_varijabla naziv="DomainObject.Predmet.ProtuStrankaListFormatedOIB_1">
      <item>ADRIA - SVATOŇ društvo s ograničenom odgovornošću za trgovinu i usluge, OIB 62494348850</item>
    </derivirana_varijabla>
  </DomainObject.Predmet.ProtuStrankaListFormatedOIB>
  <DomainObject.Predmet.ProtuStrankaListFormatedWithAdress>
    <izvorni_sadrzaj>
      <item>ADRIA - SVATOŇ društvo s ograničenom odgovornošću za trgovinu i usluge, Blata 94, 22211 Vodice</item>
    </izvorni_sadrzaj>
    <derivirana_varijabla naziv="DomainObject.Predmet.ProtuStrankaListFormatedWithAdress_1">
      <item>ADRIA - SVATOŇ društvo s ograničenom odgovornošću za trgovinu i usluge, Blata 94, 22211 Vodice</item>
    </derivirana_varijabla>
  </DomainObject.Predmet.ProtuStrankaListFormatedWithAdress>
  <DomainObject.Predmet.ProtuStrankaListFormatedWithAdressOIB>
    <izvorni_sadrzaj>
      <item>ADRIA - SVATOŇ društvo s ograničenom odgovornošću za trgovinu i usluge, OIB 62494348850, Blata 94, 22211 Vodice</item>
    </izvorni_sadrzaj>
    <derivirana_varijabla naziv="DomainObject.Predmet.ProtuStrankaListFormatedWithAdressOIB_1">
      <item>ADRIA - SVATOŇ društvo s ograničenom odgovornošću za trgovinu i usluge, OIB 62494348850, Blata 94, 22211 Vodice</item>
    </derivirana_varijabla>
  </DomainObject.Predmet.ProtuStrankaListFormatedWithAdressOIB>
  <DomainObject.Predmet.ProtuStrankaListNazivFormated>
    <izvorni_sadrzaj>
      <item>ADRIA - SVATOŇ društvo s ograničenom odgovornošću za trgovinu i usluge</item>
    </izvorni_sadrzaj>
    <derivirana_varijabla naziv="DomainObject.Predmet.ProtuStrankaListNazivFormated_1">
      <item>ADRIA - SVATOŇ društvo s ograničenom odgovornošću za trgovinu i usluge</item>
    </derivirana_varijabla>
  </DomainObject.Predmet.ProtuStrankaListNazivFormated>
  <DomainObject.Predmet.ProtuStrankaListNazivFormatedOIB>
    <izvorni_sadrzaj>
      <item>ADRIA - SVATOŇ društvo s ograničenom odgovornošću za trgovinu i usluge, OIB 62494348850</item>
    </izvorni_sadrzaj>
    <derivirana_varijabla naziv="DomainObject.Predmet.ProtuStrankaListNazivFormatedOIB_1">
      <item>ADRIA - SVATOŇ društvo s ograničenom odgovornošću za trgovinu i usluge, OIB 62494348850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- SVATOŇ društvo s ograničenom odgovornošću za trgovinu i usluge</izvorni_sadrzaj>
    <derivirana_varijabla naziv="DomainObject.Predmet.ProtustrankaIDrugi_1">ADRIA - SVATOŇ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 - SVATOŇ društvo s ograničenom odgovornošću za trgovinu i usluge, OIB 62494348850, Blata 94, 22211 Vodice</izvorni_sadrzaj>
    <derivirana_varijabla naziv="DomainObject.Predmet.ProtustrankaIDrugiAdressOIB_1">ADRIA - SVATOŇ društvo s ograničenom odgovornošću za trgovinu i usluge, OIB 62494348850, Blata 94,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- SVATOŇ društvo s ograničenom odgovornošću za trgovinu i usluge</item>
    </izvorni_sadrzaj>
    <derivirana_varijabla naziv="DomainObject.Predmet.SudioniciListNaziv_1">
      <item>FINA - Podružnica Šibenik</item>
      <item>ADRIA - SVATOŇ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ADRIA - SVATOŇ društvo s ograničenom odgovornošću za trgovinu i usluge, OIB 62494348850, Blata 94,22211 Vodice</item>
    </izvorni_sadrzaj>
    <derivirana_varijabla naziv="DomainObject.Predmet.SudioniciListAdressOIB_1">
      <item>FINA - Podružnica Šibenik, OIB 85821130368, Perivoj L. Marune 1,22000 Šibenik</item>
      <item>ADRIA - SVATOŇ društvo s ograničenom odgovornošću za trgovinu i usluge, OIB 62494348850, Blata 94,22211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62494348850</item>
    </izvorni_sadrzaj>
    <derivirana_varijabla naziv="DomainObject.Predmet.SudioniciListNazivOIB_1">
      <item>, OIB 85821130368</item>
      <item>, OIB 62494348850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5646</properties:Characters>
  <properties:Lines>124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2018-06-18T11:41:00Z</dcterms:created>
  <dc:creator>Anamarija Kovačić Milković</dc:creator>
  <cp:lastModifiedBy>Anamarija Kovačić Milković</cp:lastModifiedBy>
  <cp:lastPrinted>2018-06-18T11:57:00Z</cp:lastPrinted>
  <dcterms:modified xmlns:xsi="http://www.w3.org/2001/XMLSchema-instance" xsi:type="dcterms:W3CDTF">2018-06-18T11:58:00Z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St-93-18-otvaranje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