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e031" w14:paraId="573e031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DD3FDB">
        <w:t>1094/2013</w:t>
      </w:r>
      <w:r w:rsidR="00B24732">
        <w:t>-54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DD3FDB" w:rsidP="003812A3" w:rsidR="003812A3">
      <w:pPr>
        <w:jc w:val="both"/>
        <w:rPr>
          <w:lang w:val="pt-BR"/>
        </w:rPr>
      </w:pPr>
      <w:r w:rsidRPr="00DD3FDB">
        <w:rPr>
          <w:lang w:val="pt-BR"/>
        </w:rPr>
        <w:t xml:space="preserve">Trgovački sud u Zagrebu, po sucu pojedincu Nikoli Ribariću, kao stečajnom sucu, u stečajnom predmetu nad stečajnim dužnikom SPECIMEN d.o.o., Zagreb (Grad Zagreb), Bednjanska 10, OIB: 37726990723, MBS: 080494423,  dana </w:t>
      </w:r>
      <w:r w:rsidR="00815B41">
        <w:rPr>
          <w:lang w:val="pt-BR"/>
        </w:rPr>
        <w:t>11. listopada  2017</w:t>
      </w:r>
      <w:r w:rsidRPr="00DD3FDB">
        <w:rPr>
          <w:lang w:val="pt-BR"/>
        </w:rPr>
        <w:t xml:space="preserve">.,   </w:t>
      </w:r>
    </w:p>
    <w:p w:rsidRDefault="00DD3FDB" w:rsidP="003812A3" w:rsidR="00DD3FDB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>da</w:t>
      </w:r>
      <w:r w:rsidR="003812A3" w:rsidRPr="009A6899">
        <w:t xml:space="preserve"> u roku od 8 dana dostavi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815B41" w:rsidP="003812A3" w:rsidR="003812A3">
      <w:pPr>
        <w:jc w:val="center"/>
      </w:pPr>
      <w:r>
        <w:t>U Zagrebu 11</w:t>
      </w:r>
      <w:r w:rsidR="003812A3">
        <w:t>.</w:t>
      </w:r>
      <w:r w:rsidR="00DD3FDB">
        <w:t xml:space="preserve"> listopada</w:t>
      </w:r>
      <w:r w:rsidR="003812A3">
        <w:t xml:space="preserve"> 201</w:t>
      </w:r>
      <w:r>
        <w:t>7</w:t>
      </w:r>
      <w:r w:rsidR="003812A3">
        <w:t>.</w:t>
      </w:r>
    </w:p>
    <w:p w:rsidRDefault="006D44F4" w:rsidP="00B24732" w:rsidR="00B2473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B2473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4732" w:rsidP="00E91121" w:rsidR="00B247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24732" w:rsidP="00E91121" w:rsidR="00B247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24732" w:rsidP="00E91121" w:rsidR="00B2473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24732" w:rsidP="00E91121" w:rsidR="00B2473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31D6" w:rsidP="00B24732" w:rsidR="004031D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6D44F4" w:rsidP="004031D6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4732" w:rsidP="003812A3" w:rsidR="00B2473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3812A3"/>
    <w:rsid w:val="004031D6"/>
    <w:rsid w:val="00523F73"/>
    <w:rsid w:val="006D44F4"/>
    <w:rsid w:val="00815B41"/>
    <w:rsid w:val="00B24732"/>
    <w:rsid w:val="00C46644"/>
    <w:rsid w:val="00D05CE0"/>
    <w:rsid w:val="00DD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64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644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644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644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64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644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644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644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137</properties:Words>
  <properties:Characters>632</properties:Characters>
  <properties:Lines>56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2017-10-11T12:07:00Z</dcterms:created>
  <dc:creator>Nikola Ribarić</dc:creator>
  <cp:lastModifiedBy>Jadranka Zelić</cp:lastModifiedBy>
  <cp:lastPrinted>2017-10-11T12:12:00Z</cp:lastPrinted>
  <dcterms:modified xmlns:xsi="http://www.w3.org/2001/XMLSchema-instance" xsi:type="dcterms:W3CDTF">2017-10-11T12:13:00Z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