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4a16c" w14:paraId="5d4a16c" w:rsidRDefault="009F12F6" w:rsidP="00910611" w:rsidR="009F12F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12F6" w:rsidP="00910611" w:rsidR="009F12F6">
      <w:r>
        <w:rPr>
          <w:rFonts w:eastAsia="MS Mincho"/>
        </w:rPr>
        <w:t>REPUBLIKA HRVATSKA</w:t>
      </w:r>
    </w:p>
    <w:p w:rsidRDefault="009F12F6" w:rsidP="00910611" w:rsidR="009F12F6">
      <w:r>
        <w:rPr>
          <w:rFonts w:eastAsia="MS Mincho"/>
        </w:rPr>
        <w:t>TRGOVAČKI SUD U RIJECI</w:t>
      </w:r>
    </w:p>
    <w:p w:rsidRDefault="009F12F6" w:rsidR="009F12F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64477" w:rsidP="00A14336" w:rsidR="00164477"/>
    <w:p w:rsidRDefault="00164477" w:rsidP="00A14336" w:rsidR="00164477" w:rsidRPr="00B565C5"/>
    <w:p w:rsidRDefault="00A14336" w:rsidP="00A14336" w:rsidR="00A14336" w:rsidRPr="00B565C5"/>
    <w:p w:rsidRDefault="00A14336" w:rsidP="00A14336" w:rsidR="00A14336" w:rsidRPr="00B565C5">
      <w:r w:rsidRPr="00B565C5">
        <w:t>Trgovački sud u Rijeci objavljuje:</w:t>
      </w:r>
    </w:p>
    <w:p w:rsidRDefault="00A14336" w:rsidP="00A14336" w:rsidR="00A14336" w:rsidRPr="00B565C5"/>
    <w:p w:rsidRDefault="009A3AE5" w:rsidP="009A3AE5" w:rsidR="009A3AE5" w:rsidRPr="00DC0722">
      <w:pPr>
        <w:ind w:firstLine="708"/>
        <w:jc w:val="both"/>
      </w:pPr>
      <w:r w:rsidRPr="00DC0722">
        <w:t xml:space="preserve">Ročište radi sklapanja </w:t>
      </w:r>
      <w:proofErr w:type="spellStart"/>
      <w:r w:rsidRPr="00DC0722">
        <w:t>predstečajne</w:t>
      </w:r>
      <w:proofErr w:type="spellEnd"/>
      <w:r w:rsidRPr="00DC0722">
        <w:t xml:space="preserve"> nagodbe nad dužnikom </w:t>
      </w:r>
      <w:r w:rsidRPr="00681544">
        <w:t xml:space="preserve">PE. MA TRGOVINA društvo s ograničenom odgovornošću za trgovinu Veprinac (Grad Opatija), </w:t>
      </w:r>
      <w:proofErr w:type="spellStart"/>
      <w:r w:rsidRPr="00681544">
        <w:t>Perenići</w:t>
      </w:r>
      <w:proofErr w:type="spellEnd"/>
      <w:r w:rsidRPr="00681544">
        <w:t xml:space="preserve"> 12</w:t>
      </w:r>
      <w:r w:rsidRPr="00681544">
        <w:rPr>
          <w:bCs/>
        </w:rPr>
        <w:t xml:space="preserve">, OIB: </w:t>
      </w:r>
      <w:r w:rsidRPr="00681544">
        <w:t>47508131935</w:t>
      </w:r>
      <w:r w:rsidRPr="00DC0722">
        <w:t>, određuje se za dan</w:t>
      </w:r>
    </w:p>
    <w:p w:rsidRDefault="009A3AE5" w:rsidP="009A3AE5" w:rsidR="009A3AE5" w:rsidRPr="00DC0722"/>
    <w:p w:rsidRDefault="009A3AE5" w:rsidP="009A3AE5" w:rsidR="009A3AE5" w:rsidRPr="00DC0722"/>
    <w:p w:rsidRDefault="009A3AE5" w:rsidP="009A3AE5" w:rsidR="009A3AE5" w:rsidRPr="00DC0722"/>
    <w:p w:rsidRDefault="009A3AE5" w:rsidP="009A3AE5" w:rsidR="009A3AE5" w:rsidRPr="00DC0722">
      <w:pPr>
        <w:jc w:val="center"/>
      </w:pPr>
      <w:r>
        <w:t>2. lipnja</w:t>
      </w:r>
      <w:r w:rsidRPr="00DC0722">
        <w:t xml:space="preserve"> 201</w:t>
      </w:r>
      <w:r>
        <w:t>6</w:t>
      </w:r>
      <w:r w:rsidRPr="00DC0722">
        <w:t xml:space="preserve">.g. u </w:t>
      </w:r>
      <w:r>
        <w:t>9</w:t>
      </w:r>
      <w:r w:rsidRPr="00DC0722">
        <w:t>:</w:t>
      </w:r>
      <w:r>
        <w:t>0</w:t>
      </w:r>
      <w:r w:rsidRPr="00DC0722">
        <w:t>0 sati</w:t>
      </w:r>
    </w:p>
    <w:p w:rsidRDefault="009A3AE5" w:rsidP="009A3AE5" w:rsidR="009A3AE5" w:rsidRPr="00DC0722">
      <w:pPr>
        <w:jc w:val="center"/>
      </w:pPr>
      <w:r w:rsidRPr="00DC0722">
        <w:t>kod Trgovačkog suda u Rijeci</w:t>
      </w:r>
    </w:p>
    <w:p w:rsidRDefault="009A3AE5" w:rsidP="009A3AE5" w:rsidR="009A3AE5" w:rsidRPr="00DC0722">
      <w:pPr>
        <w:jc w:val="center"/>
      </w:pPr>
      <w:r w:rsidRPr="00DC0722">
        <w:t>Zadarska 1 i 3</w:t>
      </w:r>
    </w:p>
    <w:p w:rsidRDefault="009A3AE5" w:rsidP="009A3AE5" w:rsidR="009A3AE5" w:rsidRPr="00DC0722">
      <w:pPr>
        <w:jc w:val="center"/>
      </w:pPr>
      <w:r w:rsidRPr="00DC0722">
        <w:t>sudnica br. 3, I. kat.</w:t>
      </w:r>
    </w:p>
    <w:p w:rsidRDefault="009A3AE5" w:rsidP="009A3AE5" w:rsidR="009A3AE5" w:rsidRPr="00DC0722">
      <w:pPr>
        <w:jc w:val="both"/>
      </w:pPr>
    </w:p>
    <w:p w:rsidRDefault="009A3AE5" w:rsidP="009A3AE5" w:rsidR="009A3AE5" w:rsidRPr="00DC0722">
      <w:pPr>
        <w:jc w:val="both"/>
      </w:pPr>
      <w:r w:rsidRPr="00DC0722">
        <w:t>O ročištu se dužnik i svi vjerovnici koji su prihvatili plan financijskog restrukturiranja obavještavaju oglasom koji se objavljuje na oglasnoj ploči suda i objavom na web-stranici Financijske agencije najkasnije 8 dana prije održavanja ročišta.</w:t>
      </w:r>
    </w:p>
    <w:p w:rsidRDefault="00A14336" w:rsidP="00A14336" w:rsidR="00A14336" w:rsidRPr="00B565C5"/>
    <w:p w:rsidRDefault="00A14336" w:rsidP="00A14336" w:rsidR="00A14336" w:rsidRPr="00B565C5"/>
    <w:p w:rsidRDefault="00BD7B5B" w:rsidP="00A14336" w:rsidR="00A14336" w:rsidRPr="00B565C5">
      <w:r w:rsidRPr="00B565C5">
        <w:t xml:space="preserve">(Posl. br. 14 </w:t>
      </w:r>
      <w:proofErr w:type="spellStart"/>
      <w:r w:rsidRPr="00B565C5">
        <w:t>Stpn</w:t>
      </w:r>
      <w:proofErr w:type="spellEnd"/>
      <w:r w:rsidRPr="00B565C5">
        <w:t>-</w:t>
      </w:r>
      <w:r w:rsidR="009A3AE5">
        <w:t>43</w:t>
      </w:r>
      <w:r w:rsidR="00007E67">
        <w:t>/201</w:t>
      </w:r>
      <w:r w:rsidR="009A3AE5">
        <w:t>5</w:t>
      </w:r>
      <w:r w:rsidR="00A14336" w:rsidRPr="00B565C5">
        <w:t xml:space="preserve"> od </w:t>
      </w:r>
      <w:r w:rsidR="009A3AE5">
        <w:t>5. svibnja 2016</w:t>
      </w:r>
      <w:r w:rsidR="00A14336" w:rsidRPr="00B565C5">
        <w:t>.g.)</w:t>
      </w:r>
    </w:p>
    <w:p w:rsidRDefault="00F74D93" w:rsidP="00A14336" w:rsidR="00F74D93" w:rsidRPr="00B565C5"/>
    <w:p w:rsidRDefault="00B565C5" w:rsidR="00B565C5" w:rsidRPr="00B565C5"/>
    <w:sectPr w:rsidR="00B565C5" w:rsidRPr="00B565C5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79D6" w:rsidR="004879D6">
      <w:r>
        <w:separator/>
      </w:r>
    </w:p>
  </w:endnote>
  <w:endnote w:id="0" w:type="continuationSeparator">
    <w:p w:rsidRDefault="004879D6" w:rsidR="004879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79D6" w:rsidR="004879D6">
      <w:r>
        <w:separator/>
      </w:r>
    </w:p>
  </w:footnote>
  <w:footnote w:id="0" w:type="continuationSeparator">
    <w:p w:rsidRDefault="004879D6" w:rsidR="004879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B5B" w:rsidP="00A14336" w:rsidR="00BD7B5B" w:rsidRPr="00B565C5">
    <w:pPr>
      <w:pStyle w:val="Zaglavlje"/>
      <w:jc w:val="right"/>
    </w:pPr>
    <w:r w:rsidRPr="00B565C5">
      <w:t xml:space="preserve">Posl. br. 14 </w:t>
    </w:r>
    <w:proofErr w:type="spellStart"/>
    <w:r w:rsidRPr="00B565C5">
      <w:t>Stpn</w:t>
    </w:r>
    <w:proofErr w:type="spellEnd"/>
    <w:r w:rsidRPr="00B565C5">
      <w:t>-</w:t>
    </w:r>
    <w:r w:rsidR="009A3AE5">
      <w:t>43/2015-4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4336"/>
    <w:rsid w:val="00007E67"/>
    <w:rsid w:val="00092787"/>
    <w:rsid w:val="00120ECA"/>
    <w:rsid w:val="00121E89"/>
    <w:rsid w:val="001534EB"/>
    <w:rsid w:val="00164477"/>
    <w:rsid w:val="00195026"/>
    <w:rsid w:val="001C2356"/>
    <w:rsid w:val="001E5A2A"/>
    <w:rsid w:val="002901BF"/>
    <w:rsid w:val="002A0C18"/>
    <w:rsid w:val="002D2DDD"/>
    <w:rsid w:val="00333140"/>
    <w:rsid w:val="0038054A"/>
    <w:rsid w:val="00423D62"/>
    <w:rsid w:val="00444610"/>
    <w:rsid w:val="004879D6"/>
    <w:rsid w:val="00546779"/>
    <w:rsid w:val="00556C6E"/>
    <w:rsid w:val="00606084"/>
    <w:rsid w:val="0081752B"/>
    <w:rsid w:val="00845EDC"/>
    <w:rsid w:val="0086169B"/>
    <w:rsid w:val="008C0509"/>
    <w:rsid w:val="009A3AE5"/>
    <w:rsid w:val="009F12F6"/>
    <w:rsid w:val="00A14336"/>
    <w:rsid w:val="00AA5FE2"/>
    <w:rsid w:val="00B565C5"/>
    <w:rsid w:val="00B97D51"/>
    <w:rsid w:val="00BD7B5B"/>
    <w:rsid w:val="00C80A5F"/>
    <w:rsid w:val="00CC14A6"/>
    <w:rsid w:val="00CC3C67"/>
    <w:rsid w:val="00D36B12"/>
    <w:rsid w:val="00D4595D"/>
    <w:rsid w:val="00D87D7F"/>
    <w:rsid w:val="00D942E9"/>
    <w:rsid w:val="00E22407"/>
    <w:rsid w:val="00E5454E"/>
    <w:rsid w:val="00F74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F12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12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12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12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12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F12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12F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F12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12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12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12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12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F12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12F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2015.</izvorni_sadrzaj>
    <derivirana_varijabla naziv="DomainObject.Predmet.DatumOsnivanja_1">14.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Stpn-43/2015</izvorni_sadrzaj>
    <derivirana_varijabla naziv="DomainObject.Predmet.OznakaBroj_1">Stpn-43/2015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PE.MA TRGOVINA d.o.o.  Ičići</izvorni_sadrzaj>
    <derivirana_varijabla naziv="DomainObject.Predmet.StrankaFormated_1">  PE.MA TRGOVINA d.o.o.  Ičići</derivirana_varijabla>
  </DomainObject.Predmet.StrankaFormated>
  <DomainObject.Predmet.StrankaFormatedOIB>
    <izvorni_sadrzaj>  PE.MA TRGOVINA d.o.o.  Ičići, OIB 47508131935</izvorni_sadrzaj>
    <derivirana_varijabla naziv="DomainObject.Predmet.StrankaFormatedOIB_1">  PE.MA TRGOVINA d.o.o.  Ičići, OIB 47508131935</derivirana_varijabla>
  </DomainObject.Predmet.StrankaFormatedOIB>
  <DomainObject.Predmet.StrankaFormatedWithAdress>
    <izvorni_sadrzaj> PE.MA TRGOVINA d.o.o.  Ičići, Perinići 12, 51414 Ičići</izvorni_sadrzaj>
    <derivirana_varijabla naziv="DomainObject.Predmet.StrankaFormatedWithAdress_1"> PE.MA TRGOVINA d.o.o.  Ičići, Perinići 12, 51414 Ičići</derivirana_varijabla>
  </DomainObject.Predmet.StrankaFormatedWithAdress>
  <DomainObject.Predmet.StrankaFormatedWithAdressOIB>
    <izvorni_sadrzaj> PE.MA TRGOVINA d.o.o.  Ičići, OIB 47508131935, Perinići 12, 51414 Ičići</izvorni_sadrzaj>
    <derivirana_varijabla naziv="DomainObject.Predmet.StrankaFormatedWithAdressOIB_1"> PE.MA TRGOVINA d.o.o.  Ičići, OIB 47508131935, Perinići 12, 51414 Ičići</derivirana_varijabla>
  </DomainObject.Predmet.StrankaFormatedWithAdressOIB>
  <DomainObject.Predmet.StrankaWithAdress>
    <izvorni_sadrzaj>PE.MA TRGOVINA d.o.o.  Ičići Perinići 12,51414 Ičići</izvorni_sadrzaj>
    <derivirana_varijabla naziv="DomainObject.Predmet.StrankaWithAdress_1">PE.MA TRGOVINA d.o.o.  Ičići Perinići 12,51414 Ičići</derivirana_varijabla>
  </DomainObject.Predmet.StrankaWithAdress>
  <DomainObject.Predmet.StrankaWithAdressOIB>
    <izvorni_sadrzaj>PE.MA TRGOVINA d.o.o.  Ičići, OIB 47508131935, Perinići 12,51414 Ičići</izvorni_sadrzaj>
    <derivirana_varijabla naziv="DomainObject.Predmet.StrankaWithAdressOIB_1">PE.MA TRGOVINA d.o.o.  Ičići, OIB 47508131935, Perinići 12,51414 Ičići</derivirana_varijabla>
  </DomainObject.Predmet.StrankaWithAdressOIB>
  <DomainObject.Predmet.StrankaNazivFormated>
    <izvorni_sadrzaj>PE.MA TRGOVINA d.o.o.  Ičići</izvorni_sadrzaj>
    <derivirana_varijabla naziv="DomainObject.Predmet.StrankaNazivFormated_1">PE.MA TRGOVINA d.o.o.  Ičići</derivirana_varijabla>
  </DomainObject.Predmet.StrankaNazivFormated>
  <DomainObject.Predmet.StrankaNazivFormatedOIB>
    <izvorni_sadrzaj>PE.MA TRGOVINA d.o.o.  Ičići, OIB 47508131935</izvorni_sadrzaj>
    <derivirana_varijabla naziv="DomainObject.Predmet.StrankaNazivFormatedOIB_1">PE.MA TRGOVINA d.o.o.  Ičići, OIB 47508131935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PE.MA TRGOVINA d.o.o.  Ičići</item>
    </izvorni_sadrzaj>
    <derivirana_varijabla naziv="DomainObject.Predmet.StrankaListFormated_1">
      <item>PE.MA TRGOVINA d.o.o.  Ičići</item>
    </derivirana_varijabla>
  </DomainObject.Predmet.StrankaListFormated>
  <DomainObject.Predmet.StrankaListFormatedOIB>
    <izvorni_sadrzaj>
      <item>PE.MA TRGOVINA d.o.o.  Ičići, OIB 47508131935</item>
    </izvorni_sadrzaj>
    <derivirana_varijabla naziv="DomainObject.Predmet.StrankaListFormatedOIB_1">
      <item>PE.MA TRGOVINA d.o.o.  Ičići, OIB 47508131935</item>
    </derivirana_varijabla>
  </DomainObject.Predmet.StrankaListFormatedOIB>
  <DomainObject.Predmet.StrankaListFormatedWithAdress>
    <izvorni_sadrzaj>
      <item>PE.MA TRGOVINA d.o.o.  Ičići, Perinići 12, 51414 Ičići</item>
    </izvorni_sadrzaj>
    <derivirana_varijabla naziv="DomainObject.Predmet.StrankaListFormatedWithAdress_1">
      <item>PE.MA TRGOVINA d.o.o.  Ičići, Perinići 12, 51414 Ičići</item>
    </derivirana_varijabla>
  </DomainObject.Predmet.StrankaListFormatedWithAdress>
  <DomainObject.Predmet.StrankaListFormatedWithAdressOIB>
    <izvorni_sadrzaj>
      <item>PE.MA TRGOVINA d.o.o.  Ičići, OIB 47508131935, Perinići 12, 51414 Ičići</item>
    </izvorni_sadrzaj>
    <derivirana_varijabla naziv="DomainObject.Predmet.StrankaListFormatedWithAdressOIB_1">
      <item>PE.MA TRGOVINA d.o.o.  Ičići, OIB 47508131935, Perinići 12, 51414 Ičići</item>
    </derivirana_varijabla>
  </DomainObject.Predmet.StrankaListFormatedWithAdressOIB>
  <DomainObject.Predmet.StrankaListNazivFormated>
    <izvorni_sadrzaj>
      <item>PE.MA TRGOVINA d.o.o.  Ičići</item>
    </izvorni_sadrzaj>
    <derivirana_varijabla naziv="DomainObject.Predmet.StrankaListNazivFormated_1">
      <item>PE.MA TRGOVINA d.o.o.  Ičići</item>
    </derivirana_varijabla>
  </DomainObject.Predmet.StrankaListNazivFormated>
  <DomainObject.Predmet.StrankaListNazivFormatedOIB>
    <izvorni_sadrzaj>
      <item>PE.MA TRGOVINA d.o.o.  Ičići, OIB 47508131935</item>
    </izvorni_sadrzaj>
    <derivirana_varijabla naziv="DomainObject.Predmet.StrankaListNazivFormatedOIB_1">
      <item>PE.MA TRGOVINA d.o.o.  Ičići, OIB 47508131935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PE.MA TRGOVINA d.o.o.  Ičići</izvorni_sadrzaj>
    <derivirana_varijabla naziv="DomainObject.Predmet.StrankaIDrugi_1">PE.MA TRGOVINA d.o.o.  Ičići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PE.MA TRGOVINA d.o.o.  Ičići, OIB 47508131935, Perinići 12, 51414 Ičići</izvorni_sadrzaj>
    <derivirana_varijabla naziv="DomainObject.Predmet.StrankaIDrugiAdressOIB_1">PE.MA TRGOVINA d.o.o.  Ičići, OIB 47508131935, Perinići 12, 51414 Ičići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PE.MA TRGOVINA d.o.o.  Ičići</item>
    </izvorni_sadrzaj>
    <derivirana_varijabla naziv="DomainObject.Predmet.SudioniciListNaziv_1">
      <item>PE.MA TRGOVINA d.o.o.  Ičići</item>
    </derivirana_varijabla>
  </DomainObject.Predmet.SudioniciListNaziv>
  <DomainObject.Predmet.SudioniciListAdressOIB>
    <izvorni_sadrzaj>
      <item>PE.MA TRGOVINA d.o.o.  Ičići, OIB 47508131935, Perinići 12,51414 Ičići</item>
    </izvorni_sadrzaj>
    <derivirana_varijabla naziv="DomainObject.Predmet.SudioniciListAdressOIB_1">
      <item>PE.MA TRGOVINA d.o.o.  Ičići, OIB 47508131935, Perinići 12,51414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47508131935</item>
    </izvorni_sadrzaj>
    <derivirana_varijabla naziv="DomainObject.Predmet.SudioniciListNazivOIB_1">
      <item>, OIB 47508131935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105</properties:Words>
  <properties:Characters>583</properties:Characters>
  <properties:Lines>27</properties:Lines>
  <properties:Paragraphs>11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 objavljuje:</vt:lpstr>
      <vt:lpstr>Trgovački sud u Rijeci objavljuje:</vt:lpstr>
    </vt:vector>
  </properties:TitlesOfParts>
  <properties:LinksUpToDate>false</properties:LinksUpToDate>
  <properties:CharactersWithSpaces>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2016-05-06T13:01:00Z</dcterms:created>
  <dc:creator>vjelenovic</dc:creator>
  <cp:lastModifiedBy>Danijela Fumić</cp:lastModifiedBy>
  <cp:lastPrinted>2016-05-06T13:02:00Z</cp:lastPrinted>
  <dcterms:modified xmlns:xsi="http://www.w3.org/2001/XMLSchema-instance" xsi:type="dcterms:W3CDTF">2016-05-06T13:02:00Z</dcterms:modified>
  <cp:revision>3</cp:revision>
  <dc:title>Trgovački sud u Rijeci objavljuje: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