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fc560" w14:paraId="34fc560" w:rsidRDefault="00780EDE" w:rsidP="00F349AA" w:rsidR="003E43D7" w:rsidRPr="00215D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215D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265415">
        <w:rPr>
          <w:rFonts w:hAnsi="Times New Roman" w:ascii="Times New Roman"/>
          <w:color w:val="auto"/>
          <w:sz w:val="24"/>
          <w:szCs w:val="24"/>
          <w:lang w:val="pl-PL"/>
        </w:rPr>
        <w:t>3020/16-19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215D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</w:t>
      </w:r>
      <w:r w:rsidRPr="00F706C4">
        <w:rPr>
          <w:rFonts w:hAnsi="Times New Roman" w:ascii="Times New Roman"/>
          <w:sz w:val="24"/>
          <w:szCs w:val="24"/>
        </w:rPr>
        <w:t>prethodnom postupku radi utvrđivanja uvjeta za  otvaranje stečajnog postupka nad dužnikom</w:t>
      </w:r>
      <w:r w:rsidR="00265415">
        <w:rPr>
          <w:rFonts w:hAnsi="Times New Roman" w:ascii="Times New Roman"/>
          <w:sz w:val="24"/>
          <w:szCs w:val="24"/>
        </w:rPr>
        <w:t xml:space="preserve"> </w:t>
      </w:r>
      <w:r w:rsidR="00265415" w:rsidRPr="00265415">
        <w:rPr>
          <w:rFonts w:hAnsi="Times New Roman" w:ascii="Times New Roman"/>
          <w:sz w:val="24"/>
          <w:szCs w:val="24"/>
        </w:rPr>
        <w:t>TRGOVINA ZA POMOĆ j.d.o.o., za trgovinu i usluge, Dugo Selo, Josipa Predavca 12, OIB 53821644436</w:t>
      </w:r>
      <w:r w:rsidR="00007277" w:rsidRPr="00265415">
        <w:rPr>
          <w:rFonts w:hAnsi="Times New Roman" w:ascii="Times New Roman"/>
          <w:sz w:val="24"/>
          <w:szCs w:val="24"/>
        </w:rPr>
        <w:t>,</w:t>
      </w:r>
      <w:r w:rsidR="003824D6">
        <w:rPr>
          <w:rFonts w:hAnsi="Times New Roman" w:ascii="Times New Roman"/>
          <w:szCs w:val="24"/>
        </w:rPr>
        <w:t xml:space="preserve"> </w:t>
      </w:r>
      <w:r w:rsidR="000C47F3">
        <w:rPr>
          <w:rFonts w:hAnsi="Times New Roman" w:ascii="Times New Roman"/>
          <w:sz w:val="24"/>
          <w:szCs w:val="24"/>
        </w:rPr>
        <w:t>29</w:t>
      </w:r>
      <w:r w:rsidR="003824D6">
        <w:rPr>
          <w:rFonts w:hAnsi="Times New Roman" w:ascii="Times New Roman"/>
          <w:sz w:val="24"/>
          <w:szCs w:val="24"/>
        </w:rPr>
        <w:t>. ožujka 2017.</w:t>
      </w:r>
    </w:p>
    <w:p w:rsidRDefault="001E6CCF" w:rsidP="002B2B94" w:rsidR="001E6CCF" w:rsidRPr="00215D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</w:t>
      </w:r>
      <w:r w:rsidR="00F349AA" w:rsidRPr="003824D6">
        <w:rPr>
          <w:rFonts w:hAnsi="Times New Roman" w:ascii="Times New Roman"/>
          <w:color w:val="auto"/>
          <w:sz w:val="24"/>
          <w:szCs w:val="24"/>
        </w:rPr>
        <w:t>dužnikom</w:t>
      </w:r>
      <w:r w:rsidR="00195734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265415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265415" w:rsidRPr="00265415">
        <w:rPr>
          <w:rFonts w:hAnsi="Times New Roman" w:ascii="Times New Roman"/>
          <w:color w:themeColor="text1" w:val="000000"/>
          <w:sz w:val="24"/>
          <w:szCs w:val="24"/>
        </w:rPr>
        <w:t>TRGOVINA ZA POMOĆ j.d.o.o., za trgovinu i usluge, Dugo Selo, Josipa Predavca 12, OIB 53821644436</w:t>
      </w:r>
      <w:r w:rsidR="00265415" w:rsidRPr="00265415">
        <w:rPr>
          <w:rFonts w:hAnsi="Times New Roman" w:ascii="Times New Roman"/>
          <w:sz w:val="24"/>
          <w:szCs w:val="24"/>
        </w:rPr>
        <w:t>,</w:t>
      </w:r>
      <w:r w:rsidR="00265415">
        <w:rPr>
          <w:rFonts w:hAnsi="Times New Roman" w:ascii="Times New Roman"/>
          <w:szCs w:val="24"/>
        </w:rPr>
        <w:t xml:space="preserve"> 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da u roku petnaest (15) dana solidarno uplate na sudski depozit ovog suda IBAN: HR9223900011300000460 otvoren kod Hrvatske poštanske banke d. d., Zagreb, pozivom na broj 05-</w:t>
      </w:r>
      <w:r w:rsidR="00265415">
        <w:rPr>
          <w:rFonts w:hAnsi="Times New Roman" w:ascii="Times New Roman"/>
          <w:color w:val="auto"/>
          <w:sz w:val="24"/>
          <w:szCs w:val="24"/>
        </w:rPr>
        <w:t>3020</w:t>
      </w:r>
      <w:r w:rsidR="003824D6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215D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215D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215D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215D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215D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215D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215D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E7033" w:rsidP="000E7033" w:rsidR="000E7033" w:rsidRPr="00215D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 xml:space="preserve">Podneskom od </w:t>
      </w:r>
      <w:r w:rsidR="00F706C4">
        <w:rPr>
          <w:rFonts w:hAnsi="Times New Roman" w:ascii="Times New Roman"/>
          <w:color w:val="auto"/>
          <w:sz w:val="24"/>
          <w:szCs w:val="24"/>
        </w:rPr>
        <w:t>25</w:t>
      </w:r>
      <w:r w:rsidR="003824D6">
        <w:rPr>
          <w:rFonts w:hAnsi="Times New Roman" w:ascii="Times New Roman"/>
          <w:color w:val="auto"/>
          <w:sz w:val="24"/>
          <w:szCs w:val="24"/>
        </w:rPr>
        <w:t>.03.2016.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predlagatelj </w:t>
      </w:r>
      <w:r w:rsidRPr="003824D6">
        <w:rPr>
          <w:rFonts w:hAnsi="Times New Roman" w:ascii="Times New Roman"/>
          <w:color w:val="auto"/>
          <w:sz w:val="24"/>
          <w:szCs w:val="24"/>
        </w:rPr>
        <w:t xml:space="preserve">Financijska agencija, RC Zagreb, Podružnica </w:t>
      </w:r>
      <w:r w:rsidR="00195734">
        <w:rPr>
          <w:rFonts w:hAnsi="Times New Roman" w:ascii="Times New Roman"/>
          <w:color w:val="auto"/>
          <w:sz w:val="24"/>
          <w:szCs w:val="24"/>
        </w:rPr>
        <w:t>Zagreb, Trg svibanjskih žrtava 1995. 1. Zagreb,</w:t>
      </w:r>
      <w:r w:rsidRPr="00215DE3">
        <w:rPr>
          <w:rFonts w:hAnsi="Times New Roman" w:ascii="Times New Roman"/>
          <w:color w:val="auto"/>
          <w:sz w:val="24"/>
          <w:szCs w:val="24"/>
        </w:rPr>
        <w:t xml:space="preserve"> OIB 85821130368 (dalje: FINA)</w:t>
      </w:r>
      <w:r w:rsidR="00717DD8" w:rsidRPr="00215DE3">
        <w:rPr>
          <w:rFonts w:hAnsi="Times New Roman" w:ascii="Times New Roman"/>
          <w:color w:val="auto"/>
          <w:sz w:val="24"/>
          <w:szCs w:val="24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podnio je ovom sudu zahtjev za provedbu stečajnog postupka nad gore navedenom pravnom osobom.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299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2.957,49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0E7033" w:rsidP="000E7033" w:rsidR="000E7033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464ED8" w:rsidP="00464ED8" w:rsidR="00464ED8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predlagatelj učinio vjerojatnim postojanje stečajnih razloga, to je rješenjem ovog suda broj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St-3020</w:t>
      </w:r>
      <w:r w:rsidR="0000727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. od 15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.11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>.2016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održanom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21</w:t>
      </w:r>
      <w:r w:rsidR="009E6445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807628" w:rsidRPr="003824D6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807628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dužnika.</w:t>
      </w:r>
    </w:p>
    <w:p w:rsidRDefault="00C959F2" w:rsidP="00C959F2" w:rsidR="00807628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</w:p>
    <w:p w:rsidRDefault="00E23A96" w:rsidP="00F349AA" w:rsidR="008B554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24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. studenog</w:t>
      </w:r>
      <w:r w:rsidR="003824D6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proizlazi da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je račun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dužnik</w:t>
      </w:r>
      <w:r w:rsidR="00F706C4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neprekidno blokiran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748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 xml:space="preserve"> dana,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 iznos evidentiranih neizvršenih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osnov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za plaćanje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je </w:t>
      </w:r>
      <w:r w:rsidR="00265415">
        <w:rPr>
          <w:rFonts w:hAnsi="Times New Roman" w:ascii="Times New Roman"/>
          <w:color w:val="auto"/>
          <w:sz w:val="24"/>
          <w:szCs w:val="24"/>
          <w:lang w:val="hr-HR"/>
        </w:rPr>
        <w:t>27.571,10</w:t>
      </w:r>
      <w:r w:rsidR="000F40C8">
        <w:rPr>
          <w:rFonts w:hAnsi="Times New Roman" w:ascii="Times New Roman"/>
          <w:color w:val="auto"/>
          <w:sz w:val="24"/>
          <w:szCs w:val="24"/>
          <w:lang w:val="hr-HR"/>
        </w:rPr>
        <w:t xml:space="preserve"> kn</w:t>
      </w:r>
      <w:r w:rsidR="008B554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215D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215D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215D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215D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48693D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r w:rsidR="00F03234">
        <w:rPr>
          <w:rFonts w:hAnsi="Times New Roman" w:ascii="Times New Roman"/>
          <w:color w:val="auto"/>
          <w:sz w:val="24"/>
          <w:szCs w:val="24"/>
          <w:lang w:val="hr-HR"/>
        </w:rPr>
        <w:t>. ožujka 2017.</w:t>
      </w:r>
    </w:p>
    <w:p w:rsidRDefault="00F349AA" w:rsidP="00F349AA" w:rsidR="00F349AA" w:rsidRPr="00215D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96168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215D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215D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</w:rPr>
        <w:t>POUKA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PRAVNOM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LIJEKU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215DE3">
        <w:rPr>
          <w:rFonts w:hAnsi="Times New Roman" w:ascii="Times New Roman"/>
          <w:color w:val="auto"/>
          <w:sz w:val="24"/>
          <w:szCs w:val="24"/>
        </w:rPr>
        <w:t>Protiv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nezadovoljna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mo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iti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215DE3">
        <w:rPr>
          <w:rFonts w:hAnsi="Times New Roman" w:ascii="Times New Roman"/>
          <w:color w:val="auto"/>
          <w:sz w:val="24"/>
          <w:szCs w:val="24"/>
        </w:rPr>
        <w:t>albu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Visokom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trgova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215DE3">
        <w:rPr>
          <w:rFonts w:hAnsi="Times New Roman" w:ascii="Times New Roman"/>
          <w:color w:val="auto"/>
          <w:sz w:val="24"/>
          <w:szCs w:val="24"/>
        </w:rPr>
        <w:t>kom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Republike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Hrvatske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roku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215DE3">
        <w:rPr>
          <w:rFonts w:hAnsi="Times New Roman" w:ascii="Times New Roman"/>
          <w:color w:val="auto"/>
          <w:sz w:val="24"/>
          <w:szCs w:val="24"/>
        </w:rPr>
        <w:t>dana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primitku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rje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215DE3">
        <w:rPr>
          <w:rFonts w:hAnsi="Times New Roman" w:ascii="Times New Roman"/>
          <w:color w:val="auto"/>
          <w:sz w:val="24"/>
          <w:szCs w:val="24"/>
        </w:rPr>
        <w:t>enja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215DE3">
        <w:rPr>
          <w:rFonts w:hAnsi="Times New Roman" w:ascii="Times New Roman"/>
          <w:color w:val="auto"/>
          <w:sz w:val="24"/>
          <w:szCs w:val="24"/>
        </w:rPr>
        <w:t>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ula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215DE3">
        <w:rPr>
          <w:rFonts w:hAnsi="Times New Roman" w:ascii="Times New Roman"/>
          <w:color w:val="auto"/>
          <w:sz w:val="24"/>
          <w:szCs w:val="24"/>
        </w:rPr>
        <w:t>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se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putem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ovog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215DE3">
        <w:rPr>
          <w:rFonts w:hAnsi="Times New Roman" w:ascii="Times New Roman"/>
          <w:color w:val="auto"/>
          <w:sz w:val="24"/>
          <w:szCs w:val="24"/>
        </w:rPr>
        <w:t>primjerka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Sud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i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po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215DE3">
        <w:rPr>
          <w:rFonts w:hAnsi="Times New Roman" w:ascii="Times New Roman"/>
          <w:color w:val="auto"/>
          <w:sz w:val="24"/>
          <w:szCs w:val="24"/>
        </w:rPr>
        <w:t>za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svaku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protivnu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215DE3">
        <w:rPr>
          <w:rFonts w:hAnsi="Times New Roman" w:ascii="Times New Roman"/>
          <w:color w:val="auto"/>
          <w:sz w:val="24"/>
          <w:szCs w:val="24"/>
        </w:rPr>
        <w:t>stranku</w:t>
      </w:r>
      <w:r w:rsidRPr="00215D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096168" w:rsidP="00F349AA" w:rsidR="0009616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96168" w:rsidP="00F349AA" w:rsidR="00096168" w:rsidRPr="00096168">
      <w:pPr>
        <w:jc w:val="both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</w:p>
    <w:p w:rsidRDefault="00096168" w:rsidP="002152A3" w:rsidR="00096168" w:rsidRPr="00096168">
      <w:pPr>
        <w:jc w:val="right"/>
        <w:rPr>
          <w:rFonts w:hAnsi="Times New Roman" w:ascii="Times New Roman"/>
          <w:color w:themeColor="text1" w:val="000000"/>
          <w:sz w:val="24"/>
        </w:rPr>
      </w:pPr>
      <w:r w:rsidRPr="00096168">
        <w:rPr>
          <w:rFonts w:hAnsi="Times New Roman" w:ascii="Times New Roman"/>
          <w:color w:themeColor="text1" w:val="000000"/>
          <w:sz w:val="24"/>
        </w:rPr>
        <w:t>za točnost otpravka-ovlašteni službenik</w:t>
      </w:r>
    </w:p>
    <w:p w:rsidRDefault="00096168" w:rsidP="002152A3" w:rsidR="00096168" w:rsidRPr="00096168">
      <w:pPr>
        <w:jc w:val="right"/>
        <w:rPr>
          <w:rFonts w:hAnsi="Times New Roman" w:ascii="Times New Roman"/>
          <w:color w:themeColor="text1" w:val="000000"/>
          <w:sz w:val="24"/>
        </w:rPr>
      </w:pPr>
      <w:r w:rsidRPr="00096168">
        <w:rPr>
          <w:rFonts w:hAnsi="Times New Roman" w:ascii="Times New Roman"/>
          <w:color w:themeColor="text1" w:val="000000"/>
          <w:sz w:val="24"/>
        </w:rPr>
        <w:t>Višnja Svečak</w:t>
      </w:r>
    </w:p>
    <w:p w:rsidRDefault="001E6CCF" w:rsidP="00B4313D" w:rsidR="001E6CCF" w:rsidRPr="00215D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215DE3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215DE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CA" w:rsidR="008523CA">
      <w:r>
        <w:separator/>
      </w:r>
    </w:p>
  </w:endnote>
  <w:endnote w:id="0" w:type="continuationSeparator">
    <w:p w:rsidRDefault="008523CA" w:rsidR="00852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CA" w:rsidR="008523CA">
      <w:r>
        <w:separator/>
      </w:r>
    </w:p>
  </w:footnote>
  <w:footnote w:id="0" w:type="continuationSeparator">
    <w:p w:rsidRDefault="008523CA" w:rsidR="008523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</w:p>
  <w:p w:rsidRDefault="00986B95" w:rsidR="00986B95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3824D6">
      <w:rPr>
        <w:rFonts w:hAnsi="Times New Roman" w:ascii="Times New Roman"/>
        <w:color w:val="000000"/>
        <w:sz w:val="24"/>
        <w:szCs w:val="24"/>
      </w:rPr>
      <w:t>7 St-</w:t>
    </w:r>
    <w:r w:rsidR="00265415">
      <w:rPr>
        <w:rFonts w:hAnsi="Times New Roman" w:ascii="Times New Roman"/>
        <w:color w:val="000000"/>
        <w:sz w:val="24"/>
        <w:szCs w:val="24"/>
      </w:rPr>
      <w:t>3020</w:t>
    </w:r>
    <w:r w:rsidR="003824D6" w:rsidRPr="003824D6">
      <w:rPr>
        <w:rFonts w:hAnsi="Times New Roman" w:ascii="Times New Roman"/>
        <w:color w:val="000000"/>
        <w:sz w:val="24"/>
        <w:szCs w:val="24"/>
      </w:rPr>
      <w:t>/16</w:t>
    </w:r>
    <w:r w:rsidR="00265415">
      <w:rPr>
        <w:rFonts w:hAnsi="Times New Roman" w:ascii="Times New Roman"/>
        <w:color w:val="000000"/>
        <w:sz w:val="24"/>
        <w:szCs w:val="24"/>
      </w:rPr>
      <w:t>-19</w:t>
    </w:r>
  </w:p>
  <w:p w:rsidRDefault="003824D6" w:rsidP="003824D6" w:rsidR="003824D6" w:rsidRPr="003824D6">
    <w:pPr>
      <w:pStyle w:val="Zaglavlje"/>
      <w:ind w:right="360"/>
      <w:jc w:val="center"/>
      <w:rPr>
        <w:rFonts w:hAnsi="Times New Roman" w:ascii="Times New Roman"/>
        <w:color w:val="000000"/>
        <w:sz w:val="24"/>
        <w:szCs w:val="24"/>
      </w:rPr>
    </w:pPr>
    <w:r>
      <w:rPr>
        <w:rFonts w:hAnsi="Times New Roman" w:ascii="Times New Roman"/>
        <w:color w:val="000000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7277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96168"/>
    <w:rsid w:val="000C47F3"/>
    <w:rsid w:val="000E7033"/>
    <w:rsid w:val="000F40C8"/>
    <w:rsid w:val="0010292F"/>
    <w:rsid w:val="00113759"/>
    <w:rsid w:val="00120497"/>
    <w:rsid w:val="001212FE"/>
    <w:rsid w:val="00171A47"/>
    <w:rsid w:val="00195734"/>
    <w:rsid w:val="001B72BB"/>
    <w:rsid w:val="001D3E0B"/>
    <w:rsid w:val="001E6CCF"/>
    <w:rsid w:val="001E7FD3"/>
    <w:rsid w:val="00205ED7"/>
    <w:rsid w:val="00215DE3"/>
    <w:rsid w:val="00264B81"/>
    <w:rsid w:val="00265415"/>
    <w:rsid w:val="002A2E40"/>
    <w:rsid w:val="002A4896"/>
    <w:rsid w:val="002B2B94"/>
    <w:rsid w:val="002B5D12"/>
    <w:rsid w:val="002D105B"/>
    <w:rsid w:val="002F3067"/>
    <w:rsid w:val="002F3C78"/>
    <w:rsid w:val="00301B23"/>
    <w:rsid w:val="00302445"/>
    <w:rsid w:val="00330D4B"/>
    <w:rsid w:val="0033495A"/>
    <w:rsid w:val="003761C7"/>
    <w:rsid w:val="003824D6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0B61"/>
    <w:rsid w:val="00464E38"/>
    <w:rsid w:val="00464ED8"/>
    <w:rsid w:val="004761BD"/>
    <w:rsid w:val="00477940"/>
    <w:rsid w:val="0048693D"/>
    <w:rsid w:val="004D0C3D"/>
    <w:rsid w:val="004E3542"/>
    <w:rsid w:val="00514511"/>
    <w:rsid w:val="005352CA"/>
    <w:rsid w:val="00536772"/>
    <w:rsid w:val="005516FA"/>
    <w:rsid w:val="00555AD4"/>
    <w:rsid w:val="00562C1A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598D"/>
    <w:rsid w:val="006F3774"/>
    <w:rsid w:val="0070781D"/>
    <w:rsid w:val="00717DD8"/>
    <w:rsid w:val="007517D9"/>
    <w:rsid w:val="007575FB"/>
    <w:rsid w:val="00780EDE"/>
    <w:rsid w:val="00803C60"/>
    <w:rsid w:val="00807628"/>
    <w:rsid w:val="00816016"/>
    <w:rsid w:val="008360CE"/>
    <w:rsid w:val="008517A4"/>
    <w:rsid w:val="008523CA"/>
    <w:rsid w:val="0085551B"/>
    <w:rsid w:val="008742C5"/>
    <w:rsid w:val="008850E6"/>
    <w:rsid w:val="008967AF"/>
    <w:rsid w:val="008B554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A526C"/>
    <w:rsid w:val="009E6445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959F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C3E85"/>
    <w:rsid w:val="00ED7F7F"/>
    <w:rsid w:val="00EE6D02"/>
    <w:rsid w:val="00EF6C02"/>
    <w:rsid w:val="00F03234"/>
    <w:rsid w:val="00F04899"/>
    <w:rsid w:val="00F21060"/>
    <w:rsid w:val="00F26D76"/>
    <w:rsid w:val="00F349AA"/>
    <w:rsid w:val="00F35082"/>
    <w:rsid w:val="00F46C94"/>
    <w:rsid w:val="00F52C0B"/>
    <w:rsid w:val="00F6511E"/>
    <w:rsid w:val="00F6765B"/>
    <w:rsid w:val="00F706C4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61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16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16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16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16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961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1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16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1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16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3020</izvorni_sadrzaj>
    <derivirana_varijabla naziv="DomainObject.Predmet.Broj_1">3020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St-3020/2016</izvorni_sadrzaj>
    <derivirana_varijabla naziv="DomainObject.Predmet.OznakaBroj_1">St-3020/2016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ZA POMOĆ jednostavno društvo s ograničenom odgovornošću za trgovinu i usluge</izvorni_sadrzaj>
    <derivirana_varijabla naziv="DomainObject.Predmet.ProtustrankaFormated_1">  TRGOVINA ZA POMOĆ jednostavno društvo s ograničenom odgovornošću za trgovinu i usluge</derivirana_varijabla>
  </DomainObject.Predmet.ProtustrankaFormated>
  <DomainObject.Predmet.ProtustrankaFormatedOIB>
    <izvorni_sadrzaj>  TRGOVINA ZA POMOĆ jednostavno društvo s ograničenom odgovornošću za trgovinu i usluge, OIB 53821644436</izvorni_sadrzaj>
    <derivirana_varijabla naziv="DomainObject.Predmet.ProtustrankaFormatedOIB_1">  TRGOVINA ZA POMOĆ jednostavno društvo s ograničenom odgovornošću za trgovinu i usluge, OIB 53821644436</derivirana_varijabla>
  </DomainObject.Predmet.ProtustrankaFormatedOIB>
  <DomainObject.Predmet.ProtustrankaFormatedWithAdress>
    <izvorni_sadrzaj> TRGOVINA ZA POMOĆ jednostavno društvo s ograničenom odgovornošću za trgovinu i usluge, Josipa Predavca 12, 10370 Dugo Selo</izvorni_sadrzaj>
    <derivirana_varijabla naziv="DomainObject.Predmet.ProtustrankaFormatedWithAdress_1"> TRGOVINA ZA POMOĆ jednostavno društvo s ograničenom odgovornošću za trgovinu i usluge, Josipa Predavca 12, 10370 Dugo Selo</derivirana_varijabla>
  </DomainObject.Predmet.ProtustrankaFormatedWithAdress>
  <DomainObject.Predmet.ProtustrankaFormatedWithAdressOIB>
    <izvorni_sadrzaj> TRGOVINA ZA POMOĆ jednostavno društvo s ograničenom odgovornošću za trgovinu i usluge, OIB 53821644436, Josipa Predavca 12, 10370 Dugo Selo</izvorni_sadrzaj>
    <derivirana_varijabla naziv="DomainObject.Predmet.ProtustrankaFormatedWithAdressOIB_1"> TRGOVINA ZA POMOĆ jednostavno društvo s ograničenom odgovornošću za trgovinu i usluge, OIB 53821644436, Josipa Predavca 12, 10370 Dugo Selo</derivirana_varijabla>
  </DomainObject.Predmet.ProtustrankaFormatedWithAdressOIB>
  <DomainObject.Predmet.ProtustrankaWithAdress>
    <izvorni_sadrzaj>TRGOVINA ZA POMOĆ jednostavno društvo s ograničenom odgovornošću za trgovinu i usluge Josipa Predavca 12, 10370 Dugo Selo</izvorni_sadrzaj>
    <derivirana_varijabla naziv="DomainObject.Predmet.ProtustrankaWithAdress_1">TRGOVINA ZA POMOĆ jednostavno društvo s ograničenom odgovornošću za trgovinu i usluge Josipa Predavca 12, 10370 Dugo Selo</derivirana_varijabla>
  </DomainObject.Predmet.ProtustrankaWithAdress>
  <DomainObject.Predmet.ProtustrankaWithAdressOIB>
    <izvorni_sadrzaj>TRGOVINA ZA POMOĆ jednostavno društvo s ograničenom odgovornošću za trgovinu i usluge, OIB 53821644436, Josipa Predavca 12, 10370 Dugo Selo</izvorni_sadrzaj>
    <derivirana_varijabla naziv="DomainObject.Predmet.ProtustrankaWithAdressOIB_1">TRGOVINA ZA POMOĆ jednostavno društvo s ograničenom odgovornošću za trgovinu i usluge, OIB 53821644436, Josipa Predavca 12, 10370 Dugo Selo</derivirana_varijabla>
  </DomainObject.Predmet.ProtustrankaWithAdressOIB>
  <DomainObject.Predmet.ProtustrankaNazivFormated>
    <izvorni_sadrzaj>TRGOVINA ZA POMOĆ jednostavno društvo s ograničenom odgovornošću za trgovinu i usluge</izvorni_sadrzaj>
    <derivirana_varijabla naziv="DomainObject.Predmet.ProtustrankaNazivFormated_1">TRGOVINA ZA POMOĆ jednostavno društvo s ograničenom odgovornošću za trgovinu i usluge</derivirana_varijabla>
  </DomainObject.Predmet.ProtustrankaNazivFormated>
  <DomainObject.Predmet.ProtustrankaNazivFormatedOIB>
    <izvorni_sadrzaj>TRGOVINA ZA POMOĆ jednostavno društvo s ograničenom odgovornošću za trgovinu i usluge, OIB 53821644436</izvorni_sadrzaj>
    <derivirana_varijabla naziv="DomainObject.Predmet.ProtustrankaNazivFormatedOIB_1">TRGOVINA ZA POMOĆ jednostavno društvo s ograničenom odgovornošću za trgovinu i usluge, OIB 53821644436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Juraković</izvorni_sadrzaj>
    <derivirana_varijabla naziv="DomainObject.Predmet.StrankaFormated_1">  FINA Regionalni centar Zagreb; Alan Juraković</derivirana_varijabla>
  </DomainObject.Predmet.StrankaFormated>
  <DomainObject.Predmet.StrankaFormatedOIB>
    <izvorni_sadrzaj>  FINA Regionalni centar Zagreb, OIB 85821130368; Alan Juraković, OIB 38609725232</izvorni_sadrzaj>
    <derivirana_varijabla naziv="DomainObject.Predmet.StrankaFormatedOIB_1">  FINA Regionalni centar Zagreb, OIB 85821130368; Alan Juraković, OIB 38609725232</derivirana_varijabla>
  </DomainObject.Predmet.StrankaFormatedOIB>
  <DomainObject.Predmet.StrankaFormatedWithAdress>
    <izvorni_sadrzaj> FINA Regionalni centar Zagreb, Trg svibanjskih žrtava 1995. br. 1, 10000 Zagreb; Alan Juraković, Ulica Hrvatskih Branitelja 1, 10370 Dugo Selo</izvorni_sadrzaj>
    <derivirana_varijabla naziv="DomainObject.Predmet.StrankaFormatedWithAdress_1"> FINA Regionalni centar Zagreb, Trg svibanjskih žrtava 1995. br. 1, 10000 Zagreb; Alan Juraković, Ulica Hrvatskih Branitelja 1, 10370 Dugo Selo</derivirana_varijabla>
  </DomainObject.Predmet.StrankaFormatedWithAdress>
  <DomainObject.Predmet.StrankaFormatedWithAdressOIB>
    <izvorni_sadrzaj> FINA Regionalni centar Zagreb, OIB 85821130368, Trg svibanjskih žrtava 1995. br. 1, 10000 Zagreb; Alan Juraković, OIB 38609725232, Ulica Hrvatskih Branitelja 1, 10370 Dugo Selo</izvorni_sadrzaj>
    <derivirana_varijabla naziv="DomainObject.Predmet.StrankaFormatedWithAdressOIB_1"> FINA Regionalni centar Zagreb, OIB 85821130368, Trg svibanjskih žrtava 1995. br. 1, 10000 Zagreb; Alan Juraković, OIB 38609725232, Ulica Hrvatskih Branitelja 1, 10370 Dugo Selo</derivirana_varijabla>
  </DomainObject.Predmet.StrankaFormatedWithAdressOIB>
  <DomainObject.Predmet.StrankaWithAdress>
    <izvorni_sadrzaj>FINA Regionalni centar Zagreb Trg svibanjskih žrtava 1995. br. 1,10000 Zagreb,Alan Juraković Ulica Hrvatskih Branitelja 1,10370 Dugo Selo</izvorni_sadrzaj>
    <derivirana_varijabla naziv="DomainObject.Predmet.StrankaWithAdress_1">FINA Regionalni centar Zagreb Trg svibanjskih žrtava 1995. br. 1,10000 Zagreb,Alan Juraković Ulica Hrvatskih Branitelja 1,10370 Dugo Selo</derivirana_varijabla>
  </DomainObject.Predmet.StrankaWithAdress>
  <DomainObject.Predmet.StrankaWithAdressOIB>
    <izvorni_sadrzaj>FINA Regionalni centar Zagreb, OIB 85821130368, Trg svibanjskih žrtava 1995. br. 1,10000 Zagreb,Alan Juraković, OIB 38609725232, Ulica Hrvatskih Branitelja 1,10370 Dugo Selo</izvorni_sadrzaj>
    <derivirana_varijabla naziv="DomainObject.Predmet.StrankaWithAdressOIB_1">FINA Regionalni centar Zagreb, OIB 85821130368, Trg svibanjskih žrtava 1995. br. 1,10000 Zagreb,Alan Juraković, OIB 38609725232, Ulica Hrvatskih Branitelja 1,10370 Dugo Selo</derivirana_varijabla>
  </DomainObject.Predmet.StrankaWithAdressOIB>
  <DomainObject.Predmet.StrankaNazivFormated>
    <izvorni_sadrzaj>FINA Regionalni centar Zagreb,Alan Juraković</izvorni_sadrzaj>
    <derivirana_varijabla naziv="DomainObject.Predmet.StrankaNazivFormated_1">FINA Regionalni centar Zagreb,Alan Juraković</derivirana_varijabla>
  </DomainObject.Predmet.StrankaNazivFormated>
  <DomainObject.Predmet.StrankaNazivFormatedOIB>
    <izvorni_sadrzaj>FINA Regionalni centar Zagreb, OIB 85821130368,Alan Juraković, OIB 38609725232</izvorni_sadrzaj>
    <derivirana_varijabla naziv="DomainObject.Predmet.StrankaNazivFormatedOIB_1">FINA Regionalni centar Zagreb, OIB 85821130368,Alan Juraković, OIB 38609725232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Alan Juraković</item>
    </izvorni_sadrzaj>
    <derivirana_varijabla naziv="DomainObject.Predmet.StrankaListFormated_1">
      <item>FINA Regionalni centar Zagreb</item>
      <item>Alan Juraković</item>
    </derivirana_varijabla>
  </DomainObject.Predmet.StrankaListFormated>
  <DomainObject.Predmet.StrankaListFormatedOIB>
    <izvorni_sadrzaj>
      <item>FINA Regionalni centar Zagreb, OIB 85821130368</item>
      <item>Alan Juraković, OIB 38609725232</item>
    </izvorni_sadrzaj>
    <derivirana_varijabla naziv="DomainObject.Predmet.StrankaListFormatedOIB_1">
      <item>FINA Regionalni centar Zagreb, OIB 85821130368</item>
      <item>Alan Juraković, OIB 38609725232</item>
    </derivirana_varijabla>
  </DomainObject.Predmet.StrankaListFormatedOIB>
  <DomainObject.Predmet.StrankaListFormatedWithAdress>
    <izvorni_sadrzaj>
      <item>FINA Regionalni centar Zagreb, Trg svibanjskih žrtava 1995. br. 1, 10000 Zagreb</item>
      <item>Alan Juraković, Ulica Hrvatskih Branitelja 1, 10370 Dugo Selo</item>
    </izvorni_sadrzaj>
    <derivirana_varijabla naziv="DomainObject.Predmet.StrankaListFormatedWithAdress_1">
      <item>FINA Regionalni centar Zagreb, Trg svibanjskih žrtava 1995. br. 1, 10000 Zagreb</item>
      <item>Alan Juraković, Ulica Hrvatskih Branitelja 1, 10370 Dugo Selo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Alan Juraković, OIB 38609725232, Ulica Hrvatskih Branitelja 1, 10370 Dugo Selo</item>
    </izvorni_sadrzaj>
    <derivirana_varijabla naziv="DomainObject.Predmet.StrankaListFormatedWithAdressOIB_1">
      <item>FINA Regionalni centar Zagreb, OIB 85821130368, Trg svibanjskih žrtava 1995. br. 1, 10000 Zagreb</item>
      <item>Alan Juraković, OIB 38609725232, Ulica Hrvatskih Branitelja 1, 10370 Dugo Selo</item>
    </derivirana_varijabla>
  </DomainObject.Predmet.StrankaListFormatedWithAdressOIB>
  <DomainObject.Predmet.StrankaListNazivFormated>
    <izvorni_sadrzaj>
      <item>FINA Regionalni centar Zagreb</item>
      <item>Alan Juraković</item>
    </izvorni_sadrzaj>
    <derivirana_varijabla naziv="DomainObject.Predmet.StrankaListNazivFormated_1">
      <item>FINA Regionalni centar Zagreb</item>
      <item>Alan Juraković</item>
    </derivirana_varijabla>
  </DomainObject.Predmet.StrankaListNazivFormated>
  <DomainObject.Predmet.StrankaListNazivFormatedOIB>
    <izvorni_sadrzaj>
      <item>FINA Regionalni centar Zagreb, OIB 85821130368</item>
      <item>Alan Juraković, OIB 38609725232</item>
    </izvorni_sadrzaj>
    <derivirana_varijabla naziv="DomainObject.Predmet.StrankaListNazivFormatedOIB_1">
      <item>FINA Regionalni centar Zagreb, OIB 85821130368</item>
      <item>Alan Juraković, OIB 38609725232</item>
    </derivirana_varijabla>
  </DomainObject.Predmet.StrankaListNazivFormatedOIB>
  <DomainObject.Predmet.ProtuStrankaListFormated>
    <izvorni_sadrzaj>
      <item>TRGOVINA ZA POMOĆ jednostavno društvo s ograničenom odgovornošću za trgovinu i usluge</item>
    </izvorni_sadrzaj>
    <derivirana_varijabla naziv="DomainObject.Predmet.ProtuStrankaListFormated_1">
      <item>TRGOVINA ZA POMOĆ jednostavno društvo s ograničenom odgovornošću za trgovinu i usluge</item>
    </derivirana_varijabla>
  </DomainObject.Predmet.ProtuStrankaListFormated>
  <DomainObject.Predmet.ProtuStrankaListFormatedOIB>
    <izvorni_sadrzaj>
      <item>TRGOVINA ZA POMOĆ jednostavno društvo s ograničenom odgovornošću za trgovinu i usluge, OIB 53821644436</item>
    </izvorni_sadrzaj>
    <derivirana_varijabla naziv="DomainObject.Predmet.ProtuStrankaListFormatedOIB_1">
      <item>TRGOVINA ZA POMOĆ jednostavno društvo s ograničenom odgovornošću za trgovinu i usluge, OIB 53821644436</item>
    </derivirana_varijabla>
  </DomainObject.Predmet.ProtuStrankaListFormatedOIB>
  <DomainObject.Predmet.ProtuStrankaListFormatedWithAdress>
    <izvorni_sadrzaj>
      <item>TRGOVINA ZA POMOĆ jednostavno društvo s ograničenom odgovornošću za trgovinu i usluge, Josipa Predavca 12, 10370 Dugo Selo</item>
    </izvorni_sadrzaj>
    <derivirana_varijabla naziv="DomainObject.Predmet.ProtuStrankaListFormatedWithAdress_1">
      <item>TRGOVINA ZA POMOĆ jednostavno društvo s ograničenom odgovornošću za trgovinu i usluge, Josipa Predavca 12, 10370 Dugo Selo</item>
    </derivirana_varijabla>
  </DomainObject.Predmet.ProtuStrankaListFormatedWithAdress>
  <DomainObject.Predmet.ProtuStrankaListFormatedWithAdressOIB>
    <izvorni_sadrzaj>
      <item>TRGOVINA ZA POMOĆ jednostavno društvo s ograničenom odgovornošću za trgovinu i usluge, OIB 53821644436, Josipa Predavca 12, 10370 Dugo Selo</item>
    </izvorni_sadrzaj>
    <derivirana_varijabla naziv="DomainObject.Predmet.ProtuStrankaListFormatedWithAdressOIB_1">
      <item>TRGOVINA ZA POMOĆ jednostavno društvo s ograničenom odgovornošću za trgovinu i usluge, OIB 53821644436, Josipa Predavca 12, 10370 Dugo Selo</item>
    </derivirana_varijabla>
  </DomainObject.Predmet.ProtuStrankaListFormatedWithAdressOIB>
  <DomainObject.Predmet.ProtuStrankaListNazivFormated>
    <izvorni_sadrzaj>
      <item>TRGOVINA ZA POMOĆ jednostavno društvo s ograničenom odgovornošću za trgovinu i usluge</item>
    </izvorni_sadrzaj>
    <derivirana_varijabla naziv="DomainObject.Predmet.ProtuStrankaListNazivFormated_1">
      <item>TRGOVINA ZA POMOĆ jednostavno društvo s ograničenom odgovornošću za trgovinu i usluge</item>
    </derivirana_varijabla>
  </DomainObject.Predmet.ProtuStrankaListNazivFormated>
  <DomainObject.Predmet.ProtuStrankaListNazivFormatedOIB>
    <izvorni_sadrzaj>
      <item>TRGOVINA ZA POMOĆ jednostavno društvo s ograničenom odgovornošću za trgovinu i usluge, OIB 53821644436</item>
    </izvorni_sadrzaj>
    <derivirana_varijabla naziv="DomainObject.Predmet.ProtuStrankaListNazivFormatedOIB_1">
      <item>TRGOVINA ZA POMOĆ jednostavno društvo s ograničenom odgovornošću za trgovinu i usluge, OIB 53821644436</item>
    </derivirana_varijabla>
  </DomainObject.Predmet.ProtuStrankaListNazivFormatedOIB>
  <DomainObject.Predmet.OstaliListFormated>
    <izvorni_sadrzaj>
      <item>Alan Juraković</item>
    </izvorni_sadrzaj>
    <derivirana_varijabla naziv="DomainObject.Predmet.OstaliListFormated_1">
      <item>Alan Juraković</item>
    </derivirana_varijabla>
  </DomainObject.Predmet.OstaliListFormated>
  <DomainObject.Predmet.OstaliListFormatedOIB>
    <izvorni_sadrzaj>
      <item>Alan Juraković, OIB 38609725232</item>
    </izvorni_sadrzaj>
    <derivirana_varijabla naziv="DomainObject.Predmet.OstaliListFormatedOIB_1">
      <item>Alan Juraković, OIB 38609725232</item>
    </derivirana_varijabla>
  </DomainObject.Predmet.OstaliListFormatedOIB>
  <DomainObject.Predmet.OstaliListFormatedWithAdress>
    <izvorni_sadrzaj>
      <item>Alan Juraković, Ulica Hrvatskih Branitelja 1, 10370 Dugo Selo</item>
    </izvorni_sadrzaj>
    <derivirana_varijabla naziv="DomainObject.Predmet.OstaliListFormatedWithAdress_1">
      <item>Alan Juraković, Ulica Hrvatskih Branitelja 1, 10370 Dugo Selo</item>
    </derivirana_varijabla>
  </DomainObject.Predmet.OstaliListFormatedWithAdress>
  <DomainObject.Predmet.OstaliListFormatedWithAdressOIB>
    <izvorni_sadrzaj>
      <item>Alan Juraković, OIB 38609725232, Ulica Hrvatskih Branitelja 1, 10370 Dugo Selo</item>
    </izvorni_sadrzaj>
    <derivirana_varijabla naziv="DomainObject.Predmet.OstaliListFormatedWithAdressOIB_1">
      <item>Alan Juraković, OIB 38609725232, Ulica Hrvatskih Branitelja 1, 10370 Dugo Selo</item>
    </derivirana_varijabla>
  </DomainObject.Predmet.OstaliListFormatedWithAdressOIB>
  <DomainObject.Predmet.OstaliListNazivFormated>
    <izvorni_sadrzaj>
      <item>Alan Juraković</item>
    </izvorni_sadrzaj>
    <derivirana_varijabla naziv="DomainObject.Predmet.OstaliListNazivFormated_1">
      <item>Alan Juraković</item>
    </derivirana_varijabla>
  </DomainObject.Predmet.OstaliListNazivFormated>
  <DomainObject.Predmet.OstaliListNazivFormatedOIB>
    <izvorni_sadrzaj>
      <item>Alan Juraković, OIB 38609725232</item>
    </izvorni_sadrzaj>
    <derivirana_varijabla naziv="DomainObject.Predmet.OstaliListNazivFormatedOIB_1">
      <item>Alan Juraković, OIB 38609725232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TRGOVINA ZA POMOĆ jednostavno društvo s ograničenom odgovornošću za trgovinu i usluge</izvorni_sadrzaj>
    <derivirana_varijabla naziv="DomainObject.Predmet.ProtustrankaIDrugi_1">TRGOVINA ZA POMOĆ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TRGOVINA ZA POMOĆ jednostavno društvo s ograničenom odgovornošću za trgovinu i usluge, OIB 53821644436, Josipa Predavca 12, 10370 Dugo Selo</izvorni_sadrzaj>
    <derivirana_varijabla naziv="DomainObject.Predmet.ProtustrankaIDrugiAdressOIB_1">TRGOVINA ZA POMOĆ jednostavno društvo s ograničenom odgovornošću za trgovinu i usluge, OIB 53821644436, Josipa Predavca 12,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ZA POMOĆ jednostavno društvo s ograničenom odgovornošću za trgovinu i usluge</item>
      <item>Alan Juraković</item>
      <item>Alan Juraković</item>
    </izvorni_sadrzaj>
    <derivirana_varijabla naziv="DomainObject.Predmet.SudioniciListNaziv_1">
      <item>FINA Regionalni centar Zagreb</item>
      <item>TRGOVINA ZA POMOĆ jednostavno društvo s ograničenom odgovornošću za trgovinu i usluge</item>
      <item>Alan Juraković</item>
      <item>Alan Juraković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Alan Juraković, OIB 38609725232, Ulica Hrvatskih Branitelja 1,10370 Dugo Selo</item>
    </izvorni_sadrzaj>
    <derivirana_varijabla naziv="DomainObject.Predmet.SudioniciListAdressOIB_1">
      <item>FINA Regionalni centar Zagreb, OIB 85821130368, Trg svibanjskih žrtava 1995. br. 1,10000 Zagreb</item>
      <item>TRGOVINA ZA POMOĆ jednostavno društvo s ograničenom odgovornošću za trgovinu i usluge, OIB 53821644436, Josipa Predavca 12,10370 Dugo Selo</item>
      <item>Alan Juraković, OIB 38609725232, Ulica Hrvatskih Branitelja 1,10370 Dugo Selo</item>
      <item>Alan Juraković, OIB 38609725232, Ulica Hrvatskih Branitelja 1,10370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53821644436</item>
      <item>, OIB 38609725232</item>
      <item>, OIB 38609725232</item>
    </izvorni_sadrzaj>
    <derivirana_varijabla naziv="DomainObject.Predmet.SudioniciListNazivOIB_1">
      <item>, OIB 85821130368</item>
      <item>, OIB 53821644436</item>
      <item>, OIB 38609725232</item>
      <item>, OIB 38609725232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3052A1-4C3D-462A-BBFD-334BBF72F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675</properties:Words>
  <properties:Characters>3684</properties:Characters>
  <properties:Lines>82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2017-03-29T11:42:00Z</dcterms:created>
  <dc:creator>MINISTARSTVO PRAVOSUĐA</dc:creator>
  <cp:lastModifiedBy>Višnja Svečak</cp:lastModifiedBy>
  <cp:lastPrinted>2017-03-29T11:41:00Z</cp:lastPrinted>
  <dcterms:modified xmlns:xsi="http://www.w3.org/2001/XMLSchema-instance" xsi:type="dcterms:W3CDTF">2017-03-29T11:43:00Z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