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9923" w14:paraId="1d49923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866AAE">
        <w:t>2</w:t>
      </w:r>
      <w:r w:rsidR="000D067C">
        <w:t>1</w:t>
      </w:r>
      <w:r w:rsidR="003A4E1D">
        <w:t>5</w:t>
      </w:r>
      <w:r>
        <w:t>/</w:t>
      </w:r>
      <w:r w:rsidR="00E8650F">
        <w:t>1</w:t>
      </w:r>
      <w:r w:rsidR="0041082E">
        <w:t>7</w:t>
      </w:r>
      <w:r>
        <w:t>-</w:t>
      </w:r>
      <w:r w:rsidR="00866AA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 ZAGREB, Regionalni centar </w:t>
      </w:r>
      <w:r w:rsidR="000D067C">
        <w:t>Zagreb</w:t>
      </w:r>
      <w:r w:rsidR="00BA0AD0" w:rsidRPr="00611430">
        <w:t xml:space="preserve">, Podružnica </w:t>
      </w:r>
      <w:r w:rsidR="000D067C">
        <w:t>Zagreb</w:t>
      </w:r>
      <w:r w:rsidR="00BA0AD0" w:rsidRPr="00611430">
        <w:t xml:space="preserve">, </w:t>
      </w:r>
      <w:r w:rsidR="000D067C">
        <w:t>Trg svibanjskih žrtava 1995. 1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3A4E1D" w:rsidRPr="003A4E1D">
        <w:t>MI – AUTO AGRAM društvo s ograničenom odgovornošću za trgovinu i usluge, Zagreb, Dubrava 165, MBS 080540046, OIB 66327753166</w:t>
      </w:r>
      <w:r w:rsidRPr="0041082E">
        <w:t xml:space="preserve">, dana </w:t>
      </w:r>
      <w:r w:rsidR="00866AAE">
        <w:t>20</w:t>
      </w:r>
      <w:r w:rsidRPr="0041082E">
        <w:t xml:space="preserve">. </w:t>
      </w:r>
      <w:r w:rsidR="00A930D6">
        <w:t>srp</w:t>
      </w:r>
      <w:r w:rsidRPr="0041082E">
        <w:t>nja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3A4E1D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3A4E1D">
        <w:t>Mirjana Jurić</w:t>
      </w:r>
      <w:r w:rsidR="002D75EC">
        <w:t xml:space="preserve">, Zagreb, </w:t>
      </w:r>
      <w:r w:rsidR="003A4E1D" w:rsidRPr="003A4E1D">
        <w:t>Dubrava 165</w:t>
      </w:r>
      <w:r w:rsidR="00DC2C70">
        <w:t xml:space="preserve">, OIB </w:t>
      </w:r>
      <w:r w:rsidR="00160CE1">
        <w:t>21690318807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1D4821">
        <w:t>1</w:t>
      </w:r>
      <w:r w:rsidR="00EA6AD5">
        <w:t>2</w:t>
      </w:r>
      <w:r w:rsidR="004516F3">
        <w:t>1</w:t>
      </w:r>
      <w:r w:rsidR="00160CE1">
        <w:t>5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1B5071" w:rsidP="001B5071" w:rsidR="001B5071">
      <w:pPr>
        <w:ind w:left="1080"/>
        <w:jc w:val="both"/>
      </w:pPr>
    </w:p>
    <w:p w:rsidRDefault="002952DB" w:rsidP="00160CE1" w:rsidR="007B3E8A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160CE1" w:rsidRPr="00160CE1">
        <w:t>Mirjana Jurić, Zagreb, Dubrava 165, OIB 21690318807</w:t>
      </w:r>
      <w:r>
        <w:t xml:space="preserve">, da u roku 8 (osam) dana preda sudu pisano izvješće o financijsko-gospodarskom stanju dužnika, </w:t>
      </w:r>
      <w:r w:rsidR="001B5071">
        <w:t>te javnobilježnički ovjerovljeni prokazni popis imovine, temeljem odredbe čl. 117. Stečajnog zakona, uz odgovarajuću primjenu odredbi članka 177., 178. i 180.</w:t>
      </w:r>
      <w:r w:rsidR="004B11A6">
        <w:t xml:space="preserve"> </w:t>
      </w:r>
      <w:r w:rsidR="001B5071">
        <w:t>ovoga Zakona.</w:t>
      </w:r>
    </w:p>
    <w:p w:rsidRDefault="00B45C79" w:rsidP="00E42FA6" w:rsidR="00B45C79">
      <w:pPr>
        <w:jc w:val="center"/>
      </w:pPr>
    </w:p>
    <w:p w:rsidRDefault="00160CE1" w:rsidP="00E42FA6" w:rsidR="00160CE1">
      <w:pPr>
        <w:jc w:val="center"/>
      </w:pPr>
    </w:p>
    <w:p w:rsidRDefault="00E42FA6" w:rsidP="00E42FA6" w:rsidR="00E42FA6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160CE1">
        <w:t>9</w:t>
      </w:r>
      <w:r>
        <w:t>.</w:t>
      </w:r>
      <w:r w:rsidR="00595F77">
        <w:t>01</w:t>
      </w:r>
      <w:r>
        <w:t>.201</w:t>
      </w:r>
      <w:r w:rsidR="00595F77">
        <w:t>7</w:t>
      </w:r>
      <w:r>
        <w:t xml:space="preserve">. zaprimljen je na </w:t>
      </w:r>
      <w:r w:rsidR="00030615">
        <w:t>Trgovačkom sudu u Zagrebu</w:t>
      </w:r>
      <w:r>
        <w:t xml:space="preserve"> </w:t>
      </w:r>
      <w:r w:rsidR="00030615">
        <w:t>prijedlog</w:t>
      </w:r>
      <w:r>
        <w:t xml:space="preserve"> FINE Regionalni centar </w:t>
      </w:r>
      <w:r w:rsidR="00030615">
        <w:t>Zagreb</w:t>
      </w:r>
      <w:r>
        <w:t xml:space="preserve">, Podružnica </w:t>
      </w:r>
      <w:r w:rsidR="00030615">
        <w:t>Zagreb</w:t>
      </w:r>
      <w:r>
        <w:t>, klasa: 110-07/1</w:t>
      </w:r>
      <w:r w:rsidR="00595F77">
        <w:t>7</w:t>
      </w:r>
      <w:r>
        <w:t>-01/0</w:t>
      </w:r>
      <w:r w:rsidR="00104A3B">
        <w:t>4</w:t>
      </w:r>
      <w:r>
        <w:t xml:space="preserve"> Ur. broj 04-06-1</w:t>
      </w:r>
      <w:r w:rsidR="00595F77">
        <w:t>7</w:t>
      </w:r>
      <w:r>
        <w:t>-</w:t>
      </w:r>
      <w:r w:rsidR="00160CE1">
        <w:t>67</w:t>
      </w:r>
      <w:r>
        <w:t xml:space="preserve"> od </w:t>
      </w:r>
      <w:r w:rsidR="00160CE1">
        <w:t>5</w:t>
      </w:r>
      <w:r w:rsidR="00A15CA0">
        <w:t>.</w:t>
      </w:r>
      <w:r w:rsidR="001638F0">
        <w:t>01</w:t>
      </w:r>
      <w:r w:rsidR="00A15CA0">
        <w:t>.201</w:t>
      </w:r>
      <w:r w:rsidR="00FB222F">
        <w:t>7</w:t>
      </w:r>
      <w:r w:rsidR="00A15CA0">
        <w:t xml:space="preserve">. godine, za </w:t>
      </w:r>
      <w:r w:rsidR="008D05AE">
        <w:t>otvaranje</w:t>
      </w:r>
      <w:r w:rsidR="00A15CA0">
        <w:t xml:space="preserve"> stečajnog postupka nad dužnikom </w:t>
      </w:r>
      <w:r w:rsidR="003A4E1D" w:rsidRPr="003A4E1D">
        <w:t>MI – AUTO AGRAM društvo s ograničenom odgovornošću za trgovinu i usluge, Zagreb, Dubrava 165, MBS 080540046, OIB 66327753166</w:t>
      </w:r>
      <w:r w:rsidR="00A15CA0">
        <w:t xml:space="preserve">, temeljem odredbe čl. </w:t>
      </w:r>
      <w:r w:rsidR="00DD4792">
        <w:t>110</w:t>
      </w:r>
      <w:r w:rsidR="00A15CA0">
        <w:t xml:space="preserve">.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prijedlogu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0F4257">
        <w:t>4</w:t>
      </w:r>
      <w:r w:rsidR="00950345">
        <w:t>.</w:t>
      </w:r>
      <w:r w:rsidR="001A2A3E">
        <w:t>01</w:t>
      </w:r>
      <w:r w:rsidR="00E42FA6">
        <w:t>.201</w:t>
      </w:r>
      <w:r w:rsidR="001A2A3E"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0F4257">
        <w:t>129.152,39</w:t>
      </w:r>
      <w:r w:rsidR="00E42FA6">
        <w:t xml:space="preserve"> kn, u koji iznos je uračunata kamata i naknada FINE za provedbe ovrhe na novčanim sredstvima dužnika. Navodi da dužnik </w:t>
      </w:r>
      <w:r w:rsidR="001C7CF7">
        <w:t>i</w:t>
      </w:r>
      <w:r w:rsidR="006E7ABA">
        <w:t xml:space="preserve">ma </w:t>
      </w:r>
      <w:r w:rsidR="000F4257">
        <w:t>2</w:t>
      </w:r>
      <w:r w:rsidR="001C7CF7">
        <w:t xml:space="preserve"> </w:t>
      </w:r>
      <w:r w:rsidR="003A3C5D">
        <w:t>zaposlen</w:t>
      </w:r>
      <w:r w:rsidR="000F4257">
        <w:t>a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52516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0F4257">
        <w:t>4</w:t>
      </w:r>
      <w:r w:rsidR="001C7CF7" w:rsidRPr="001C7CF7">
        <w:t>.</w:t>
      </w:r>
      <w:r w:rsidR="007B5BFB">
        <w:t>01</w:t>
      </w:r>
      <w:r w:rsidR="001C7CF7" w:rsidRPr="001C7CF7">
        <w:t>.201</w:t>
      </w:r>
      <w:r w:rsidR="007B5BFB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7D1625">
        <w:t xml:space="preserve">na temelju čl. 112. st. 5. SZ </w:t>
      </w:r>
      <w:r w:rsidR="00395DFD">
        <w:t xml:space="preserve">dužnik </w:t>
      </w:r>
      <w:r w:rsidR="003C2AC2">
        <w:t xml:space="preserve">na ime predujma za namirenje troškova stečajnog postupka </w:t>
      </w:r>
      <w:r w:rsidR="000F4257">
        <w:t>ne</w:t>
      </w:r>
      <w:r w:rsidR="003C2AC2">
        <w:t>ma zaplijenjena novčana sredstva</w:t>
      </w:r>
      <w:r w:rsidR="00D9463B">
        <w:t xml:space="preserve"> na dan </w:t>
      </w:r>
      <w:r w:rsidR="000F4257">
        <w:t>4</w:t>
      </w:r>
      <w:r w:rsidR="007B5BFB" w:rsidRPr="007B5BFB">
        <w:t>.01.2017</w:t>
      </w:r>
      <w:r w:rsidR="005E56BF">
        <w:t>.</w:t>
      </w:r>
      <w:r w:rsidR="00CE55F3">
        <w:t xml:space="preserve"> </w:t>
      </w:r>
    </w:p>
    <w:p w:rsidRDefault="000F4257" w:rsidP="00E42FA6" w:rsidR="000F4257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7D1625">
        <w:t>10</w:t>
      </w:r>
      <w:r w:rsidRPr="00176811">
        <w:t xml:space="preserve">. </w:t>
      </w:r>
      <w:r w:rsidR="007D1625">
        <w:t xml:space="preserve">st. 1.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7D1625" w:rsidP="00E42FA6" w:rsidR="007D1625">
      <w:pPr>
        <w:ind w:firstLine="720"/>
        <w:jc w:val="both"/>
      </w:pPr>
    </w:p>
    <w:p w:rsidRDefault="007D1625" w:rsidP="00E42FA6" w:rsidR="007D1625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</w:t>
      </w:r>
      <w:r w:rsidR="00B56BE6">
        <w:t>.</w:t>
      </w:r>
    </w:p>
    <w:p w:rsidRDefault="00E42FA6" w:rsidP="00E42FA6" w:rsidR="00E42FA6" w:rsidRPr="00DF2411">
      <w:pPr>
        <w:jc w:val="both"/>
      </w:pPr>
    </w:p>
    <w:p w:rsidRDefault="00E42FA6" w:rsidP="003B6B1C" w:rsidR="00E42FA6" w:rsidRPr="003B6B1C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D777B">
        <w:rPr>
          <w:b w:val="false"/>
        </w:rPr>
        <w:t>20</w:t>
      </w:r>
      <w:r>
        <w:rPr>
          <w:b w:val="false"/>
        </w:rPr>
        <w:t xml:space="preserve">. </w:t>
      </w:r>
      <w:r w:rsidR="00B65496">
        <w:rPr>
          <w:b w:val="false"/>
        </w:rPr>
        <w:t>srp</w:t>
      </w:r>
      <w:r w:rsidR="008D0EC2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9609F" w:rsidR="00425E7E" w:rsidRPr="00E9609F">
      <w:r>
        <w:t xml:space="preserve">Elizabeta Đeke  </w:t>
      </w:r>
      <w:r w:rsidR="00E42FA6" w:rsidRPr="001B70DE">
        <w:t xml:space="preserve">                                                                       mr. sc. Tihomir Kovačević</w:t>
      </w:r>
    </w:p>
    <w:p w:rsidRDefault="002E24DE" w:rsidP="00E42FA6" w:rsidR="002E24DE">
      <w:pPr>
        <w:jc w:val="both"/>
        <w:rPr>
          <w:bCs/>
        </w:rPr>
      </w:pPr>
    </w:p>
    <w:p w:rsidRDefault="00DD777B" w:rsidP="00E42FA6" w:rsidR="00DD777B">
      <w:pPr>
        <w:jc w:val="both"/>
        <w:rPr>
          <w:bCs/>
        </w:rPr>
      </w:pPr>
      <w:r>
        <w:rPr>
          <w:bCs/>
        </w:rPr>
        <w:t>UPUTA O PRAVNOM LIJEKU:</w:t>
      </w:r>
    </w:p>
    <w:p w:rsidRDefault="00DD777B" w:rsidP="00E42FA6" w:rsidR="00525166" w:rsidRPr="00821DA2">
      <w:pPr>
        <w:jc w:val="both"/>
        <w:rPr>
          <w:bCs/>
        </w:rPr>
      </w:pPr>
      <w:r>
        <w:rPr>
          <w:bCs/>
        </w:rPr>
        <w:t>Protiv ovog zaključka žalba nije dopuštena (čl. 19. st. 7. SZ).</w:t>
      </w: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0F4257" w:rsidP="000F4257" w:rsidR="000F4257">
      <w:pPr>
        <w:numPr>
          <w:ilvl w:val="0"/>
          <w:numId w:val="8"/>
        </w:numPr>
        <w:jc w:val="both"/>
      </w:pPr>
      <w:r w:rsidRPr="000F4257">
        <w:t>Mirj</w:t>
      </w:r>
      <w:r>
        <w:t>ana Jurić, Zagreb, Dubrava 165</w:t>
      </w:r>
    </w:p>
    <w:p w:rsidRDefault="00E42FA6" w:rsidP="000F4257" w:rsidR="00E42FA6">
      <w:pPr>
        <w:numPr>
          <w:ilvl w:val="0"/>
          <w:numId w:val="8"/>
        </w:numPr>
        <w:jc w:val="both"/>
      </w:pPr>
      <w:r>
        <w:t>Dužnik</w:t>
      </w:r>
      <w:r w:rsidR="003B6B1C">
        <w:t xml:space="preserve"> </w:t>
      </w:r>
    </w:p>
    <w:p w:rsidRDefault="003B6B1C" w:rsidP="003B6B1C" w:rsidR="003B6B1C" w:rsidRPr="003B6B1C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A70D87" w:rsidR="009D3A79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740A3E">
        <w:t>2</w:t>
      </w:r>
      <w:r w:rsidR="002E24DE">
        <w:t>2</w:t>
      </w:r>
      <w:r w:rsidR="00410D9A">
        <w:t>.</w:t>
      </w:r>
      <w:r w:rsidR="006A34CE">
        <w:t>9</w:t>
      </w:r>
      <w:r w:rsidR="00E3493A">
        <w:t>.</w:t>
      </w: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5D5B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St-1</w:t>
    </w:r>
    <w:r w:rsidR="00866AAE">
      <w:t>2</w:t>
    </w:r>
    <w:r w:rsidR="000D067C" w:rsidRPr="000D067C">
      <w:t>1</w:t>
    </w:r>
    <w:r w:rsidR="003A4E1D">
      <w:t>5</w:t>
    </w:r>
    <w:r w:rsidR="000D067C" w:rsidRPr="000D067C">
      <w:t>/17-</w:t>
    </w:r>
    <w:r w:rsidR="00866AAE">
      <w:t>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D067C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5D5B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60090"/>
    <w:rsid w:val="00260DC7"/>
    <w:rsid w:val="002665F9"/>
    <w:rsid w:val="00286E4F"/>
    <w:rsid w:val="002952DB"/>
    <w:rsid w:val="002A668B"/>
    <w:rsid w:val="002B6721"/>
    <w:rsid w:val="002C3B79"/>
    <w:rsid w:val="002C4C28"/>
    <w:rsid w:val="002C5C2E"/>
    <w:rsid w:val="002D75D8"/>
    <w:rsid w:val="002D75EC"/>
    <w:rsid w:val="002E24DE"/>
    <w:rsid w:val="002F3092"/>
    <w:rsid w:val="002F66B0"/>
    <w:rsid w:val="003135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41082E"/>
    <w:rsid w:val="00410D9A"/>
    <w:rsid w:val="00425E7E"/>
    <w:rsid w:val="00440509"/>
    <w:rsid w:val="00450450"/>
    <w:rsid w:val="004516F3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166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95F77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14198"/>
    <w:rsid w:val="00716175"/>
    <w:rsid w:val="0071667C"/>
    <w:rsid w:val="00740A3E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6AAE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B7B03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6030"/>
    <w:rsid w:val="00DC2C70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5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5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5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1215</izvorni_sadrzaj>
    <derivirana_varijabla naziv="DomainObject.Predmet.Broj_1">1215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St-1215/2017</izvorni_sadrzaj>
    <derivirana_varijabla naziv="DomainObject.Predmet.OznakaBroj_1">St-1215/2017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MI - AUTO AGRAM d.o.o.</izvorni_sadrzaj>
    <derivirana_varijabla naziv="DomainObject.Predmet.ProtustrankaFormated_1">  MI - AUTO AGRAM d.o.o.</derivirana_varijabla>
  </DomainObject.Predmet.ProtustrankaFormated>
  <DomainObject.Predmet.ProtustrankaFormatedOIB>
    <izvorni_sadrzaj>  MI - AUTO AGRAM d.o.o., OIB 66327753166</izvorni_sadrzaj>
    <derivirana_varijabla naziv="DomainObject.Predmet.ProtustrankaFormatedOIB_1">  MI - AUTO AGRAM d.o.o., OIB 66327753166</derivirana_varijabla>
  </DomainObject.Predmet.ProtustrankaFormatedOIB>
  <DomainObject.Predmet.ProtustrankaFormatedWithAdress>
    <izvorni_sadrzaj> MI - AUTO AGRAM d.o.o., Dubrava 165, 10000 Zagreb</izvorni_sadrzaj>
    <derivirana_varijabla naziv="DomainObject.Predmet.ProtustrankaFormatedWithAdress_1"> MI - AUTO AGRAM d.o.o., Dubrava 165, 10000 Zagreb</derivirana_varijabla>
  </DomainObject.Predmet.ProtustrankaFormatedWithAdress>
  <DomainObject.Predmet.ProtustrankaFormatedWithAdressOIB>
    <izvorni_sadrzaj> MI - AUTO AGRAM d.o.o., OIB 66327753166, Dubrava 165, 10000 Zagreb</izvorni_sadrzaj>
    <derivirana_varijabla naziv="DomainObject.Predmet.ProtustrankaFormatedWithAdressOIB_1"> MI - AUTO AGRAM d.o.o., OIB 66327753166, Dubrava 165, 10000 Zagreb</derivirana_varijabla>
  </DomainObject.Predmet.ProtustrankaFormatedWithAdressOIB>
  <DomainObject.Predmet.ProtustrankaWithAdress>
    <izvorni_sadrzaj>MI - AUTO AGRAM d.o.o. Dubrava 165, 10000 Zagreb</izvorni_sadrzaj>
    <derivirana_varijabla naziv="DomainObject.Predmet.ProtustrankaWithAdress_1">MI - AUTO AGRAM d.o.o. Dubrava 165, 10000 Zagreb</derivirana_varijabla>
  </DomainObject.Predmet.ProtustrankaWithAdress>
  <DomainObject.Predmet.ProtustrankaWithAdressOIB>
    <izvorni_sadrzaj>MI - AUTO AGRAM d.o.o., OIB 66327753166, Dubrava 165, 10000 Zagreb</izvorni_sadrzaj>
    <derivirana_varijabla naziv="DomainObject.Predmet.ProtustrankaWithAdressOIB_1">MI - AUTO AGRAM d.o.o., OIB 66327753166, Dubrava 165, 10000 Zagreb</derivirana_varijabla>
  </DomainObject.Predmet.ProtustrankaWithAdressOIB>
  <DomainObject.Predmet.ProtustrankaNazivFormated>
    <izvorni_sadrzaj>MI - AUTO AGRAM d.o.o.</izvorni_sadrzaj>
    <derivirana_varijabla naziv="DomainObject.Predmet.ProtustrankaNazivFormated_1">MI - AUTO AGRAM d.o.o.</derivirana_varijabla>
  </DomainObject.Predmet.ProtustrankaNazivFormated>
  <DomainObject.Predmet.ProtustrankaNazivFormatedOIB>
    <izvorni_sadrzaj>MI - AUTO AGRAM d.o.o., OIB 66327753166</izvorni_sadrzaj>
    <derivirana_varijabla naziv="DomainObject.Predmet.ProtustrankaNazivFormatedOIB_1">MI - AUTO AGRAM d.o.o., OIB 66327753166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 - AUTO AGRAM d.o.o.</item>
    </izvorni_sadrzaj>
    <derivirana_varijabla naziv="DomainObject.Predmet.ProtuStrankaListFormated_1">
      <item>MI - AUTO AGRAM d.o.o.</item>
    </derivirana_varijabla>
  </DomainObject.Predmet.ProtuStrankaListFormated>
  <DomainObject.Predmet.ProtuStrankaListFormatedOIB>
    <izvorni_sadrzaj>
      <item>MI - AUTO AGRAM d.o.o., OIB 66327753166</item>
    </izvorni_sadrzaj>
    <derivirana_varijabla naziv="DomainObject.Predmet.ProtuStrankaListFormatedOIB_1">
      <item>MI - AUTO AGRAM d.o.o., OIB 66327753166</item>
    </derivirana_varijabla>
  </DomainObject.Predmet.ProtuStrankaListFormatedOIB>
  <DomainObject.Predmet.ProtuStrankaListFormatedWithAdress>
    <izvorni_sadrzaj>
      <item>MI - AUTO AGRAM d.o.o., Dubrava 165, 10000 Zagreb</item>
    </izvorni_sadrzaj>
    <derivirana_varijabla naziv="DomainObject.Predmet.ProtuStrankaListFormatedWithAdress_1">
      <item>MI - AUTO AGRAM d.o.o., Dubrava 165, 10000 Zagreb</item>
    </derivirana_varijabla>
  </DomainObject.Predmet.ProtuStrankaListFormatedWithAdress>
  <DomainObject.Predmet.ProtuStrankaListFormatedWithAdressOIB>
    <izvorni_sadrzaj>
      <item>MI - AUTO AGRAM d.o.o., OIB 66327753166, Dubrava 165, 10000 Zagreb</item>
    </izvorni_sadrzaj>
    <derivirana_varijabla naziv="DomainObject.Predmet.ProtuStrankaListFormatedWithAdressOIB_1">
      <item>MI - AUTO AGRAM d.o.o., OIB 66327753166, Dubrava 165, 10000 Zagreb</item>
    </derivirana_varijabla>
  </DomainObject.Predmet.ProtuStrankaListFormatedWithAdressOIB>
  <DomainObject.Predmet.ProtuStrankaListNazivFormated>
    <izvorni_sadrzaj>
      <item>MI - AUTO AGRAM d.o.o.</item>
    </izvorni_sadrzaj>
    <derivirana_varijabla naziv="DomainObject.Predmet.ProtuStrankaListNazivFormated_1">
      <item>MI - AUTO AGRAM d.o.o.</item>
    </derivirana_varijabla>
  </DomainObject.Predmet.ProtuStrankaListNazivFormated>
  <DomainObject.Predmet.ProtuStrankaListNazivFormatedOIB>
    <izvorni_sadrzaj>
      <item>MI - AUTO AGRAM d.o.o., OIB 66327753166</item>
    </izvorni_sadrzaj>
    <derivirana_varijabla naziv="DomainObject.Predmet.ProtuStrankaListNazivFormatedOIB_1">
      <item>MI - AUTO AGRAM d.o.o., OIB 66327753166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 - AUTO AGRAM d.o.o.</izvorni_sadrzaj>
    <derivirana_varijabla naziv="DomainObject.Predmet.ProtustrankaIDrugi_1">MI - AUTO AGRAM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 - AUTO AGRAM d.o.o., OIB 66327753166, Dubrava 165, 10000 Zagreb</izvorni_sadrzaj>
    <derivirana_varijabla naziv="DomainObject.Predmet.ProtustrankaIDrugiAdressOIB_1">MI - AUTO AGRAM d.o.o., OIB 66327753166, Dubrava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 - AUTO AGRAM d.o.o.</item>
      <item>FINA Regionalni centar Zagreb</item>
    </izvorni_sadrzaj>
    <derivirana_varijabla naziv="DomainObject.Predmet.SudioniciListNaziv_1">
      <item>MI - AUTO AGRAM d.o.o.</item>
      <item>FINA Regionalni centar Zagreb</item>
    </derivirana_varijabla>
  </DomainObject.Predmet.SudioniciListNaziv>
  <DomainObject.Predmet.SudioniciListAdressOIB>
    <izvorni_sadrzaj>
      <item>MI - AUTO AGRAM d.o.o., OIB 66327753166, Dubrava 165,10000 Zagreb</item>
      <item>FINA Regionalni centar Zagreb, OIB 85821130368, Trg svibanjskih žrtava 1995. br. 1,10000 Zagreb</item>
    </izvorni_sadrzaj>
    <derivirana_varijabla naziv="DomainObject.Predmet.SudioniciListAdressOIB_1">
      <item>MI - AUTO AGRAM d.o.o., OIB 66327753166, Dubrava 165,10000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66327753166</item>
      <item>, OIB 85821130368</item>
    </izvorni_sadrzaj>
    <derivirana_varijabla naziv="DomainObject.Predmet.SudioniciListNazivOIB_1">
      <item>, OIB 66327753166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4A5CB2-34BF-4225-8525-AAAE5B917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3286</properties:Characters>
  <properties:Lines>88</properties:Lines>
  <properties:Paragraphs>28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2017-07-19T11:17:00Z</cp:lastPrinted>
  <dcterms:modified xmlns:xsi="http://www.w3.org/2001/XMLSchema-instance" xsi:type="dcterms:W3CDTF">2017-07-20T12:12:00Z</dcterms:modified>
  <cp:revision>40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