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273e" w14:paraId="234273e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3D23D1">
        <w:t>2036</w:t>
      </w:r>
      <w:r>
        <w:t>/2015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2C0BA9" w:rsidRPr="002C0BA9">
        <w:t>FORTIS STUDIO d.o.o. iz Zagreba, Rebar 14, OIB:83443854943</w:t>
      </w:r>
      <w:r>
        <w:t xml:space="preserve">, dana </w:t>
      </w:r>
      <w:r w:rsidR="002C0BA9">
        <w:t>12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2C0BA9" w:rsidRPr="002C0BA9">
        <w:t>FORTIS STUDIO d.o.o. iz Zagreba, Rebar 14, OIB:83443854943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2C0BA9">
        <w:t>12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915759">
        <w:t xml:space="preserve"> IVAN HUDOLATNJAK iz Ivanca, Zavojna ulica 3, OIB:</w:t>
      </w:r>
      <w:r w:rsidR="00915759" w:rsidRPr="00915759">
        <w:t xml:space="preserve"> 80924395653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2C0BA9" w:rsidRPr="002C0BA9">
        <w:t>FORTIS STUDIO d.o.o. iz Zagreba, Rebar 14, OIB:83443854943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77743E">
        <w:t xml:space="preserve"> 12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924B89">
        <w:t>, v.r.</w:t>
      </w:r>
    </w:p>
    <w:p w:rsidRDefault="00924B89" w:rsidP="00047C0E" w:rsidR="00924B89">
      <w:pPr>
        <w:pStyle w:val="Bezproreda"/>
        <w:jc w:val="right"/>
      </w:pPr>
    </w:p>
    <w:p w:rsidRDefault="00924B89" w:rsidP="00047C0E" w:rsidR="00924B89">
      <w:pPr>
        <w:pStyle w:val="Bezproreda"/>
        <w:jc w:val="right"/>
      </w:pPr>
      <w:r>
        <w:t xml:space="preserve">Za točnost otpravka-ovlašteni službenik: </w:t>
      </w:r>
    </w:p>
    <w:p w:rsidRDefault="00924B89" w:rsidP="00047C0E" w:rsidR="00924B89">
      <w:pPr>
        <w:pStyle w:val="Bezproreda"/>
        <w:jc w:val="right"/>
      </w:pPr>
      <w:r>
        <w:t>Valerija Gregurić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8E8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3D23D1" w:rsidRPr="003D23D1">
          <w:t>2036/2015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B22F8"/>
    <w:rsid w:val="002C0BA9"/>
    <w:rsid w:val="003A3366"/>
    <w:rsid w:val="003D23D1"/>
    <w:rsid w:val="004E266D"/>
    <w:rsid w:val="005678E8"/>
    <w:rsid w:val="00677951"/>
    <w:rsid w:val="0077743E"/>
    <w:rsid w:val="00915759"/>
    <w:rsid w:val="00924B89"/>
    <w:rsid w:val="00AA7B27"/>
    <w:rsid w:val="00AE11D4"/>
    <w:rsid w:val="00B306BB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567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8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8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8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8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567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8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8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8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8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2036</izvorni_sadrzaj>
    <derivirana_varijabla naziv="DomainObject.Predmet.Broj_1">2036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St-2036/2015</izvorni_sadrzaj>
    <derivirana_varijabla naziv="DomainObject.Predmet.OznakaBroj_1">St-2036/2015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 STUDIO d.o.o.</izvorni_sadrzaj>
    <derivirana_varijabla naziv="DomainObject.Predmet.ProtustrankaFormated_1">  FORTIS STUDIO d.o.o.</derivirana_varijabla>
  </DomainObject.Predmet.ProtustrankaFormated>
  <DomainObject.Predmet.ProtustrankaFormatedOIB>
    <izvorni_sadrzaj>  FORTIS STUDIO d.o.o., OIB 83443854943</izvorni_sadrzaj>
    <derivirana_varijabla naziv="DomainObject.Predmet.ProtustrankaFormatedOIB_1">  FORTIS STUDIO d.o.o., OIB 83443854943</derivirana_varijabla>
  </DomainObject.Predmet.ProtustrankaFormatedOIB>
  <DomainObject.Predmet.ProtustrankaFormatedWithAdress>
    <izvorni_sadrzaj> FORTIS STUDIO d.o.o., Rebar 14, 10000 Zagreb</izvorni_sadrzaj>
    <derivirana_varijabla naziv="DomainObject.Predmet.ProtustrankaFormatedWithAdress_1"> FORTIS STUDIO d.o.o., Rebar 14, 10000 Zagreb</derivirana_varijabla>
  </DomainObject.Predmet.ProtustrankaFormatedWithAdress>
  <DomainObject.Predmet.ProtustrankaFormatedWithAdressOIB>
    <izvorni_sadrzaj> FORTIS STUDIO d.o.o., OIB 83443854943, Rebar 14, 10000 Zagreb</izvorni_sadrzaj>
    <derivirana_varijabla naziv="DomainObject.Predmet.ProtustrankaFormatedWithAdressOIB_1"> FORTIS STUDIO d.o.o., OIB 83443854943, Rebar 14, 10000 Zagreb</derivirana_varijabla>
  </DomainObject.Predmet.ProtustrankaFormatedWithAdressOIB>
  <DomainObject.Predmet.ProtustrankaWithAdress>
    <izvorni_sadrzaj>FORTIS STUDIO d.o.o. Rebar 14, 10000 Zagreb</izvorni_sadrzaj>
    <derivirana_varijabla naziv="DomainObject.Predmet.ProtustrankaWithAdress_1">FORTIS STUDIO d.o.o. Rebar 14, 10000 Zagreb</derivirana_varijabla>
  </DomainObject.Predmet.ProtustrankaWithAdress>
  <DomainObject.Predmet.ProtustrankaWithAdressOIB>
    <izvorni_sadrzaj>FORTIS STUDIO d.o.o., OIB 83443854943, Rebar 14, 10000 Zagreb</izvorni_sadrzaj>
    <derivirana_varijabla naziv="DomainObject.Predmet.ProtustrankaWithAdressOIB_1">FORTIS STUDIO d.o.o., OIB 83443854943, Rebar 14, 10000 Zagreb</derivirana_varijabla>
  </DomainObject.Predmet.ProtustrankaWithAdressOIB>
  <DomainObject.Predmet.ProtustrankaNazivFormated>
    <izvorni_sadrzaj>FORTIS STUDIO d.o.o.</izvorni_sadrzaj>
    <derivirana_varijabla naziv="DomainObject.Predmet.ProtustrankaNazivFormated_1">FORTIS STUDIO d.o.o.</derivirana_varijabla>
  </DomainObject.Predmet.ProtustrankaNazivFormated>
  <DomainObject.Predmet.ProtustrankaNazivFormatedOIB>
    <izvorni_sadrzaj>FORTIS STUDIO d.o.o., OIB 83443854943</izvorni_sadrzaj>
    <derivirana_varijabla naziv="DomainObject.Predmet.ProtustrankaNazivFormatedOIB_1">FORTIS STUDIO d.o.o., OIB 83443854943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FORTIS STUDIO d.o.o.</item>
    </izvorni_sadrzaj>
    <derivirana_varijabla naziv="DomainObject.Predmet.ProtuStrankaListFormated_1">
      <item>FORTIS STUDIO d.o.o.</item>
    </derivirana_varijabla>
  </DomainObject.Predmet.ProtuStrankaListFormated>
  <DomainObject.Predmet.ProtuStrankaListFormatedOIB>
    <izvorni_sadrzaj>
      <item>FORTIS STUDIO d.o.o., OIB 83443854943</item>
    </izvorni_sadrzaj>
    <derivirana_varijabla naziv="DomainObject.Predmet.ProtuStrankaListFormatedOIB_1">
      <item>FORTIS STUDIO d.o.o., OIB 83443854943</item>
    </derivirana_varijabla>
  </DomainObject.Predmet.ProtuStrankaListFormatedOIB>
  <DomainObject.Predmet.ProtuStrankaListFormatedWithAdress>
    <izvorni_sadrzaj>
      <item>FORTIS STUDIO d.o.o., Rebar 14, 10000 Zagreb</item>
    </izvorni_sadrzaj>
    <derivirana_varijabla naziv="DomainObject.Predmet.ProtuStrankaListFormatedWithAdress_1">
      <item>FORTIS STUDIO d.o.o., Rebar 14, 10000 Zagreb</item>
    </derivirana_varijabla>
  </DomainObject.Predmet.ProtuStrankaListFormatedWithAdress>
  <DomainObject.Predmet.ProtuStrankaListFormatedWithAdressOIB>
    <izvorni_sadrzaj>
      <item>FORTIS STUDIO d.o.o., OIB 83443854943, Rebar 14, 10000 Zagreb</item>
    </izvorni_sadrzaj>
    <derivirana_varijabla naziv="DomainObject.Predmet.ProtuStrankaListFormatedWithAdressOIB_1">
      <item>FORTIS STUDIO d.o.o., OIB 83443854943, Rebar 14, 10000 Zagreb</item>
    </derivirana_varijabla>
  </DomainObject.Predmet.ProtuStrankaListFormatedWithAdressOIB>
  <DomainObject.Predmet.ProtuStrankaListNazivFormated>
    <izvorni_sadrzaj>
      <item>FORTIS STUDIO d.o.o.</item>
    </izvorni_sadrzaj>
    <derivirana_varijabla naziv="DomainObject.Predmet.ProtuStrankaListNazivFormated_1">
      <item>FORTIS STUDIO d.o.o.</item>
    </derivirana_varijabla>
  </DomainObject.Predmet.ProtuStrankaListNazivFormated>
  <DomainObject.Predmet.ProtuStrankaListNazivFormatedOIB>
    <izvorni_sadrzaj>
      <item>FORTIS STUDIO d.o.o., OIB 83443854943</item>
    </izvorni_sadrzaj>
    <derivirana_varijabla naziv="DomainObject.Predmet.ProtuStrankaListNazivFormatedOIB_1">
      <item>FORTIS STUDIO d.o.o., OIB 83443854943</item>
    </derivirana_varijabla>
  </DomainObject.Predmet.ProtuStrankaListNazivFormatedOIB>
  <DomainObject.Predmet.OstaliListFormated>
    <izvorni_sadrzaj>
      <item>Mihael Galeković</item>
      <item>Ivan Hudoletnjak</item>
    </izvorni_sadrzaj>
    <derivirana_varijabla naziv="DomainObject.Predmet.OstaliListFormated_1">
      <item>Mihael Galeković</item>
      <item>Ivan Hudoletnjak</item>
    </derivirana_varijabla>
  </DomainObject.Predmet.OstaliListFormated>
  <DomainObject.Predmet.OstaliListFormatedOIB>
    <izvorni_sadrzaj>
      <item>Mihael Galeković, OIB 07236610112</item>
      <item>Ivan Hudoletnjak, OIB 80924395653</item>
    </izvorni_sadrzaj>
    <derivirana_varijabla naziv="DomainObject.Predmet.OstaliListFormatedOIB_1">
      <item>Mihael Galeković, OIB 07236610112</item>
      <item>Ivan Hudoletnjak, OIB 80924395653</item>
    </derivirana_varijabla>
  </DomainObject.Predmet.OstaliListFormatedOIB>
  <DomainObject.Predmet.OstaliListFormatedWithAdress>
    <izvorni_sadrzaj>
      <item>Mihael Galeković, Tratinska 74 A, 10000 Zagreb</item>
      <item>Ivan Hudoletnjak, Zavojna ulica 3, 42240 Ivanec</item>
    </izvorni_sadrzaj>
    <derivirana_varijabla naziv="DomainObject.Predmet.OstaliListFormatedWithAdress_1">
      <item>Mihael Galeković, Tratinska 74 A, 10000 Zagreb</item>
      <item>Ivan Hudoletnjak, Zavojna ulica 3, 42240 Ivanec</item>
    </derivirana_varijabla>
  </DomainObject.Predmet.OstaliListFormatedWithAdress>
  <DomainObject.Predmet.OstaliListFormatedWithAdressOIB>
    <izvorni_sadrzaj>
      <item>Mihael Galeković, OIB 07236610112, Tratinska 74 A, 10000 Zagreb</item>
      <item>Ivan Hudoletnjak, OIB 80924395653, Zavojna ulica 3, 42240 Ivanec</item>
    </izvorni_sadrzaj>
    <derivirana_varijabla naziv="DomainObject.Predmet.OstaliListFormatedWithAdressOIB_1">
      <item>Mihael Galeković, OIB 07236610112, Tratinska 74 A, 10000 Zagreb</item>
      <item>Ivan Hudoletnjak, OIB 80924395653, Zavojna ulica 3, 42240 Ivanec</item>
    </derivirana_varijabla>
  </DomainObject.Predmet.OstaliListFormatedWithAdressOIB>
  <DomainObject.Predmet.OstaliListNazivFormated>
    <izvorni_sadrzaj>
      <item>Mihael Galeković</item>
      <item>Ivan Hudoletnjak</item>
    </izvorni_sadrzaj>
    <derivirana_varijabla naziv="DomainObject.Predmet.OstaliListNazivFormated_1">
      <item>Mihael Galeković</item>
      <item>Ivan Hudoletnjak</item>
    </derivirana_varijabla>
  </DomainObject.Predmet.OstaliListNazivFormated>
  <DomainObject.Predmet.OstaliListNazivFormatedOIB>
    <izvorni_sadrzaj>
      <item>Mihael Galeković, OIB 07236610112</item>
      <item>Ivan Hudoletnjak, OIB 80924395653</item>
    </izvorni_sadrzaj>
    <derivirana_varijabla naziv="DomainObject.Predmet.OstaliListNazivFormatedOIB_1">
      <item>Mihael Galeković, OIB 07236610112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FORTIS STUDIO d.o.o.</izvorni_sadrzaj>
    <derivirana_varijabla naziv="DomainObject.Predmet.ProtustrankaIDrugi_1">FORTIS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FORTIS STUDIO d.o.o., OIB 83443854943, Rebar 14, 10000 Zagreb</izvorni_sadrzaj>
    <derivirana_varijabla naziv="DomainObject.Predmet.ProtustrankaIDrugiAdressOIB_1">FORTIS STUDIO d.o.o., OIB 83443854943, Rebar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FORTIS STUDIO d.o.o.</item>
      <item>Mihael Galeković</item>
      <item>Ivan Hudoletnjak</item>
    </izvorni_sadrzaj>
    <derivirana_varijabla naziv="DomainObject.Predmet.SudioniciListNaziv_1">
      <item>FINA Regionalni centar Zagreb</item>
      <item>FORTIS STUDIO d.o.o.</item>
      <item>Mihael Galeković</item>
      <item>Ivan Hudoletnjak</item>
    </derivirana_varijabla>
  </DomainObject.Predmet.SudioniciListNaziv>
  <DomainObject.Predmet.SudioniciListAdressOIB>
    <izvorni_sadrzaj>
      <item>FINA Regionalni centar Zagreb, OIB 85821130368, Trg svibanjskih žrtava 1995. 1,10000 Zagreb</item>
      <item>FORTIS STUDIO d.o.o., OIB 83443854943, Rebar 14,10000 Zagreb</item>
      <item>Mihael Galeković, OIB 07236610112, Tratinska 74 A,10000 Zagreb</item>
      <item>Ivan Hudoletnjak, OIB 80924395653, Zavojna ulica 3,42240 Ivanec</item>
    </izvorni_sadrzaj>
    <derivirana_varijabla naziv="DomainObject.Predmet.SudioniciListAdressOIB_1">
      <item>FINA Regionalni centar Zagreb, OIB 85821130368, Trg svibanjskih žrtava 1995. 1,10000 Zagreb</item>
      <item>FORTIS STUDIO d.o.o., OIB 83443854943, Rebar 14,10000 Zagreb</item>
      <item>Mihael Galeković, OIB 07236610112, Tratinska 74 A,10000 Zagreb</item>
      <item>Ivan Hudoletnjak, OIB 80924395653,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83443854943</item>
      <item>, OIB 07236610112</item>
      <item>, OIB 80924395653</item>
    </izvorni_sadrzaj>
    <derivirana_varijabla naziv="DomainObject.Predmet.SudioniciListNazivOIB_1">
      <item>, OIB 85821130368</item>
      <item>, OIB 83443854943</item>
      <item>, OIB 07236610112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1977</properties:Characters>
  <properties:Lines>72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2016-04-12T12:12:00Z</dcterms:created>
  <dc:creator>Sandra Rotar Vogrin</dc:creator>
  <cp:lastModifiedBy>Tanja Štraubert</cp:lastModifiedBy>
  <cp:lastPrinted>2016-04-12T12:12:00Z</cp:lastPrinted>
  <dcterms:modified xmlns:xsi="http://www.w3.org/2001/XMLSchema-instance" xsi:type="dcterms:W3CDTF">2016-04-12T12:13:00Z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