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42c6" w14:paraId="03b42c6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612CC9">
        <w:rPr>
          <w:rFonts w:hAnsi="Times New Roman" w:ascii="Times New Roman"/>
          <w:szCs w:val="24"/>
        </w:rPr>
        <w:t>8641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612CC9" w:rsidRPr="0064435C">
        <w:rPr>
          <w:rFonts w:hAnsi="Times New Roman" w:ascii="Times New Roman"/>
          <w:szCs w:val="24"/>
        </w:rPr>
        <w:t>BRANITELJSKA ZADRUGA ZMAJ zadruga za poljoprivredu, turizam, građenje</w:t>
      </w:r>
      <w:r w:rsidR="00612CC9">
        <w:rPr>
          <w:rFonts w:hAnsi="Times New Roman" w:ascii="Times New Roman"/>
          <w:szCs w:val="24"/>
        </w:rPr>
        <w:t xml:space="preserve">, Netretić (Općina Netretić), </w:t>
      </w:r>
      <w:r w:rsidR="00612CC9" w:rsidRPr="0064435C">
        <w:rPr>
          <w:rFonts w:hAnsi="Times New Roman" w:ascii="Times New Roman"/>
          <w:szCs w:val="24"/>
        </w:rPr>
        <w:t>Ladešići 12/f</w:t>
      </w:r>
      <w:r w:rsidR="00612CC9">
        <w:rPr>
          <w:rFonts w:hAnsi="Times New Roman" w:ascii="Times New Roman"/>
          <w:szCs w:val="24"/>
        </w:rPr>
        <w:t xml:space="preserve">, OIB: </w:t>
      </w:r>
      <w:r w:rsidR="00612CC9" w:rsidRPr="0064435C">
        <w:rPr>
          <w:rFonts w:hAnsi="Times New Roman" w:ascii="Times New Roman"/>
          <w:szCs w:val="24"/>
        </w:rPr>
        <w:t>74482441267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77BE3">
        <w:rPr>
          <w:rFonts w:hAnsi="Times New Roman" w:ascii="Times New Roman"/>
          <w:szCs w:val="24"/>
        </w:rPr>
        <w:t>11.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612CC9" w:rsidRPr="0064435C">
        <w:rPr>
          <w:rFonts w:hAnsi="Times New Roman" w:ascii="Times New Roman"/>
          <w:szCs w:val="24"/>
        </w:rPr>
        <w:t>BRANITELJSKA ZADRUGA ZMAJ zadruga za poljoprivredu, turizam, građenje</w:t>
      </w:r>
      <w:r w:rsidR="00612CC9">
        <w:rPr>
          <w:rFonts w:hAnsi="Times New Roman" w:ascii="Times New Roman"/>
          <w:szCs w:val="24"/>
        </w:rPr>
        <w:t xml:space="preserve">, Netretić (Općina Netretić), </w:t>
      </w:r>
      <w:r w:rsidR="00612CC9" w:rsidRPr="0064435C">
        <w:rPr>
          <w:rFonts w:hAnsi="Times New Roman" w:ascii="Times New Roman"/>
          <w:szCs w:val="24"/>
        </w:rPr>
        <w:t>Ladešići 12/f</w:t>
      </w:r>
      <w:r w:rsidR="00612CC9">
        <w:rPr>
          <w:rFonts w:hAnsi="Times New Roman" w:ascii="Times New Roman"/>
          <w:szCs w:val="24"/>
        </w:rPr>
        <w:t xml:space="preserve">, OIB: </w:t>
      </w:r>
      <w:r w:rsidR="00612CC9" w:rsidRPr="0064435C">
        <w:rPr>
          <w:rFonts w:hAnsi="Times New Roman" w:ascii="Times New Roman"/>
          <w:szCs w:val="24"/>
        </w:rPr>
        <w:t>74482441267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</w:t>
      </w:r>
      <w:r w:rsidR="00A76106">
        <w:rPr>
          <w:rFonts w:hAnsi="Times New Roman" w:ascii="Times New Roman"/>
        </w:rPr>
        <w:t>obrtno</w:t>
      </w:r>
      <w:r>
        <w:rPr>
          <w:rFonts w:hAnsi="Times New Roman" w:ascii="Times New Roman"/>
        </w:rPr>
        <w:t xml:space="preserve">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612CC9">
        <w:rPr>
          <w:rFonts w:hAnsi="Times New Roman" w:ascii="Times New Roman"/>
        </w:rPr>
        <w:t xml:space="preserve"> 4.132,45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612CC9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A76106" w:rsidP="00795DC6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11</w:t>
      </w:r>
      <w:r w:rsidR="000719F9">
        <w:rPr>
          <w:rFonts w:hAnsi="Times New Roman" w:ascii="Times New Roman"/>
          <w:szCs w:val="24"/>
        </w:rPr>
        <w:t xml:space="preserve">. </w:t>
      </w:r>
      <w:r w:rsidR="00D965ED">
        <w:rPr>
          <w:rFonts w:hAnsi="Times New Roman" w:ascii="Times New Roman"/>
          <w:szCs w:val="24"/>
        </w:rPr>
        <w:t>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957EE6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E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4C41"/>
    <w:rsid w:val="000567C1"/>
    <w:rsid w:val="00056C6B"/>
    <w:rsid w:val="00067F4B"/>
    <w:rsid w:val="000719F9"/>
    <w:rsid w:val="000845C3"/>
    <w:rsid w:val="000D011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4293E"/>
    <w:rsid w:val="00253A2E"/>
    <w:rsid w:val="00253ED5"/>
    <w:rsid w:val="00262C48"/>
    <w:rsid w:val="0027631B"/>
    <w:rsid w:val="00290720"/>
    <w:rsid w:val="002A12F8"/>
    <w:rsid w:val="002A1FCA"/>
    <w:rsid w:val="002A7ADF"/>
    <w:rsid w:val="002B510A"/>
    <w:rsid w:val="002C1FF0"/>
    <w:rsid w:val="002E412A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46E9B"/>
    <w:rsid w:val="004749B4"/>
    <w:rsid w:val="004806EA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5F7C63"/>
    <w:rsid w:val="00612CC9"/>
    <w:rsid w:val="00615B11"/>
    <w:rsid w:val="00624906"/>
    <w:rsid w:val="00624974"/>
    <w:rsid w:val="006300BC"/>
    <w:rsid w:val="0066000C"/>
    <w:rsid w:val="0066240A"/>
    <w:rsid w:val="00672EB7"/>
    <w:rsid w:val="0067382F"/>
    <w:rsid w:val="00686B28"/>
    <w:rsid w:val="006F08F3"/>
    <w:rsid w:val="00700FF0"/>
    <w:rsid w:val="00712F20"/>
    <w:rsid w:val="007269DC"/>
    <w:rsid w:val="007306CD"/>
    <w:rsid w:val="00730A22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B25D3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57EE6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76106"/>
    <w:rsid w:val="00A8079B"/>
    <w:rsid w:val="00A9025F"/>
    <w:rsid w:val="00AA2AE5"/>
    <w:rsid w:val="00AB17BE"/>
    <w:rsid w:val="00AB5BD3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3E83"/>
    <w:rsid w:val="00BF77F5"/>
    <w:rsid w:val="00BF7FC3"/>
    <w:rsid w:val="00C00F04"/>
    <w:rsid w:val="00C139F3"/>
    <w:rsid w:val="00C17F94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77BE3"/>
    <w:rsid w:val="00D965ED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10A31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7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E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EE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E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E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7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EE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EE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EE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EE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8641</izvorni_sadrzaj>
    <derivirana_varijabla naziv="DomainObject.Predmet.Broj_1">8641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St-8641/2015</izvorni_sadrzaj>
    <derivirana_varijabla naziv="DomainObject.Predmet.OznakaBroj_1">St-8641/2015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ZMAJ zadruga za poljoprivredu, turizam, građenje zastupanog po punomoćniku Milivoj Vertot</izvorni_sadrzaj>
    <derivirana_varijabla naziv="DomainObject.Predmet.ProtustrankaFormated_1">  BRANITELJSKA ZADRUGA ZMAJ zadruga za poljoprivredu, turizam, građenje zastupanog po punomoćniku Milivoj Vertot</derivirana_varijabla>
  </DomainObject.Predmet.ProtustrankaFormated>
  <DomainObject.Predmet.ProtustrankaFormatedOIB>
    <izvorni_sadrzaj>  BRANITELJSKA ZADRUGA ZMAJ zadruga za poljoprivredu, turizam, građenje, OIB 74482441267 zastupanog po punomoćniku Milivoj Vertot</izvorni_sadrzaj>
    <derivirana_varijabla naziv="DomainObject.Predmet.ProtustrankaFormatedOIB_1">  BRANITELJSKA ZADRUGA ZMAJ zadruga za poljoprivredu, turizam, građenje, OIB 74482441267 zastupanog po punomoćniku Milivoj Vertot</derivirana_varijabla>
  </DomainObject.Predmet.ProtustrankaFormatedOIB>
  <DomainObject.Predmet.ProtustrankaFormatedWithAdress>
    <izvorni_sadrzaj> BRANITELJSKA ZADRUGA ZMAJ zadruga za poljoprivredu, turizam, građenje, Ladešići 12/f, 47271 Netretić zastupanog po punomoćniku Milivoj Vertot</izvorni_sadrzaj>
    <derivirana_varijabla naziv="DomainObject.Predmet.ProtustrankaFormatedWithAdress_1"> BRANITELJSKA ZADRUGA ZMAJ zadruga za poljoprivredu, turizam, građenje, Ladešići 12/f, 47271 Netretić zastupanog po punomoćniku Milivoj Vertot</derivirana_varijabla>
  </DomainObject.Predmet.ProtustrankaFormatedWithAdress>
  <DomainObject.Predmet.ProtustrankaFormatedWithAdressOIB>
    <izvorni_sadrzaj> BRANITELJSKA ZADRUGA ZMAJ zadruga za poljoprivredu, turizam, građenje, OIB 74482441267, Ladešići 12/f, 47271 Netretić zastupanog po punomoćniku Milivoj Vertot</izvorni_sadrzaj>
    <derivirana_varijabla naziv="DomainObject.Predmet.ProtustrankaFormatedWithAdressOIB_1"> BRANITELJSKA ZADRUGA ZMAJ zadruga za poljoprivredu, turizam, građenje, OIB 74482441267, Ladešići 12/f, 47271 Netretić zastupanog po punomoćniku Milivoj Vertot</derivirana_varijabla>
  </DomainObject.Predmet.ProtustrankaFormatedWithAdressOIB>
  <DomainObject.Predmet.ProtustrankaWithAdress>
    <izvorni_sadrzaj>BRANITELJSKA ZADRUGA ZMAJ zadruga za poljoprivredu, turizam, građenje Ladešići 12/f, 47271 Netretić</izvorni_sadrzaj>
    <derivirana_varijabla naziv="DomainObject.Predmet.ProtustrankaWithAdress_1">BRANITELJSKA ZADRUGA ZMAJ zadruga za poljoprivredu, turizam, građenje Ladešići 12/f, 47271 Netretić</derivirana_varijabla>
  </DomainObject.Predmet.ProtustrankaWithAdress>
  <DomainObject.Predmet.ProtustrankaWithAdressOIB>
    <izvorni_sadrzaj>BRANITELJSKA ZADRUGA ZMAJ zadruga za poljoprivredu, turizam, građenje, OIB 74482441267, Ladešići 12/f, 47271 Netretić</izvorni_sadrzaj>
    <derivirana_varijabla naziv="DomainObject.Predmet.ProtustrankaWithAdressOIB_1">BRANITELJSKA ZADRUGA ZMAJ zadruga za poljoprivredu, turizam, građenje, OIB 74482441267, Ladešići 12/f, 47271 Netretić</derivirana_varijabla>
  </DomainObject.Predmet.ProtustrankaWithAdressOIB>
  <DomainObject.Predmet.ProtustrankaNazivFormated>
    <izvorni_sadrzaj>BRANITELJSKA ZADRUGA ZMAJ zadruga za poljoprivredu, turizam, građenje</izvorni_sadrzaj>
    <derivirana_varijabla naziv="DomainObject.Predmet.ProtustrankaNazivFormated_1">BRANITELJSKA ZADRUGA ZMAJ zadruga za poljoprivredu, turizam, građenje</derivirana_varijabla>
  </DomainObject.Predmet.ProtustrankaNazivFormated>
  <DomainObject.Predmet.ProtustrankaNazivFormatedOIB>
    <izvorni_sadrzaj>BRANITELJSKA ZADRUGA ZMAJ zadruga za poljoprivredu, turizam, građenje, OIB 74482441267</izvorni_sadrzaj>
    <derivirana_varijabla naziv="DomainObject.Predmet.ProtustrankaNazivFormatedOIB_1">BRANITELJSKA ZADRUGA ZMAJ zadruga za poljoprivredu, turizam, građenje, OIB 74482441267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BRANITELJSKA ZADRUGA ZMAJ zadruga za poljoprivredu, turizam, građenje zastupanog po punomoćniku Milivoj Vertot</item>
    </izvorni_sadrzaj>
    <derivirana_varijabla naziv="DomainObject.Predmet.ProtuStrankaListFormated_1">
      <item>BRANITELJSKA ZADRUGA ZMAJ zadruga za poljoprivredu, turizam, građenje zastupanog po punomoćniku Milivoj Vertot</item>
    </derivirana_varijabla>
  </DomainObject.Predmet.ProtuStrankaListFormated>
  <DomainObject.Predmet.ProtuStrankaListFormatedOIB>
    <izvorni_sadrzaj>
      <item>BRANITELJSKA ZADRUGA ZMAJ zadruga za poljoprivredu, turizam, građenje, OIB 74482441267 zastupanog po punomoćniku Milivoj Vertot</item>
    </izvorni_sadrzaj>
    <derivirana_varijabla naziv="DomainObject.Predmet.ProtuStrankaListFormatedOIB_1">
      <item>BRANITELJSKA ZADRUGA ZMAJ zadruga za poljoprivredu, turizam, građenje, OIB 74482441267 zastupanog po punomoćniku Milivoj Vertot</item>
    </derivirana_varijabla>
  </DomainObject.Predmet.ProtuStrankaListFormatedOIB>
  <DomainObject.Predmet.ProtuStrankaListFormatedWithAdress>
    <izvorni_sadrzaj>
      <item>BRANITELJSKA ZADRUGA ZMAJ zadruga za poljoprivredu, turizam, građenje, Ladešići 12/f, 47271 Netretić zastupanog po punomoćniku Milivoj Vertot</item>
    </izvorni_sadrzaj>
    <derivirana_varijabla naziv="DomainObject.Predmet.ProtuStrankaListFormatedWithAdress_1">
      <item>BRANITELJSKA ZADRUGA ZMAJ zadruga za poljoprivredu, turizam, građenje, Ladešići 12/f, 47271 Netretić zastupanog po punomoćniku Milivoj Vertot</item>
    </derivirana_varijabla>
  </DomainObject.Predmet.ProtuStrankaListFormatedWithAdress>
  <DomainObject.Predmet.ProtuStrankaListFormatedWithAdressOIB>
    <izvorni_sadrzaj>
      <item>BRANITELJSKA ZADRUGA ZMAJ zadruga za poljoprivredu, turizam, građenje, OIB 74482441267, Ladešići 12/f, 47271 Netretić zastupanog po punomoćniku Milivoj Vertot</item>
    </izvorni_sadrzaj>
    <derivirana_varijabla naziv="DomainObject.Predmet.ProtuStrankaListFormatedWithAdressOIB_1">
      <item>BRANITELJSKA ZADRUGA ZMAJ zadruga za poljoprivredu, turizam, građenje, OIB 74482441267, Ladešići 12/f, 47271 Netretić zastupanog po punomoćniku Milivoj Vertot</item>
    </derivirana_varijabla>
  </DomainObject.Predmet.ProtuStrankaListFormatedWithAdressOIB>
  <DomainObject.Predmet.ProtuStrankaListNazivFormated>
    <izvorni_sadrzaj>
      <item>BRANITELJSKA ZADRUGA ZMAJ zadruga za poljoprivredu, turizam, građenje</item>
    </izvorni_sadrzaj>
    <derivirana_varijabla naziv="DomainObject.Predmet.ProtuStrankaListNazivFormated_1">
      <item>BRANITELJSKA ZADRUGA ZMAJ zadruga za poljoprivredu, turizam, građenje</item>
    </derivirana_varijabla>
  </DomainObject.Predmet.ProtuStrankaListNazivFormated>
  <DomainObject.Predmet.ProtuStrankaListNazivFormatedOIB>
    <izvorni_sadrzaj>
      <item>BRANITELJSKA ZADRUGA ZMAJ zadruga za poljoprivredu, turizam, građenje, OIB 74482441267</item>
    </izvorni_sadrzaj>
    <derivirana_varijabla naziv="DomainObject.Predmet.ProtuStrankaListNazivFormatedOIB_1">
      <item>BRANITELJSKA ZADRUGA ZMAJ zadruga za poljoprivredu, turizam, građenje, OIB 74482441267</item>
    </derivirana_varijabla>
  </DomainObject.Predmet.ProtuStrankaListNazivFormatedOIB>
  <DomainObject.Predmet.OstaliListFormated>
    <izvorni_sadrzaj>
      <item>Milivoj Vertot punomoćnik sudionika u postupku BRANITELJSKA ZADRUGA ZMAJ zadruga za poljoprivredu, turizam, građenje</item>
    </izvorni_sadrzaj>
    <derivirana_varijabla naziv="DomainObject.Predmet.OstaliListFormated_1">
      <item>Milivoj Vertot punomoćnik sudionika u postupku BRANITELJSKA ZADRUGA ZMAJ zadruga za poljoprivredu, turizam, građenje</item>
    </derivirana_varijabla>
  </DomainObject.Predmet.OstaliListFormated>
  <DomainObject.Predmet.OstaliListFormatedOIB>
    <izvorni_sadrzaj>
      <item>Milivoj Vertot, OIB 42079118012 punomoćnik sudionika u postupku BRANITELJSKA ZADRUGA ZMAJ zadruga za poljoprivredu, turizam, građenje</item>
    </izvorni_sadrzaj>
    <derivirana_varijabla naziv="DomainObject.Predmet.OstaliListFormatedOIB_1">
      <item>Milivoj Vertot, OIB 42079118012 punomoćnik sudionika u postupku BRANITELJSKA ZADRUGA ZMAJ zadruga za poljoprivredu, turizam, građenje</item>
    </derivirana_varijabla>
  </DomainObject.Predmet.OstaliListFormatedOIB>
  <DomainObject.Predmet.OstaliListFormatedWithAdress>
    <izvorni_sadrzaj>
      <item>Milivoj Vertot, Ladešići 12 F, 47271 Ladešići punomoćnik sudionika u postupku BRANITELJSKA ZADRUGA ZMAJ zadruga za poljoprivredu, turizam, građenje</item>
    </izvorni_sadrzaj>
    <derivirana_varijabla naziv="DomainObject.Predmet.OstaliListFormatedWithAdress_1">
      <item>Milivoj Vertot, Ladešići 12 F, 47271 Ladešići punomoćnik sudionika u postupku BRANITELJSKA ZADRUGA ZMAJ zadruga za poljoprivredu, turizam, građenje</item>
    </derivirana_varijabla>
  </DomainObject.Predmet.OstaliListFormatedWithAdress>
  <DomainObject.Predmet.OstaliListFormatedWithAdressOIB>
    <izvorni_sadrzaj>
      <item>Milivoj Vertot, OIB 42079118012, Ladešići 12 F, 47271 Ladešići punomoćnik sudionika u postupku BRANITELJSKA ZADRUGA ZMAJ zadruga za poljoprivredu, turizam, građenje</item>
    </izvorni_sadrzaj>
    <derivirana_varijabla naziv="DomainObject.Predmet.OstaliListFormatedWithAdressOIB_1">
      <item>Milivoj Vertot, OIB 42079118012, Ladešići 12 F, 47271 Ladešići punomoćnik sudionika u postupku BRANITELJSKA ZADRUGA ZMAJ zadruga za poljoprivredu, turizam, građenje</item>
    </derivirana_varijabla>
  </DomainObject.Predmet.OstaliListFormatedWithAdressOIB>
  <DomainObject.Predmet.OstaliListNazivFormated>
    <izvorni_sadrzaj>
      <item>Milivoj Vertot</item>
    </izvorni_sadrzaj>
    <derivirana_varijabla naziv="DomainObject.Predmet.OstaliListNazivFormated_1">
      <item>Milivoj Vertot</item>
    </derivirana_varijabla>
  </DomainObject.Predmet.OstaliListNazivFormated>
  <DomainObject.Predmet.OstaliListNazivFormatedOIB>
    <izvorni_sadrzaj>
      <item>Milivoj Vertot, OIB 42079118012</item>
    </izvorni_sadrzaj>
    <derivirana_varijabla naziv="DomainObject.Predmet.OstaliListNazivFormatedOIB_1">
      <item>Milivoj Vertot, OIB 42079118012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BRANITELJSKA ZADRUGA ZMAJ zadruga za poljoprivredu, turizam, građenje</izvorni_sadrzaj>
    <derivirana_varijabla naziv="DomainObject.Predmet.ProtustrankaIDrugi_1">BRANITELJSKA ZADRUGA ZMAJ zadruga za poljoprivredu, turizam, građenje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BRANITELJSKA ZADRUGA ZMAJ zadruga za poljoprivredu, turizam, građenje, OIB 74482441267, Ladešići 12/f, 47271 Netretić</izvorni_sadrzaj>
    <derivirana_varijabla naziv="DomainObject.Predmet.ProtustrankaIDrugiAdressOIB_1">BRANITELJSKA ZADRUGA ZMAJ zadruga za poljoprivredu, turizam, građenje, OIB 74482441267, Ladešići 12/f,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BRANITELJSKA ZADRUGA ZMAJ zadruga za poljoprivredu, turizam, građenje</item>
      <item>Milivoj Vertot</item>
    </izvorni_sadrzaj>
    <derivirana_varijabla naziv="DomainObject.Predmet.SudioniciListNaziv_1">
      <item>Fina, regionalni centar Zagreb, podružnica Karlovac</item>
      <item>BRANITELJSKA ZADRUGA ZMAJ zadruga za poljoprivredu, turizam, građenje</item>
      <item>Milivoj Vertot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BRANITELJSKA ZADRUGA ZMAJ zadruga za poljoprivredu, turizam, građenje, OIB 74482441267, Ladešići 12/f,47271 Netretić</item>
      <item>Milivoj Vertot, OIB 42079118012, Ladešići 12 F,47271 Ladešići</item>
    </izvorni_sadrzaj>
    <derivirana_varijabla naziv="DomainObject.Predmet.SudioniciListAdressOIB_1">
      <item>Fina, regionalni centar Zagreb, podružnica Karlovac, OIB 85821130368, Vitezovićeva 1,47000 Karlovac</item>
      <item>BRANITELJSKA ZADRUGA ZMAJ zadruga za poljoprivredu, turizam, građenje, OIB 74482441267, Ladešići 12/f,47271 Netretić</item>
      <item>Milivoj Vertot, OIB 42079118012, Ladešići 12 F,47271 Ladešići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74482441267</item>
      <item>, OIB 42079118012</item>
    </izvorni_sadrzaj>
    <derivirana_varijabla naziv="DomainObject.Predmet.SudioniciListNazivOIB_1">
      <item>, OIB 85821130368</item>
      <item>, OIB 74482441267</item>
      <item>, OIB 42079118012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1746</properties:Characters>
  <properties:Lines>47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2016-01-11T08:09:00Z</dcterms:created>
  <dc:creator>kbabic</dc:creator>
  <cp:lastModifiedBy>Katarina Babić</cp:lastModifiedBy>
  <cp:lastPrinted>2016-03-11T07:22:00Z</cp:lastPrinted>
  <dcterms:modified xmlns:xsi="http://www.w3.org/2001/XMLSchema-instance" xsi:type="dcterms:W3CDTF">2016-03-11T07:30:00Z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