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0b50" w14:paraId="3840b50" w:rsidRDefault="0017521A" w:rsidP="00120D6D" w:rsidR="0017521A" w:rsidRPr="00CD37EC">
      <w:pPr>
        <w:spacing w:after="0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0D3A8D" w:rsidP="00145992" w:rsidR="00F3362F" w:rsidRPr="00671168">
      <w:pPr>
        <w:spacing w:after="0"/>
        <w:ind w:left="6372"/>
        <w:rPr>
          <w:b/>
        </w:rPr>
      </w:pPr>
      <w:r w:rsidRPr="000D3A8D">
        <w:rPr>
          <w:b/>
        </w:rPr>
        <w:t xml:space="preserve">     </w:t>
      </w:r>
      <w:r w:rsidR="00145992">
        <w:rPr>
          <w:b/>
        </w:rPr>
        <w:t xml:space="preserve">  </w:t>
      </w:r>
      <w:r w:rsidR="00671168">
        <w:rPr>
          <w:b/>
        </w:rPr>
        <w:t xml:space="preserve"> </w:t>
      </w:r>
      <w:proofErr w:type="spellStart"/>
      <w:r w:rsidR="00671168" w:rsidRPr="00671168">
        <w:rPr>
          <w:b/>
        </w:rPr>
        <w:t>Marijela</w:t>
      </w:r>
      <w:proofErr w:type="spellEnd"/>
      <w:r w:rsidR="00671168" w:rsidRPr="00671168">
        <w:rPr>
          <w:b/>
        </w:rPr>
        <w:t xml:space="preserve"> Pešut</w:t>
      </w:r>
    </w:p>
    <w:p w:rsidRDefault="00671168" w:rsidP="00671168" w:rsidR="00671168">
      <w:pPr>
        <w:spacing w:after="0"/>
        <w:jc w:val="right"/>
        <w:rPr>
          <w:b/>
        </w:rPr>
      </w:pPr>
      <w:r w:rsidRPr="00671168">
        <w:rPr>
          <w:b/>
        </w:rPr>
        <w:t xml:space="preserve">Đakovo, S. </w:t>
      </w:r>
      <w:proofErr w:type="spellStart"/>
      <w:r w:rsidRPr="00671168">
        <w:rPr>
          <w:b/>
        </w:rPr>
        <w:t>S.Kranjčevića</w:t>
      </w:r>
      <w:proofErr w:type="spellEnd"/>
      <w:r w:rsidRPr="00671168">
        <w:rPr>
          <w:b/>
        </w:rPr>
        <w:t xml:space="preserve"> 1</w:t>
      </w:r>
    </w:p>
    <w:p w:rsidRDefault="00671168" w:rsidP="00671168" w:rsidR="00671168" w:rsidRPr="00671168">
      <w:pPr>
        <w:spacing w:after="0"/>
        <w:jc w:val="right"/>
        <w:rPr>
          <w:b/>
        </w:rPr>
      </w:pPr>
    </w:p>
    <w:p w:rsidRDefault="0017521A" w:rsidP="00671168" w:rsidR="0017521A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671168" w:rsidP="00671168" w:rsidR="00671168" w:rsidRPr="00CD37EC">
      <w:pPr>
        <w:spacing w:after="0"/>
        <w:jc w:val="both"/>
        <w:rPr>
          <w:rFonts w:cs="Times New Roman"/>
        </w:rPr>
      </w:pPr>
    </w:p>
    <w:p w:rsidRDefault="0017521A" w:rsidP="0017521A" w:rsidR="00F3362F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671168">
        <w:t>REPUBLIKA HRVATSKA – Ministarstvo financija OIB: 18683136487, Područni ured Osijek, zastupano po Županijskom državnom odvjetništvu u Osijeku,</w:t>
      </w:r>
    </w:p>
    <w:p w:rsidRDefault="00671168" w:rsidP="0017521A" w:rsidR="00671168" w:rsidRPr="00CD37EC">
      <w:pPr>
        <w:spacing w:after="0"/>
        <w:jc w:val="both"/>
        <w:rPr>
          <w:rFonts w:cs="Times New Roman"/>
        </w:rPr>
      </w:pPr>
    </w:p>
    <w:p w:rsidRDefault="0017521A" w:rsidP="0017521A" w:rsidR="00671168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671168">
        <w:t>LELA-L j.d.o.o., Đakovo, S. S. Kranjčevića 1, MBS: 030167076, OIB: 76977058204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7D67FE" w:rsidP="002904C5" w:rsidR="00671168">
      <w:pPr>
        <w:jc w:val="both"/>
      </w:pPr>
      <w:r>
        <w:t xml:space="preserve">zakonski zastupnik </w:t>
      </w:r>
      <w:r w:rsidR="00120D6D">
        <w:t xml:space="preserve">dužnika - </w:t>
      </w:r>
      <w:proofErr w:type="spellStart"/>
      <w:r w:rsidR="00671168">
        <w:t>Marijela</w:t>
      </w:r>
      <w:proofErr w:type="spellEnd"/>
      <w:r w:rsidR="00671168">
        <w:t xml:space="preserve"> Pešut, OIB: 57255639392, Đakovo, S. S. Kranjčevića 1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Pozivate se </w:t>
      </w:r>
      <w:r w:rsidRPr="00145992">
        <w:rPr>
          <w:rFonts w:cs="Times New Roman"/>
          <w:b/>
        </w:rPr>
        <w:t>radi saslušanja</w:t>
      </w:r>
      <w:r w:rsidRPr="00CD37EC">
        <w:rPr>
          <w:rFonts w:cs="Times New Roman"/>
        </w:rPr>
        <w:t xml:space="preserve">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F3362F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31</w:t>
      </w:r>
      <w:r w:rsidR="00120D6D">
        <w:rPr>
          <w:rFonts w:cs="Times New Roman"/>
          <w:b/>
          <w:u w:val="single"/>
        </w:rPr>
        <w:t>. siječnja 2019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9,</w:t>
      </w:r>
      <w:r w:rsidR="00671168">
        <w:rPr>
          <w:rFonts w:cs="Times New Roman"/>
          <w:b/>
          <w:u w:val="single"/>
        </w:rPr>
        <w:t>15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3362F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001FB">
        <w:rPr>
          <w:rFonts w:cs="Times New Roman"/>
        </w:rPr>
        <w:t>18</w:t>
      </w:r>
      <w:r w:rsidR="00B30149">
        <w:rPr>
          <w:rFonts w:cs="Times New Roman"/>
        </w:rPr>
        <w:t>. prosinca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D51FDB" w:rsidP="00B45ADD" w:rsidR="00F3362F">
      <w:pPr>
        <w:pStyle w:val="Odlomakpopisa"/>
        <w:numPr>
          <w:ilvl w:val="0"/>
          <w:numId w:val="1"/>
        </w:numPr>
        <w:jc w:val="both"/>
      </w:pPr>
      <w:proofErr w:type="spellStart"/>
      <w:r>
        <w:t>Marijela</w:t>
      </w:r>
      <w:proofErr w:type="spellEnd"/>
      <w:r>
        <w:t xml:space="preserve"> Pešut</w:t>
      </w:r>
      <w:r w:rsidR="00F3362F">
        <w:t xml:space="preserve">, </w:t>
      </w:r>
      <w:r>
        <w:t>Đakovo, S. S. Kranjčevića 1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F3362F">
        <w:t>31</w:t>
      </w:r>
      <w:r w:rsidR="00AF2899">
        <w:t xml:space="preserve">.01.2019. u </w:t>
      </w:r>
      <w:r w:rsidR="00F3362F">
        <w:t>9</w:t>
      </w:r>
      <w:r w:rsidR="00F001FB">
        <w:t>,</w:t>
      </w:r>
      <w:r w:rsidR="00D51FDB">
        <w:t>15</w:t>
      </w:r>
      <w:r w:rsidR="00AF2899"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headerReference w:type="default" r:id="rId10"/>
      <w:foot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4D1" w:rsidR="007024D1">
      <w:pPr>
        <w:spacing w:after="0"/>
      </w:pPr>
      <w:r>
        <w:separator/>
      </w:r>
    </w:p>
  </w:endnote>
  <w:endnote w:id="0" w:type="continuationSeparator">
    <w:p w:rsidRDefault="007024D1" w:rsidR="007024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4D1" w:rsidR="001349C2">
    <w:pPr>
      <w:pStyle w:val="Podnoje"/>
    </w:pPr>
  </w:p>
  <w:p w:rsidRDefault="007024D1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4D1" w:rsidR="007024D1">
      <w:pPr>
        <w:spacing w:after="0"/>
      </w:pPr>
      <w:r>
        <w:separator/>
      </w:r>
    </w:p>
  </w:footnote>
  <w:footnote w:id="0" w:type="continuationSeparator">
    <w:p w:rsidRDefault="007024D1" w:rsidR="007024D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70B" w:rsidP="0026170B" w:rsidR="0026170B">
    <w:pPr>
      <w:jc w:val="right"/>
    </w:pPr>
    <w:r>
      <w:t>Poslovni broj: 7 St-1011/18-23</w:t>
    </w:r>
  </w:p>
  <w:p w:rsidRDefault="00145992" w:rsidP="0026170B" w:rsidR="00145992" w:rsidRPr="002617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D0B62"/>
    <w:rsid w:val="000D3A8D"/>
    <w:rsid w:val="000E0F86"/>
    <w:rsid w:val="000F58F2"/>
    <w:rsid w:val="00120D6D"/>
    <w:rsid w:val="00126BAB"/>
    <w:rsid w:val="00145992"/>
    <w:rsid w:val="00151386"/>
    <w:rsid w:val="0017521A"/>
    <w:rsid w:val="001E5178"/>
    <w:rsid w:val="00210C8A"/>
    <w:rsid w:val="00245B36"/>
    <w:rsid w:val="00250945"/>
    <w:rsid w:val="0026170B"/>
    <w:rsid w:val="00263E96"/>
    <w:rsid w:val="00267A35"/>
    <w:rsid w:val="002904C5"/>
    <w:rsid w:val="002A5EDA"/>
    <w:rsid w:val="002B1E07"/>
    <w:rsid w:val="002B479A"/>
    <w:rsid w:val="002C0072"/>
    <w:rsid w:val="002D5D94"/>
    <w:rsid w:val="002E42C0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562"/>
    <w:rsid w:val="00577924"/>
    <w:rsid w:val="00581D4A"/>
    <w:rsid w:val="005914EB"/>
    <w:rsid w:val="006014C2"/>
    <w:rsid w:val="00613B28"/>
    <w:rsid w:val="00671168"/>
    <w:rsid w:val="006754F6"/>
    <w:rsid w:val="006B0753"/>
    <w:rsid w:val="007024D1"/>
    <w:rsid w:val="00740DD0"/>
    <w:rsid w:val="0074666B"/>
    <w:rsid w:val="00762667"/>
    <w:rsid w:val="00790075"/>
    <w:rsid w:val="007C2BF9"/>
    <w:rsid w:val="007D67FE"/>
    <w:rsid w:val="0082166A"/>
    <w:rsid w:val="00836472"/>
    <w:rsid w:val="008B5369"/>
    <w:rsid w:val="00916F32"/>
    <w:rsid w:val="00920BB3"/>
    <w:rsid w:val="00931D5D"/>
    <w:rsid w:val="009A6EBC"/>
    <w:rsid w:val="009B1B08"/>
    <w:rsid w:val="009D3B1F"/>
    <w:rsid w:val="00A16B61"/>
    <w:rsid w:val="00A263E1"/>
    <w:rsid w:val="00AD3D52"/>
    <w:rsid w:val="00AF2899"/>
    <w:rsid w:val="00B1249F"/>
    <w:rsid w:val="00B30149"/>
    <w:rsid w:val="00B4532A"/>
    <w:rsid w:val="00B45ADD"/>
    <w:rsid w:val="00B764FB"/>
    <w:rsid w:val="00B87E9B"/>
    <w:rsid w:val="00B923A8"/>
    <w:rsid w:val="00BA1E1E"/>
    <w:rsid w:val="00BC33EC"/>
    <w:rsid w:val="00BD593F"/>
    <w:rsid w:val="00BD6710"/>
    <w:rsid w:val="00BE3EB2"/>
    <w:rsid w:val="00BF4F20"/>
    <w:rsid w:val="00C44C58"/>
    <w:rsid w:val="00CF6786"/>
    <w:rsid w:val="00D278E5"/>
    <w:rsid w:val="00D433B5"/>
    <w:rsid w:val="00D51FDB"/>
    <w:rsid w:val="00D71B7C"/>
    <w:rsid w:val="00D86AB7"/>
    <w:rsid w:val="00DE2124"/>
    <w:rsid w:val="00E23BEE"/>
    <w:rsid w:val="00E329A9"/>
    <w:rsid w:val="00EA6665"/>
    <w:rsid w:val="00ED0F27"/>
    <w:rsid w:val="00ED3129"/>
    <w:rsid w:val="00EE0081"/>
    <w:rsid w:val="00EE0487"/>
    <w:rsid w:val="00EF1C30"/>
    <w:rsid w:val="00F001FB"/>
    <w:rsid w:val="00F3362F"/>
    <w:rsid w:val="00F57E1C"/>
    <w:rsid w:val="00F6743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C44C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4C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C58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C44C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4C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C58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9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13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4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St-1011/2018</izvorni_sadrzaj>
    <derivirana_varijabla naziv="DomainObject.Predmet.OznakaBroj_1">St-1011/2018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LELA-L j.d.o.o. za ugostiteljstvo zastupanog po punomoćniku Marijela Pešut</izvorni_sadrzaj>
    <derivirana_varijabla naziv="DomainObject.Predmet.ProtustrankaFormated_1">  LELA-L j.d.o.o. za ugostiteljstvo zastupanog po punomoćniku Marijela Pešut</derivirana_varijabla>
  </DomainObject.Predmet.ProtustrankaFormated>
  <DomainObject.Predmet.ProtustrankaFormatedOIB>
    <izvorni_sadrzaj>  LELA-L j.d.o.o. za ugostiteljstvo, OIB 76977058204 zastupanog po punomoćniku Marijela Pešut</izvorni_sadrzaj>
    <derivirana_varijabla naziv="DomainObject.Predmet.ProtustrankaFormatedOIB_1">  LELA-L j.d.o.o. za ugostiteljstvo, OIB 76977058204 zastupanog po punomoćniku Marijela Pešut</derivirana_varijabla>
  </DomainObject.Predmet.ProtustrankaFormatedOIB>
  <DomainObject.Predmet.ProtustrankaFormatedWithAdress>
    <izvorni_sadrzaj> LELA-L j.d.o.o. za ugostiteljstvo, S. S. Kranjčevića 1, 31400 Đakovo zastupanog po punomoćniku Marijela Pešut</izvorni_sadrzaj>
    <derivirana_varijabla naziv="DomainObject.Predmet.ProtustrankaFormatedWithAdress_1"> LELA-L j.d.o.o. za ugostiteljstvo, S. S. Kranjčevića 1, 31400 Đakovo zastupanog po punomoćniku Marijela Pešut</derivirana_varijabla>
  </DomainObject.Predmet.ProtustrankaFormatedWithAdress>
  <DomainObject.Predmet.ProtustrankaFormatedWithAdressOIB>
    <izvorni_sadrzaj> LELA-L j.d.o.o. za ugostiteljstvo, OIB 76977058204, S. S. Kranjčevića 1, 31400 Đakovo zastupanog po punomoćniku Marijela Pešut</izvorni_sadrzaj>
    <derivirana_varijabla naziv="DomainObject.Predmet.ProtustrankaFormatedWithAdressOIB_1"> LELA-L j.d.o.o. za ugostiteljstvo, OIB 76977058204, S. S. Kranjčevića 1, 31400 Đakovo zastupanog po punomoćniku Marijela Pešut</derivirana_varijabla>
  </DomainObject.Predmet.ProtustrankaFormatedWithAdressOIB>
  <DomainObject.Predmet.ProtustrankaWithAdress>
    <izvorni_sadrzaj>LELA-L j.d.o.o. za ugostiteljstvo S. S. Kranjčevića 1, 31400 Đakovo</izvorni_sadrzaj>
    <derivirana_varijabla naziv="DomainObject.Predmet.ProtustrankaWithAdress_1">LELA-L j.d.o.o. za ugostiteljstvo S. S. Kranjčevića 1, 31400 Đakovo</derivirana_varijabla>
  </DomainObject.Predmet.ProtustrankaWithAdress>
  <DomainObject.Predmet.ProtustrankaWithAdressOIB>
    <izvorni_sadrzaj>LELA-L j.d.o.o. za ugostiteljstvo, OIB 76977058204, S. S. Kranjčevića 1, 31400 Đakovo</izvorni_sadrzaj>
    <derivirana_varijabla naziv="DomainObject.Predmet.ProtustrankaWithAdressOIB_1">LELA-L j.d.o.o. za ugostiteljstvo, OIB 76977058204, S. S. Kranjčevića 1, 31400 Đakovo</derivirana_varijabla>
  </DomainObject.Predmet.ProtustrankaWithAdressOIB>
  <DomainObject.Predmet.ProtustrankaNazivFormated>
    <izvorni_sadrzaj>LELA-L j.d.o.o. za ugostiteljstvo</izvorni_sadrzaj>
    <derivirana_varijabla naziv="DomainObject.Predmet.ProtustrankaNazivFormated_1">LELA-L j.d.o.o. za ugostiteljstvo</derivirana_varijabla>
  </DomainObject.Predmet.ProtustrankaNazivFormated>
  <DomainObject.Predmet.ProtustrankaNazivFormatedOIB>
    <izvorni_sadrzaj>LELA-L j.d.o.o. za ugostiteljstvo, OIB 76977058204</izvorni_sadrzaj>
    <derivirana_varijabla naziv="DomainObject.Predmet.ProtustrankaNazivFormatedOIB_1">LELA-L j.d.o.o. za ugostiteljstvo, OIB 76977058204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LELA-L j.d.o.o. za ugostiteljstvo zastupanog po punomoćniku Marijela Pešut</item>
    </izvorni_sadrzaj>
    <derivirana_varijabla naziv="DomainObject.Predmet.ProtuStrankaListFormated_1">
      <item>LELA-L j.d.o.o. za ugostiteljstvo zastupanog po punomoćniku Marijela Pešut</item>
    </derivirana_varijabla>
  </DomainObject.Predmet.ProtuStrankaListFormated>
  <DomainObject.Predmet.ProtuStrankaListFormatedOIB>
    <izvorni_sadrzaj>
      <item>LELA-L j.d.o.o. za ugostiteljstvo, OIB 76977058204 zastupanog po punomoćniku Marijela Pešut</item>
    </izvorni_sadrzaj>
    <derivirana_varijabla naziv="DomainObject.Predmet.ProtuStrankaListFormatedOIB_1">
      <item>LELA-L j.d.o.o. za ugostiteljstvo, OIB 76977058204 zastupanog po punomoćniku Marijela Pešut</item>
    </derivirana_varijabla>
  </DomainObject.Predmet.ProtuStrankaListFormatedOIB>
  <DomainObject.Predmet.ProtuStrankaListFormatedWithAdress>
    <izvorni_sadrzaj>
      <item>LELA-L j.d.o.o. za ugostiteljstvo, S. S. Kranjčevića 1, 31400 Đakovo zastupanog po punomoćniku Marijela Pešut</item>
    </izvorni_sadrzaj>
    <derivirana_varijabla naziv="DomainObject.Predmet.ProtuStrankaListFormatedWithAdress_1">
      <item>LELA-L j.d.o.o. za ugostiteljstvo, S. S. Kranjčevića 1, 31400 Đakovo zastupanog po punomoćniku Marijela Pešut</item>
    </derivirana_varijabla>
  </DomainObject.Predmet.ProtuStrankaListFormatedWithAdress>
  <DomainObject.Predmet.ProtuStrankaListFormatedWithAdressOIB>
    <izvorni_sadrzaj>
      <item>LELA-L j.d.o.o. za ugostiteljstvo, OIB 76977058204, S. S. Kranjčevića 1, 31400 Đakovo zastupanog po punomoćniku Marijela Pešut</item>
    </izvorni_sadrzaj>
    <derivirana_varijabla naziv="DomainObject.Predmet.ProtuStrankaListFormatedWithAdressOIB_1">
      <item>LELA-L j.d.o.o. za ugostiteljstvo, OIB 76977058204, S. S. Kranjčevića 1, 31400 Đakovo zastupanog po punomoćniku Marijela Pešut</item>
    </derivirana_varijabla>
  </DomainObject.Predmet.ProtuStrankaListFormatedWithAdressOIB>
  <DomainObject.Predmet.ProtuStrankaListNazivFormated>
    <izvorni_sadrzaj>
      <item>LELA-L j.d.o.o. za ugostiteljstvo</item>
    </izvorni_sadrzaj>
    <derivirana_varijabla naziv="DomainObject.Predmet.ProtuStrankaListNazivFormated_1">
      <item>LELA-L j.d.o.o. za ugostiteljstvo</item>
    </derivirana_varijabla>
  </DomainObject.Predmet.ProtuStrankaListNazivFormated>
  <DomainObject.Predmet.ProtuStrankaListNazivFormatedOIB>
    <izvorni_sadrzaj>
      <item>LELA-L j.d.o.o. za ugostiteljstvo, OIB 76977058204</item>
    </izvorni_sadrzaj>
    <derivirana_varijabla naziv="DomainObject.Predmet.ProtuStrankaListNazivFormatedOIB_1">
      <item>LELA-L j.d.o.o. za ugostiteljstvo, OIB 76977058204</item>
    </derivirana_varijabla>
  </DomainObject.Predmet.ProtuStrankaListNazivFormatedOIB>
  <DomainObject.Predmet.OstaliListFormated>
    <izvorni_sadrzaj>
      <item>Marijela Pešut punomoćnica sudionika u postupku LELA-L j.d.o.o. za ugostiteljstvo</item>
      <item>Županijsko državno odvjetništvo u Osijeku</item>
    </izvorni_sadrzaj>
    <derivirana_varijabla naziv="DomainObject.Predmet.OstaliListFormated_1">
      <item>Marijela Pešut punomoćnica sudionika u postupku LELA-L j.d.o.o. za ugostiteljstvo</item>
      <item>Županijsko državno odvjetništvo u Osijeku</item>
    </derivirana_varijabla>
  </DomainObject.Predmet.OstaliListFormated>
  <DomainObject.Predmet.OstaliListFormatedOIB>
    <izvorni_sadrzaj>
      <item>Marijela Pešut, OIB 57255639392 punomoćnica sudionika u postupku LELA-L j.d.o.o. za ugostiteljstvo</item>
      <item>Županijsko državno odvjetništvo u Osijeku, OIB 61379160880</item>
    </izvorni_sadrzaj>
    <derivirana_varijabla naziv="DomainObject.Predmet.OstaliListFormatedOIB_1">
      <item>Marijela Pešut, OIB 57255639392 punomoćnica sudionika u postupku LELA-L j.d.o.o. za ugostiteljstvo</item>
      <item>Županijsko državno odvjetništvo u Osijeku, OIB 61379160880</item>
    </derivirana_varijabla>
  </DomainObject.Predmet.OstaliListFormatedOIB>
  <DomainObject.Predmet.OstaliListFormatedWithAdress>
    <izvorni_sadrzaj>
      <item>Marijela Pešut, S.s.kranjčevića 1, 31400 Đakovo punomoćnica sudionika u postupku LELA-L j.d.o.o. za ugostiteljstvo</item>
      <item>Županijsko državno odvjetništvo u Osijeku, Kapucinska 21, 31000 Osijek</item>
    </izvorni_sadrzaj>
    <derivirana_varijabla naziv="DomainObject.Predmet.OstaliListFormatedWithAdress_1">
      <item>Marijela Pešut, S.s.kranjčevića 1, 31400 Đakovo punomoćnica sudionika u postupku LELA-L j.d.o.o. za ugostiteljstvo</item>
      <item>Županijsko državno odvjetništvo u Osijeku, Kapucinska 21, 31000 Osijek</item>
    </derivirana_varijabla>
  </DomainObject.Predmet.OstaliListFormatedWithAdress>
  <DomainObject.Predmet.OstaliListFormatedWithAdressOIB>
    <izvorni_sadrzaj>
      <item>Marijela Pešut, OIB 57255639392, S.s.kranjčevića 1, 31400 Đakovo punomoćnica sudionika u postupku LELA-L j.d.o.o. za ugostiteljstvo</item>
      <item>Županijsko državno odvjetništvo u Osijeku, OIB 61379160880, Kapucinska 21, 31000 Osijek</item>
    </izvorni_sadrzaj>
    <derivirana_varijabla naziv="DomainObject.Predmet.OstaliListFormatedWithAdressOIB_1">
      <item>Marijela Pešut, OIB 57255639392, S.s.kranjčevića 1, 31400 Đakovo punomoćnica sudionika u postupku LELA-L j.d.o.o. za ugostiteljstvo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Marijela Pešut</item>
      <item>Županijsko državno odvjetništvo u Osijeku</item>
    </izvorni_sadrzaj>
    <derivirana_varijabla naziv="DomainObject.Predmet.OstaliListNazivFormated_1">
      <item>Marijela Pešut</item>
      <item>Županijsko državno odvjetništvo u Osijeku</item>
    </derivirana_varijabla>
  </DomainObject.Predmet.OstaliListNazivFormated>
  <DomainObject.Predmet.OstaliListNazivFormatedOIB>
    <izvorni_sadrzaj>
      <item>Marijela Pešut, OIB 57255639392</item>
      <item>Županijsko državno odvjetništvo u Osijeku, OIB 61379160880</item>
    </izvorni_sadrzaj>
    <derivirana_varijabla naziv="DomainObject.Predmet.OstaliListNazivFormatedOIB_1">
      <item>Marijela Pešut, OIB 57255639392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LELA-L j.d.o.o. za ugostiteljstvo</izvorni_sadrzaj>
    <derivirana_varijabla naziv="DomainObject.Predmet.ProtustrankaIDrugi_1">LELA-L j.d.o.o.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LELA-L j.d.o.o. za ugostiteljstvo, OIB 76977058204, S. S. Kranjčevića 1, 31400 Đakovo</izvorni_sadrzaj>
    <derivirana_varijabla naziv="DomainObject.Predmet.ProtustrankaIDrugiAdressOIB_1">LELA-L j.d.o.o. za ugostiteljstvo, OIB 76977058204, S. S. Kranjčevića 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LELA-L j.d.o.o. za ugostiteljstvo</item>
      <item>RH MF Područni ured Osijek</item>
      <item>Marijela Pešut</item>
      <item>Županijsko državno odvjetništvo u Osijeku</item>
    </izvorni_sadrzaj>
    <derivirana_varijabla naziv="DomainObject.Predmet.SudioniciListNaziv_1">
      <item>LELA-L j.d.o.o. za ugostiteljstvo</item>
      <item>RH MF Područni ured Osijek</item>
      <item>Marijela Pešut</item>
      <item>Županijsko državno odvjetništvo u Osijeku</item>
    </derivirana_varijabla>
  </DomainObject.Predmet.SudioniciListNaziv>
  <DomainObject.Predmet.SudioniciListAdressOIB>
    <izvorni_sadrzaj>
      <item>LELA-L j.d.o.o. za ugostiteljstvo, OIB 76977058204, S. S. Kranjčevića 1,31400 Đakovo</item>
      <item>RH MF Područni ured Osijek, OIB 18683136487</item>
      <item>Marijela Pešut, OIB 57255639392, S.s.kranjčevića 1,31400 Đakovo</item>
      <item>Županijsko državno odvjetništvo u Osijeku, OIB 61379160880, Kapucinska 21,31000 Osijek</item>
    </izvorni_sadrzaj>
    <derivirana_varijabla naziv="DomainObject.Predmet.SudioniciListAdressOIB_1">
      <item>LELA-L j.d.o.o. za ugostiteljstvo, OIB 76977058204, S. S. Kranjčevića 1,31400 Đakovo</item>
      <item>RH MF Područni ured Osijek, OIB 18683136487</item>
      <item>Marijela Pešut, OIB 57255639392, S.s.kranjčevića 1,31400 Đakovo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76977058204</item>
      <item>, OIB 18683136487</item>
      <item>, OIB 57255639392</item>
      <item>, OIB 61379160880</item>
    </izvorni_sadrzaj>
    <derivirana_varijabla naziv="DomainObject.Predmet.SudioniciListNazivOIB_1">
      <item>, OIB 76977058204</item>
      <item>, OIB 18683136487</item>
      <item>, OIB 57255639392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St-1011/2018-14</izvorni_sadrzaj>
    <derivirana_varijabla naziv="DomainObject.PredzadnjaOdlukaIzPredmeta.Oznaka_1">St-1011/2018-14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95CD8-569F-4807-9861-499DA704B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190</properties:Words>
  <properties:Characters>1050</properties:Characters>
  <properties:Lines>39</properties:Lines>
  <properties:Paragraphs>23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2018-12-18T06:47:00Z</cp:lastPrinted>
  <dcterms:modified xmlns:xsi="http://www.w3.org/2001/XMLSchema-instance" xsi:type="dcterms:W3CDTF">2018-12-18T10:27:00Z</dcterms:modified>
  <cp:revision>174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(1011-18 (-23) ZZ.docx)</vt:lpwstr>
  </prop:property>
  <prop:property name="CC_coloring" pid="5" fmtid="{D5CDD505-2E9C-101B-9397-08002B2CF9AE}">
    <vt:bool>true</vt:bool>
  </prop:property>
</prop:Properties>
</file>