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df08" w14:paraId="824df08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A6B55">
        <w:t>474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A6B55">
        <w:t>GRIM GRADNJA VIR</w:t>
      </w:r>
      <w:r w:rsidR="000859FA">
        <w:t xml:space="preserve"> </w:t>
      </w:r>
      <w:r w:rsidR="000A6B55">
        <w:t>j.</w:t>
      </w:r>
      <w:r w:rsidR="000859FA">
        <w:t xml:space="preserve">d.o.o., </w:t>
      </w:r>
      <w:r w:rsidR="000A6B55">
        <w:t>Vir, Prezida IV 15, Vir,</w:t>
      </w:r>
      <w:r w:rsidR="000859FA">
        <w:t xml:space="preserve"> OIB: </w:t>
      </w:r>
      <w:r w:rsidR="000A6B55">
        <w:t>68683653846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A6B55">
        <w:t>05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0A6B55">
        <w:t>GRIM GRADNJA VIR j.d.o.o., Vir, Prezida IV 15, Vir, OIB: 68683653846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A6B55" w:rsidP="00A70A5D" w:rsidR="000A6B55">
      <w:pPr>
        <w:jc w:val="center"/>
      </w:pPr>
      <w:r>
        <w:t>21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 w:rsidR="001E4CA8">
        <w:t>2</w:t>
      </w:r>
      <w:r w:rsidR="000859FA">
        <w:t>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A6B55" w:rsidP="000A6B55" w:rsidR="000A6B55">
      <w:pPr>
        <w:jc w:val="center"/>
      </w:pPr>
      <w:r>
        <w:t>21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>
        <w:t>30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0A6B55">
        <w:t>GRIM GRADNJA VIR j.d.o.o., Vir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0A6B55">
        <w:t>233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0A6B55">
        <w:t>12.550,27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A6B55">
        <w:t>05.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A6B55">
        <w:t>GRIM GRADNJA VIR j.d.o.o., Vir</w:t>
      </w:r>
      <w:r w:rsidR="000859FA" w:rsidRPr="00F60CD9">
        <w:t xml:space="preserve"> </w:t>
      </w:r>
      <w:r w:rsidR="0020610B" w:rsidRPr="00F60CD9">
        <w:t>i za član</w:t>
      </w:r>
      <w:r w:rsidR="00F73B99">
        <w:t>ove</w:t>
      </w:r>
      <w:r w:rsidR="0020610B" w:rsidRPr="00F60CD9">
        <w:t xml:space="preserve"> uprave s upozorenjem</w:t>
      </w:r>
    </w:p>
    <w:p w:rsidRDefault="000A6B55" w:rsidP="000859FA" w:rsidR="000859FA" w:rsidRPr="000859FA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GORAN ERNJAKOVIĆ, Vir, Prezida IV 15</w:t>
      </w:r>
      <w:r w:rsidR="000859FA">
        <w:rPr>
          <w:szCs w:val="24"/>
        </w:rPr>
        <w:t xml:space="preserve">- </w:t>
      </w:r>
      <w:r w:rsidR="000859FA">
        <w:t>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A389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0A6B55">
      <w:t>474/16-4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3893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A3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8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8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8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8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A3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8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8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8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8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GRIM GRADNJA VIR jednostavno društvo s ograničenom odgovornošću za građenje i poslovne usluge</izvorni_sadrzaj>
    <derivirana_varijabla naziv="DomainObject.Predmet.ProtustrankaFormated_1">  GRIM GRADNJA VIR jednostavno društvo s ograničenom odgovornošću za građenje i poslovne usluge</derivirana_varijabla>
  </DomainObject.Predmet.ProtustrankaFormated>
  <DomainObject.Predmet.ProtustrankaFormatedOIB>
    <izvorni_sadrzaj>  GRIM GRADNJA VIR jednostavno društvo s ograničenom odgovornošću za građenje i poslovne usluge, OIB 68683653846</izvorni_sadrzaj>
    <derivirana_varijabla naziv="DomainObject.Predmet.ProtustrankaFormatedOIB_1">  GRIM GRADNJA VIR jednostavno društvo s ograničenom odgovornošću za građenje i poslovne usluge, OIB 68683653846</derivirana_varijabla>
  </DomainObject.Predmet.ProtustrankaFormatedOIB>
  <DomainObject.Predmet.ProtustrankaFormatedWithAdress>
    <izvorni_sadrzaj> GRIM GRADNJA VIR jednostavno društvo s ograničenom odgovornošću za građenje i poslovne usluge, Prezida IV 15, 23234 Vir</izvorni_sadrzaj>
    <derivirana_varijabla naziv="DomainObject.Predmet.ProtustrankaFormatedWithAdress_1"> GRIM GRADNJA VIR jednostavno društvo s ograničenom odgovornošću za građenje i poslovne usluge, Prezida IV 15, 23234 Vir</derivirana_varijabla>
  </DomainObject.Predmet.ProtustrankaFormatedWithAdress>
  <DomainObject.Predmet.ProtustrankaFormatedWithAdressOIB>
    <izvorni_sadrzaj> GRIM GRADNJA VIR jednostavno društvo s ograničenom odgovornošću za građenje i poslovne usluge, OIB 68683653846, Prezida IV 15, 23234 Vir</izvorni_sadrzaj>
    <derivirana_varijabla naziv="DomainObject.Predmet.ProtustrankaFormatedWithAdressOIB_1"> GRIM GRADNJA VIR jednostavno društvo s ograničenom odgovornošću za građenje i poslovne usluge, OIB 68683653846, Prezida IV 15, 23234 Vir</derivirana_varijabla>
  </DomainObject.Predmet.ProtustrankaFormatedWithAdressOIB>
  <DomainObject.Predmet.ProtustrankaWithAdress>
    <izvorni_sadrzaj>GRIM GRADNJA VIR jednostavno društvo s ograničenom odgovornošću za građenje i poslovne usluge Prezida IV 15, 23234 Vir</izvorni_sadrzaj>
    <derivirana_varijabla naziv="DomainObject.Predmet.ProtustrankaWithAdress_1">GRIM GRADNJA VIR jednostavno društvo s ograničenom odgovornošću za građenje i poslovne usluge Prezida IV 15, 23234 Vir</derivirana_varijabla>
  </DomainObject.Predmet.ProtustrankaWithAdress>
  <DomainObject.Predmet.ProtustrankaWithAdressOIB>
    <izvorni_sadrzaj>GRIM GRADNJA VIR jednostavno društvo s ograničenom odgovornošću za građenje i poslovne usluge, OIB 68683653846, Prezida IV 15, 23234 Vir</izvorni_sadrzaj>
    <derivirana_varijabla naziv="DomainObject.Predmet.ProtustrankaWithAdressOIB_1">GRIM GRADNJA VIR jednostavno društvo s ograničenom odgovornošću za građenje i poslovne usluge, OIB 68683653846, Prezida IV 15, 23234 Vir</derivirana_varijabla>
  </DomainObject.Predmet.ProtustrankaWithAdressOIB>
  <DomainObject.Predmet.ProtustrankaNazivFormated>
    <izvorni_sadrzaj>GRIM GRADNJA VIR jednostavno društvo s ograničenom odgovornošću za građenje i poslovne usluge</izvorni_sadrzaj>
    <derivirana_varijabla naziv="DomainObject.Predmet.ProtustrankaNazivFormated_1">GRIM GRADNJA VIR jednostavno društvo s ograničenom odgovornošću za građenje i poslovne usluge</derivirana_varijabla>
  </DomainObject.Predmet.ProtustrankaNazivFormated>
  <DomainObject.Predmet.ProtustrankaNazivFormatedOIB>
    <izvorni_sadrzaj>GRIM GRADNJA VIR jednostavno društvo s ograničenom odgovornošću za građenje i poslovne usluge, OIB 68683653846</izvorni_sadrzaj>
    <derivirana_varijabla naziv="DomainObject.Predmet.ProtustrankaNazivFormatedOIB_1">GRIM GRADNJA VIR jednostavno društvo s ograničenom odgovornošću za građenje i poslovne usluge, OIB 68683653846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12550.27</izvorni_sadrzaj>
    <derivirana_varijabla naziv="DomainObject.Predmet.TrenutnaVrijednost_1">12550.27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GRIM GRADNJA VIR jednostavno društvo s ograničenom odgovornošću za građenje i poslovne usluge</item>
    </izvorni_sadrzaj>
    <derivirana_varijabla naziv="DomainObject.Predmet.ProtuStrankaListFormated_1">
      <item>GRIM GRADNJA VIR jednostavno društvo s ograničenom odgovornošću za građenje i poslovne usluge</item>
    </derivirana_varijabla>
  </DomainObject.Predmet.ProtuStrankaListFormated>
  <DomainObject.Predmet.ProtuStrankaListFormatedOIB>
    <izvorni_sadrzaj>
      <item>GRIM GRADNJA VIR jednostavno društvo s ograničenom odgovornošću za građenje i poslovne usluge, OIB 68683653846</item>
    </izvorni_sadrzaj>
    <derivirana_varijabla naziv="DomainObject.Predmet.ProtuStrankaListFormatedOIB_1">
      <item>GRIM GRADNJA VIR jednostavno društvo s ograničenom odgovornošću za građenje i poslovne usluge, OIB 68683653846</item>
    </derivirana_varijabla>
  </DomainObject.Predmet.ProtuStrankaListFormatedOIB>
  <DomainObject.Predmet.ProtuStrankaListFormatedWithAdress>
    <izvorni_sadrzaj>
      <item>GRIM GRADNJA VIR jednostavno društvo s ograničenom odgovornošću za građenje i poslovne usluge, Prezida IV 15, 23234 Vir</item>
    </izvorni_sadrzaj>
    <derivirana_varijabla naziv="DomainObject.Predmet.ProtuStrankaListFormatedWithAdress_1">
      <item>GRIM GRADNJA VIR jednostavno društvo s ograničenom odgovornošću za građenje i poslovne usluge, Prezida IV 15, 23234 Vir</item>
    </derivirana_varijabla>
  </DomainObject.Predmet.ProtuStrankaListFormatedWithAdress>
  <DomainObject.Predmet.ProtuStrankaListFormatedWithAdressOIB>
    <izvorni_sadrzaj>
      <item>GRIM GRADNJA VIR jednostavno društvo s ograničenom odgovornošću za građenje i poslovne usluge, OIB 68683653846, Prezida IV 15, 23234 Vir</item>
    </izvorni_sadrzaj>
    <derivirana_varijabla naziv="DomainObject.Predmet.ProtuStrankaListFormatedWithAdressOIB_1">
      <item>GRIM GRADNJA VIR jednostavno društvo s ograničenom odgovornošću za građenje i poslovne usluge, OIB 68683653846, Prezida IV 15, 23234 Vir</item>
    </derivirana_varijabla>
  </DomainObject.Predmet.ProtuStrankaListFormatedWithAdressOIB>
  <DomainObject.Predmet.ProtuStrankaListNazivFormated>
    <izvorni_sadrzaj>
      <item>GRIM GRADNJA VIR jednostavno društvo s ograničenom odgovornošću za građenje i poslovne usluge</item>
    </izvorni_sadrzaj>
    <derivirana_varijabla naziv="DomainObject.Predmet.ProtuStrankaListNazivFormated_1">
      <item>GRIM GRADNJA VIR jednostavno društvo s ograničenom odgovornošću za građenje i poslovne usluge</item>
    </derivirana_varijabla>
  </DomainObject.Predmet.ProtuStrankaListNazivFormated>
  <DomainObject.Predmet.ProtuStrankaListNazivFormatedOIB>
    <izvorni_sadrzaj>
      <item>GRIM GRADNJA VIR jednostavno društvo s ograničenom odgovornošću za građenje i poslovne usluge, OIB 68683653846</item>
    </izvorni_sadrzaj>
    <derivirana_varijabla naziv="DomainObject.Predmet.ProtuStrankaListNazivFormatedOIB_1">
      <item>GRIM GRADNJA VIR jednostavno društvo s ograničenom odgovornošću za građenje i poslovne usluge, OIB 68683653846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GRIM GRADNJA VIR jednostavno društvo s ograničenom odgovornošću za građenje i poslovne usluge</izvorni_sadrzaj>
    <derivirana_varijabla naziv="DomainObject.Predmet.ProtustrankaIDrugi_1">GRIM GRADNJA VIR jednostavno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GRIM GRADNJA VIR jednostavno društvo s ograničenom odgovornošću za građenje i poslovne usluge, OIB 68683653846, Prezida IV 15, 23234 Vir</izvorni_sadrzaj>
    <derivirana_varijabla naziv="DomainObject.Predmet.ProtustrankaIDrugiAdressOIB_1">GRIM GRADNJA VIR jednostavno društvo s ograničenom odgovornošću za građenje i poslovne usluge, OIB 68683653846, Prezida IV 15,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GRIM GRADNJA VIR jednostavno društvo s ograničenom odgovornošću za građenje i poslovne usluge</item>
    </izvorni_sadrzaj>
    <derivirana_varijabla naziv="DomainObject.Predmet.SudioniciListNaziv_1">
      <item>FINA</item>
      <item>GRIM GRADNJA VIR jednostavno društvo s ograničenom odgovornošću za građenje i poslovne usluge</item>
    </derivirana_varijabla>
  </DomainObject.Predmet.SudioniciListNaziv>
  <DomainObject.Predmet.SudioniciListAdressOIB>
    <izvorni_sadrzaj>
      <item>FINA, OIB 85821130368</item>
      <item>GRIM GRADNJA VIR jednostavno društvo s ograničenom odgovornošću za građenje i poslovne usluge, OIB 68683653846, Prezida IV 15,23234 Vir</item>
    </izvorni_sadrzaj>
    <derivirana_varijabla naziv="DomainObject.Predmet.SudioniciListAdressOIB_1">
      <item>FINA, OIB 85821130368</item>
      <item>GRIM GRADNJA VIR jednostavno društvo s ograničenom odgovornošću za građenje i poslovne usluge, OIB 68683653846, Prezida IV 15,23234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68683653846</item>
    </izvorni_sadrzaj>
    <derivirana_varijabla naziv="DomainObject.Predmet.SudioniciListNazivOIB_1">
      <item>, OIB 85821130368</item>
      <item>, OIB 68683653846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650CDD-4DBD-4BEA-B84D-39F466625F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1902</properties:Characters>
  <properties:Lines>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2016-04-05T12:28:00Z</dcterms:created>
  <dc:creator>Administrator</dc:creator>
  <cp:lastModifiedBy>Martina Kalmeta</cp:lastModifiedBy>
  <cp:lastPrinted>2016-03-18T09:50:00Z</cp:lastPrinted>
  <dcterms:modified xmlns:xsi="http://www.w3.org/2001/XMLSchema-instance" xsi:type="dcterms:W3CDTF">2016-04-06T09:12:00Z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