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3c48" w14:paraId="8e93c48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3B624F">
        <w:t xml:space="preserve">FINANCIJSKE AGENCIJE Regionalni centar Osijek, Podružnica Osijek, L. </w:t>
      </w:r>
      <w:proofErr w:type="spellStart"/>
      <w:r w:rsidR="003B624F">
        <w:t>Jagera</w:t>
      </w:r>
      <w:proofErr w:type="spellEnd"/>
      <w:r w:rsidR="003B624F">
        <w:t xml:space="preserve"> 3, Osijek, OIB: 85821130368, za otvaranje stečajnog postupka nad dužnikom Ustanova za zdravstvenu njegu KUPANOVAC, Sveti </w:t>
      </w:r>
      <w:proofErr w:type="spellStart"/>
      <w:r w:rsidR="003B624F">
        <w:t>Đurađ</w:t>
      </w:r>
      <w:proofErr w:type="spellEnd"/>
      <w:r w:rsidR="003B624F">
        <w:t>, Školska 26, MBS: 030081067, OIB: 83150802177</w:t>
      </w:r>
      <w:r w:rsidRPr="005600E4">
        <w:t xml:space="preserve">, dana </w:t>
      </w:r>
      <w:r w:rsidR="0013504C">
        <w:t>20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3B624F">
        <w:t xml:space="preserve">Ustanova za zdravstvenu njegu KUPANOVAC, Sveti </w:t>
      </w:r>
      <w:proofErr w:type="spellStart"/>
      <w:r w:rsidR="003B624F">
        <w:t>Đurađ</w:t>
      </w:r>
      <w:proofErr w:type="spellEnd"/>
      <w:r w:rsidR="003B624F">
        <w:t>, Školska 26, MBS: 030081067, OIB: 83150802177</w:t>
      </w:r>
      <w:r w:rsidRPr="005600E4">
        <w:t>, da u roku od 15 dana uplate na sudski depozit ovoga suda broj HR3123900011300000200 s pozivom na broj HR05 272</w:t>
      </w:r>
      <w:r w:rsidR="000975FD" w:rsidRPr="005600E4">
        <w:t>-</w:t>
      </w:r>
      <w:r w:rsidR="006A76D5">
        <w:t>2728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9722F">
        <w:t>2</w:t>
      </w:r>
      <w:r w:rsidR="00CD4DBF">
        <w:t>5</w:t>
      </w:r>
      <w:r w:rsidR="0069722F">
        <w:t>.529,50 kn</w:t>
      </w:r>
      <w:r w:rsidR="0069722F" w:rsidRPr="005600E4">
        <w:t xml:space="preserve">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082277" w:rsidRPr="005600E4">
        <w:t>2</w:t>
      </w:r>
      <w:r w:rsidR="006A76D5">
        <w:t>5</w:t>
      </w:r>
      <w:r w:rsidR="00082277" w:rsidRPr="005600E4">
        <w:t xml:space="preserve">. listopada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6A76D5">
        <w:t xml:space="preserve">Ustanova za zdravstvenu njegu KUPANOVAC, </w:t>
      </w:r>
      <w:r w:rsidR="006A76D5">
        <w:lastRenderedPageBreak/>
        <w:t xml:space="preserve">Sveti </w:t>
      </w:r>
      <w:proofErr w:type="spellStart"/>
      <w:r w:rsidR="006A76D5">
        <w:t>Đurađ</w:t>
      </w:r>
      <w:proofErr w:type="spellEnd"/>
      <w:r w:rsidR="006A76D5">
        <w:t>, Školska 26, MBS: 030081067, OIB: 83150802177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E6338F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52432B" w:rsidRPr="005600E4">
        <w:t>1</w:t>
      </w:r>
      <w:r w:rsidR="006A76D5">
        <w:t>9</w:t>
      </w:r>
      <w:r w:rsidR="00BB0166" w:rsidRPr="005600E4">
        <w:t xml:space="preserve">. </w:t>
      </w:r>
      <w:r w:rsidR="002D684D" w:rsidRPr="005600E4">
        <w:t>travnja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52432B" w:rsidRPr="005600E4">
        <w:t>a</w:t>
      </w:r>
      <w:r w:rsidR="002C5672" w:rsidRPr="005600E4">
        <w:t xml:space="preserve"> stečajn</w:t>
      </w:r>
      <w:r w:rsidR="0052432B" w:rsidRPr="005600E4">
        <w:t>a</w:t>
      </w:r>
      <w:r w:rsidR="00891AB7" w:rsidRPr="005600E4">
        <w:t xml:space="preserve"> upravitelj</w:t>
      </w:r>
      <w:r w:rsidR="0052432B" w:rsidRPr="005600E4">
        <w:t>ica</w:t>
      </w:r>
      <w:r w:rsidR="00253806" w:rsidRPr="005600E4">
        <w:t xml:space="preserve"> je izloži</w:t>
      </w:r>
      <w:r w:rsidR="0052432B" w:rsidRPr="005600E4">
        <w:t>la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6A76D5">
        <w:t>5. travnja</w:t>
      </w:r>
      <w:r w:rsidR="00BB0166" w:rsidRPr="005600E4">
        <w:t xml:space="preserve"> 2017. godine</w:t>
      </w:r>
      <w:r w:rsidRPr="005600E4">
        <w:t xml:space="preserve"> </w:t>
      </w:r>
      <w:r w:rsidR="0069722F">
        <w:t xml:space="preserve">te predala u spis </w:t>
      </w:r>
      <w:r w:rsidR="0069722F" w:rsidRPr="000830C7">
        <w:t xml:space="preserve">dopunu </w:t>
      </w:r>
      <w:r w:rsidR="0069722F">
        <w:t xml:space="preserve">svog </w:t>
      </w:r>
      <w:r w:rsidR="0069722F" w:rsidRPr="000830C7">
        <w:t xml:space="preserve">izvješća </w:t>
      </w:r>
      <w:r w:rsidR="0069722F">
        <w:t xml:space="preserve">od 5. travnja 2017. godine </w:t>
      </w:r>
      <w:r w:rsidR="0069722F" w:rsidRPr="000830C7">
        <w:t xml:space="preserve">u kojem je dala izračun predujma </w:t>
      </w:r>
      <w:r w:rsidRPr="005600E4">
        <w:t>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9722F">
        <w:t>2</w:t>
      </w:r>
      <w:r w:rsidR="00CD4DBF">
        <w:t>5</w:t>
      </w:r>
      <w:r w:rsidR="0069722F">
        <w:t>.529,50 kn i to za:</w:t>
      </w:r>
      <w:r w:rsidR="00E6338F" w:rsidRPr="005600E4">
        <w:t xml:space="preserve"> </w:t>
      </w:r>
    </w:p>
    <w:p w:rsidRDefault="00955F73" w:rsidP="0069722F" w:rsidR="00955F73" w:rsidRPr="005600E4">
      <w:pPr>
        <w:jc w:val="both"/>
      </w:pPr>
    </w:p>
    <w:p w:rsidRDefault="00E6338F" w:rsidP="00105A49" w:rsidR="00E6338F">
      <w:pPr>
        <w:spacing w:after="240"/>
        <w:jc w:val="both"/>
      </w:pPr>
      <w:r w:rsidRPr="005600E4">
        <w:t xml:space="preserve">-trošak poštarine </w:t>
      </w:r>
      <w:r w:rsidR="00955F73" w:rsidRPr="005600E4">
        <w:t xml:space="preserve">u iznosu od </w:t>
      </w:r>
      <w:r w:rsidRPr="005600E4">
        <w:t>9,50 kn</w:t>
      </w:r>
      <w:r w:rsidR="00FB395A" w:rsidRPr="005600E4">
        <w:t xml:space="preserve"> u skladu s Cjenikom poštanskih usluga u unutarnjem prometu za preporučenu pošiljku</w:t>
      </w:r>
    </w:p>
    <w:p w:rsidRDefault="004556A8" w:rsidP="004556A8" w:rsidR="004556A8" w:rsidRPr="005600E4">
      <w:pPr>
        <w:spacing w:after="240"/>
        <w:jc w:val="both"/>
      </w:pPr>
      <w:r w:rsidRPr="005600E4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4556A8" w:rsidP="004556A8" w:rsidR="004556A8" w:rsidRPr="005600E4">
      <w:pPr>
        <w:spacing w:after="240"/>
        <w:jc w:val="both"/>
      </w:pPr>
      <w:r w:rsidRPr="005600E4">
        <w:t>- trošak izrade pečata u iznosu od 150,00 kn u skladu s prosječnom važećom cijenom takvih usluga na tržištu</w:t>
      </w:r>
    </w:p>
    <w:p w:rsidRDefault="004556A8" w:rsidP="004556A8" w:rsidR="004556A8" w:rsidRPr="005600E4">
      <w:pPr>
        <w:spacing w:after="240"/>
        <w:jc w:val="both"/>
      </w:pPr>
      <w:r w:rsidRPr="005600E4">
        <w:t xml:space="preserve">- naknada banke za vođenje računa – mjesečno </w:t>
      </w:r>
      <w:proofErr w:type="spellStart"/>
      <w:r w:rsidRPr="005600E4">
        <w:t>cca</w:t>
      </w:r>
      <w:proofErr w:type="spellEnd"/>
      <w:r w:rsidRPr="005600E4">
        <w:t xml:space="preserve"> 40,00 kn x 18 mjeseci u iznosu od 720,00 kn u skladu s prosječnom naknadom prema Cjeniku financijskih institucija za usluge platnog prometa na tržištu</w:t>
      </w:r>
    </w:p>
    <w:p w:rsidRDefault="00824F7F" w:rsidP="00824F7F" w:rsidR="00824F7F" w:rsidRPr="005600E4">
      <w:pPr>
        <w:spacing w:after="240"/>
        <w:jc w:val="both"/>
      </w:pPr>
      <w:r w:rsidRPr="005600E4">
        <w:t>- trošak knjigovodstvenih usluga – mjesečno 350</w:t>
      </w:r>
      <w:r>
        <w:t>,00</w:t>
      </w:r>
      <w:r w:rsidRPr="005600E4">
        <w:t xml:space="preserve"> kn x 18 mjeseci u iznosu od 6.300,00 kn u skladu s prosječnom cijenom takvih usluga na tržištu</w:t>
      </w:r>
    </w:p>
    <w:p w:rsidRDefault="007265BC" w:rsidP="007265BC" w:rsidR="007265BC" w:rsidRPr="005600E4">
      <w:pPr>
        <w:spacing w:after="240"/>
        <w:jc w:val="both"/>
      </w:pPr>
      <w:r w:rsidRPr="005600E4">
        <w:t>- poštanski troškovi u tijeku stečajnog postupka – cijena preporučene pošiljke 9,50 kn – predvidivo 20 pošiljki u iznosu od 190,00 kn u skladu s Cjenikom poštanskih usluga u unutarnjem prometu za preporučene pošiljke</w:t>
      </w:r>
    </w:p>
    <w:p w:rsidRDefault="007265BC" w:rsidP="007265BC" w:rsidR="007265BC" w:rsidRPr="005600E4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55273A" w:rsidP="0055273A" w:rsidR="0055273A" w:rsidRPr="005600E4">
      <w:pPr>
        <w:spacing w:after="240"/>
        <w:jc w:val="both"/>
      </w:pPr>
      <w:r w:rsidRPr="005600E4">
        <w:t>- nagrada stečajnom upravitelju – 16% od očekivanog unovčenja stečajne mase od 100.000,00 kn, čl. 7. Uredbe u iznosu od 16.000,00 kn</w:t>
      </w:r>
    </w:p>
    <w:p w:rsidRDefault="00BA75D0" w:rsidP="00BA75D0" w:rsidR="00BA75D0">
      <w:pPr>
        <w:spacing w:after="240"/>
        <w:jc w:val="both"/>
      </w:pPr>
      <w:r w:rsidRPr="005600E4">
        <w:t>- trošak zatvaranja žiro računa u iznosu od 200,00 kn u skladu s prosječnom naknadom prema Cjeniku financijskih institucija za usluge platnog prometa na tržištu</w:t>
      </w:r>
    </w:p>
    <w:p w:rsidRDefault="00CD4DBF" w:rsidP="00CD4DBF" w:rsidR="00CD4DBF">
      <w:pPr>
        <w:jc w:val="both"/>
      </w:pPr>
      <w:r>
        <w:t>- arhiviranje poslovne dokumentacije – (pohrana dokumentacije u skladu sa Zakonom o arhivskom gradivu i arhivima prema Cjeniku u iznosu od 1.000,00 kn</w:t>
      </w:r>
    </w:p>
    <w:p w:rsidRDefault="00CD4DBF" w:rsidP="00CD4DBF" w:rsidR="00CD4DBF" w:rsidRPr="005600E4">
      <w:pPr>
        <w:jc w:val="both"/>
      </w:pPr>
    </w:p>
    <w:p w:rsidRDefault="00BA75D0" w:rsidP="00BA75D0" w:rsidR="00BA75D0">
      <w:pPr>
        <w:spacing w:after="240"/>
        <w:jc w:val="both"/>
      </w:pPr>
      <w:r w:rsidRPr="005600E4">
        <w:t xml:space="preserve">- naknada FINA-i za 2 objave </w:t>
      </w:r>
      <w:r>
        <w:t>GFI</w:t>
      </w:r>
      <w:r w:rsidRPr="005600E4">
        <w:t xml:space="preserve"> – 1 objava 230,00 kn </w:t>
      </w:r>
      <w:r>
        <w:t xml:space="preserve">ukupno </w:t>
      </w:r>
      <w:r w:rsidRPr="005600E4">
        <w:t>u iznosu od 460,00 kn u skladu s Cjenikom FINE propisanim Pravilnikom o vrstama i visini naknada za uslugu javne objave dokumentacije iz Registra godišnjih financijskih izvještaja (Narodne novine br. 1/16).</w:t>
      </w:r>
    </w:p>
    <w:p w:rsidRDefault="0029648C" w:rsidP="00A5434C" w:rsidR="0029648C" w:rsidRPr="005600E4">
      <w:pPr>
        <w:spacing w:after="240"/>
        <w:ind w:firstLine="708"/>
        <w:jc w:val="both"/>
      </w:pPr>
      <w:r w:rsidRPr="005600E4">
        <w:lastRenderedPageBreak/>
        <w:t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Budući da su od strane FINE na ime predujma ranije zaplijenjena novčana sredstva dužnika u iznos</w:t>
      </w:r>
      <w:r w:rsidR="003E2B14" w:rsidRPr="005600E4">
        <w:t>u</w:t>
      </w:r>
      <w:r w:rsidRPr="005600E4">
        <w:t xml:space="preserve"> od 5.000,00 kn, iznos potrebnog predujma za namirenje troškova prethodnoga i otvorenoga stečajnog postupka se stoga umanjuje za nave</w:t>
      </w:r>
      <w:r w:rsidR="00A177B1" w:rsidRPr="005600E4">
        <w:t>d</w:t>
      </w:r>
      <w:r w:rsidRPr="005600E4">
        <w:t>eni iznos i iznosi 2</w:t>
      </w:r>
      <w:r w:rsidR="00CD4DBF">
        <w:t>5</w:t>
      </w:r>
      <w:r w:rsidRPr="005600E4">
        <w:t>.</w:t>
      </w:r>
      <w:r w:rsidR="0069722F">
        <w:t>529</w:t>
      </w:r>
      <w:r w:rsidRPr="005600E4">
        <w:t>,</w:t>
      </w:r>
      <w:r w:rsidR="0069722F">
        <w:t>5</w:t>
      </w:r>
      <w:r w:rsidRPr="005600E4">
        <w:t>0 kn.</w:t>
      </w: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13504C">
        <w:t>20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75E5" w:rsidRPr="005600E4">
        <w:t>1</w:t>
      </w:r>
      <w:r w:rsidR="00A5434C">
        <w:t>7</w:t>
      </w:r>
      <w:r w:rsidR="00A075E5" w:rsidRPr="005600E4">
        <w:t>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D99" w:rsidR="00204D99">
      <w:r>
        <w:separator/>
      </w:r>
    </w:p>
  </w:endnote>
  <w:endnote w:id="0" w:type="continuationSeparator">
    <w:p w:rsidRDefault="00204D99" w:rsidR="0020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D99" w:rsidR="00204D99">
      <w:r>
        <w:separator/>
      </w:r>
    </w:p>
  </w:footnote>
  <w:footnote w:id="0" w:type="continuationSeparator">
    <w:p w:rsidRDefault="00204D99" w:rsidR="00204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B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D4DB3" w:rsidR="00DD4D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D4DB3">
      <w:t>7 St-2728/16-12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D4DB3">
      <w:t>2728</w:t>
    </w:r>
    <w:r w:rsidR="00116641">
      <w:t>/16-</w:t>
    </w:r>
    <w:r w:rsidR="00887C2A">
      <w:t>1</w:t>
    </w:r>
    <w:r w:rsidR="00DD4DB3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0C7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504C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DE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99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24F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6A8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4B3D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B3A"/>
    <w:rsid w:val="00550F8F"/>
    <w:rsid w:val="005516AA"/>
    <w:rsid w:val="0055191B"/>
    <w:rsid w:val="0055273A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EA5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22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6D5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65BC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F7F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434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59B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5D0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4DBF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4DB3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4D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B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4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4D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B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4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00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st-554/16 obustava</izvorni_sadrzaj>
    <derivirana_varijabla naziv="DomainObject.Predmet.PrimjedbaSuca_1">postoji st-554/16 obustava</derivirana_varijabla>
  </DomainObject.Predmet.PrimjedbaSuca>
  <DomainObject.Predmet.ProtustrankaFormated>
    <izvorni_sadrzaj>  Ustanova za zdravstvenu njegu KUPANOVAC zastupanog po punomoćniku Valentina Kupanovac</izvorni_sadrzaj>
    <derivirana_varijabla naziv="DomainObject.Predmet.ProtustrankaFormated_1">  Ustanova za zdravstvenu njegu KUPANOVAC zastupanog po punomoćniku Valentina Kupanovac</derivirana_varijabla>
  </DomainObject.Predmet.ProtustrankaFormated>
  <DomainObject.Predmet.ProtustrankaFormatedOIB>
    <izvorni_sadrzaj>  Ustanova za zdravstvenu njegu KUPANOVAC, OIB 83150802177 zastupanog po punomoćniku Valentina Kupanovac</izvorni_sadrzaj>
    <derivirana_varijabla naziv="DomainObject.Predmet.ProtustrankaFormatedOIB_1">  Ustanova za zdravstvenu njegu KUPANOVAC, OIB 83150802177 zastupanog po punomoćniku Valentina Kupanovac</derivirana_varijabla>
  </DomainObject.Predmet.ProtustrankaFormatedOIB>
  <DomainObject.Predmet.ProtustrankaFormatedWithAdress>
    <izvorni_sadrzaj> Ustanova za zdravstvenu njegu KUPANOVAC, Školska 26, 31540 Sveti Đurađ zastupanog po punomoćniku Valentina Kupanovac</izvorni_sadrzaj>
    <derivirana_varijabla naziv="DomainObject.Predmet.ProtustrankaFormatedWithAdress_1"> Ustanova za zdravstvenu njegu KUPANOVAC, Školska 26, 31540 Sveti Đurađ zastupanog po punomoćniku Valentina Kupanovac</derivirana_varijabla>
  </DomainObject.Predmet.ProtustrankaFormatedWithAdress>
  <DomainObject.Predmet.ProtustrankaFormatedWithAdressOIB>
    <izvorni_sadrzaj> Ustanova za zdravstvenu njegu KUPANOVAC, OIB 83150802177, Školska 26, 31540 Sveti Đurađ zastupanog po punomoćniku Valentina Kupanovac</izvorni_sadrzaj>
    <derivirana_varijabla naziv="DomainObject.Predmet.ProtustrankaFormatedWithAdressOIB_1"> Ustanova za zdravstvenu njegu KUPANOVAC, OIB 83150802177, Školska 26, 31540 Sveti Đurađ zastupanog po punomoćniku Valentina Kupanovac</derivirana_varijabla>
  </DomainObject.Predmet.ProtustrankaFormatedWithAdressOIB>
  <DomainObject.Predmet.ProtustrankaWithAdress>
    <izvorni_sadrzaj>Ustanova za zdravstvenu njegu KUPANOVAC Školska 26, 31540 Sveti Đurađ</izvorni_sadrzaj>
    <derivirana_varijabla naziv="DomainObject.Predmet.ProtustrankaWithAdress_1">Ustanova za zdravstvenu njegu KUPANOVAC Školska 26, 31540 Sveti Đurađ</derivirana_varijabla>
  </DomainObject.Predmet.ProtustrankaWithAdress>
  <DomainObject.Predmet.ProtustrankaWithAdressOIB>
    <izvorni_sadrzaj>Ustanova za zdravstvenu njegu KUPANOVAC, OIB 83150802177, Školska 26, 31540 Sveti Đurađ</izvorni_sadrzaj>
    <derivirana_varijabla naziv="DomainObject.Predmet.ProtustrankaWithAdressOIB_1">Ustanova za zdravstvenu njegu KUPANOVAC, OIB 83150802177, Školska 26, 31540 Sveti Đurađ</derivirana_varijabla>
  </DomainObject.Predmet.ProtustrankaWithAdressOIB>
  <DomainObject.Predmet.ProtustrankaNazivFormated>
    <izvorni_sadrzaj>Ustanova za zdravstvenu njegu KUPANOVAC</izvorni_sadrzaj>
    <derivirana_varijabla naziv="DomainObject.Predmet.ProtustrankaNazivFormated_1">Ustanova za zdravstvenu njegu KUPANOVAC</derivirana_varijabla>
  </DomainObject.Predmet.ProtustrankaNazivFormated>
  <DomainObject.Predmet.ProtustrankaNazivFormatedOIB>
    <izvorni_sadrzaj>Ustanova za zdravstvenu njegu KUPANOVAC, OIB 83150802177</izvorni_sadrzaj>
    <derivirana_varijabla naziv="DomainObject.Predmet.ProtustrankaNazivFormatedOIB_1">Ustanova za zdravstvenu njegu KUPANOVAC, OIB 83150802177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Ustanova za zdravstvenu njegu KUPANOVAC zastupanog po punomoćniku Valentina Kupanovac</item>
    </izvorni_sadrzaj>
    <derivirana_varijabla naziv="DomainObject.Predmet.ProtuStrankaListFormated_1">
      <item>Ustanova za zdravstvenu njegu KUPANOVAC zastupanog po punomoćniku Valentina Kupanovac</item>
    </derivirana_varijabla>
  </DomainObject.Predmet.ProtuStrankaListFormated>
  <DomainObject.Predmet.ProtuStrankaListFormatedOIB>
    <izvorni_sadrzaj>
      <item>Ustanova za zdravstvenu njegu KUPANOVAC, OIB 83150802177 zastupanog po punomoćniku Valentina Kupanovac</item>
    </izvorni_sadrzaj>
    <derivirana_varijabla naziv="DomainObject.Predmet.ProtuStrankaListFormatedOIB_1">
      <item>Ustanova za zdravstvenu njegu KUPANOVAC, OIB 83150802177 zastupanog po punomoćniku Valentina Kupanovac</item>
    </derivirana_varijabla>
  </DomainObject.Predmet.ProtuStrankaListFormatedOIB>
  <DomainObject.Predmet.ProtuStrankaListFormatedWithAdress>
    <izvorni_sadrzaj>
      <item>Ustanova za zdravstvenu njegu KUPANOVAC, Školska 26, 31540 Sveti Đurađ zastupanog po punomoćniku Valentina Kupanovac</item>
    </izvorni_sadrzaj>
    <derivirana_varijabla naziv="DomainObject.Predmet.ProtuStrankaListFormatedWithAdress_1">
      <item>Ustanova za zdravstvenu njegu KUPANOVAC, Školska 26, 31540 Sveti Đurađ zastupanog po punomoćniku Valentina Kupanovac</item>
    </derivirana_varijabla>
  </DomainObject.Predmet.ProtuStrankaListFormatedWithAdress>
  <DomainObject.Predmet.ProtuStrankaListFormatedWithAdressOIB>
    <izvorni_sadrzaj>
      <item>Ustanova za zdravstvenu njegu KUPANOVAC, OIB 83150802177, Školska 26, 31540 Sveti Đurađ zastupanog po punomoćniku Valentina Kupanovac</item>
    </izvorni_sadrzaj>
    <derivirana_varijabla naziv="DomainObject.Predmet.ProtuStrankaListFormatedWithAdressOIB_1">
      <item>Ustanova za zdravstvenu njegu KUPANOVAC, OIB 83150802177, Školska 26, 31540 Sveti Đurađ zastupanog po punomoćniku Valentina Kupanovac</item>
    </derivirana_varijabla>
  </DomainObject.Predmet.ProtuStrankaListFormatedWithAdressOIB>
  <DomainObject.Predmet.ProtuStrankaListNazivFormated>
    <izvorni_sadrzaj>
      <item>Ustanova za zdravstvenu njegu KUPANOVAC</item>
    </izvorni_sadrzaj>
    <derivirana_varijabla naziv="DomainObject.Predmet.ProtuStrankaListNazivFormated_1">
      <item>Ustanova za zdravstvenu njegu KUPANOVAC</item>
    </derivirana_varijabla>
  </DomainObject.Predmet.ProtuStrankaListNazivFormated>
  <DomainObject.Predmet.ProtuStrankaListNazivFormatedOIB>
    <izvorni_sadrzaj>
      <item>Ustanova za zdravstvenu njegu KUPANOVAC, OIB 83150802177</item>
    </izvorni_sadrzaj>
    <derivirana_varijabla naziv="DomainObject.Predmet.ProtuStrankaListNazivFormatedOIB_1">
      <item>Ustanova za zdravstvenu njegu KUPANOVAC, OIB 83150802177</item>
    </derivirana_varijabla>
  </DomainObject.Predmet.ProtuStrankaListNazivFormatedOIB>
  <DomainObject.Predmet.OstaliListFormated>
    <izvorni_sadrzaj>
      <item>Valentina Kupanovac punomoćnik sudionika u postupku Ustanova za zdravstvenu njegu KUPANOVAC</item>
    </izvorni_sadrzaj>
    <derivirana_varijabla naziv="DomainObject.Predmet.OstaliListFormated_1">
      <item>Valentina Kupanovac punomoćnik sudionika u postupku Ustanova za zdravstvenu njegu KUPANOVAC</item>
    </derivirana_varijabla>
  </DomainObject.Predmet.OstaliListFormated>
  <DomainObject.Predmet.OstaliListFormatedOIB>
    <izvorni_sadrzaj>
      <item>Valentina Kupanovac, OIB 82948038363 punomoćnik sudionika u postupku Ustanova za zdravstvenu njegu KUPANOVAC</item>
    </izvorni_sadrzaj>
    <derivirana_varijabla naziv="DomainObject.Predmet.OstaliListFormatedOIB_1">
      <item>Valentina Kupanovac, OIB 82948038363 punomoćnik sudionika u postupku Ustanova za zdravstvenu njegu KUPANOVAC</item>
    </derivirana_varijabla>
  </DomainObject.Predmet.OstaliListFormatedOIB>
  <DomainObject.Predmet.OstaliListFormatedWithAdress>
    <izvorni_sadrzaj>
      <item>Valentina Kupanovac, Antuna Radića 35c, 31540 Sveti Đurađ punomoćnik sudionika u postupku Ustanova za zdravstvenu njegu KUPANOVAC</item>
    </izvorni_sadrzaj>
    <derivirana_varijabla naziv="DomainObject.Predmet.OstaliListFormatedWithAdress_1">
      <item>Valentina Kupanovac, Antuna Radića 35c, 31540 Sveti Đurađ punomoćnik sudionika u postupku Ustanova za zdravstvenu njegu KUPANOVAC</item>
    </derivirana_varijabla>
  </DomainObject.Predmet.OstaliListFormatedWithAdress>
  <DomainObject.Predmet.OstaliListFormatedWithAdressOIB>
    <izvorni_sadrzaj>
      <item>Valentina Kupanovac, OIB 82948038363, Antuna Radića 35c, 31540 Sveti Đurađ punomoćnik sudionika u postupku Ustanova za zdravstvenu njegu KUPANOVAC</item>
    </izvorni_sadrzaj>
    <derivirana_varijabla naziv="DomainObject.Predmet.OstaliListFormatedWithAdressOIB_1">
      <item>Valentina Kupanovac, OIB 82948038363, Antuna Radića 35c, 31540 Sveti Đurađ punomoćnik sudionika u postupku Ustanova za zdravstvenu njegu KUPANOVAC</item>
    </derivirana_varijabla>
  </DomainObject.Predmet.OstaliListFormatedWithAdressOIB>
  <DomainObject.Predmet.OstaliListNazivFormated>
    <izvorni_sadrzaj>
      <item>Valentina Kupanovac</item>
    </izvorni_sadrzaj>
    <derivirana_varijabla naziv="DomainObject.Predmet.OstaliListNazivFormated_1">
      <item>Valentina Kupanovac</item>
    </derivirana_varijabla>
  </DomainObject.Predmet.OstaliListNazivFormated>
  <DomainObject.Predmet.OstaliListNazivFormatedOIB>
    <izvorni_sadrzaj>
      <item>Valentina Kupanovac, OIB 82948038363</item>
    </izvorni_sadrzaj>
    <derivirana_varijabla naziv="DomainObject.Predmet.OstaliListNazivFormatedOIB_1">
      <item>Valentina Kupanovac, OIB 82948038363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Ustanova za zdravstvenu njegu KUPANOVAC</izvorni_sadrzaj>
    <derivirana_varijabla naziv="DomainObject.Predmet.ProtustrankaIDrugi_1">Ustanova za zdravstvenu njegu KUPANOVAC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Ustanova za zdravstvenu njegu KUPANOVAC, OIB 83150802177, Školska 26, 31540 Sveti Đurađ</izvorni_sadrzaj>
    <derivirana_varijabla naziv="DomainObject.Predmet.ProtustrankaIDrugiAdressOIB_1">Ustanova za zdravstvenu njegu KUPANOVAC, OIB 83150802177, Školska 26,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Ustanova za zdravstvenu njegu KUPANOVAC</item>
      <item>Valentina Kupanovac</item>
    </izvorni_sadrzaj>
    <derivirana_varijabla naziv="DomainObject.Predmet.SudioniciListNaziv_1">
      <item>FINA RC OSIJEK</item>
      <item>Ustanova za zdravstvenu njegu KUPANOVAC</item>
      <item>Valentina Kupanovac</item>
    </derivirana_varijabla>
  </DomainObject.Predmet.SudioniciListNaziv>
  <DomainObject.Predmet.SudioniciListAdressOIB>
    <izvorni_sadrzaj>
      <item>FINA RC OSIJEK, OIB 85821130368</item>
      <item>Ustanova za zdravstvenu njegu KUPANOVAC, OIB 83150802177, Školska 26,31540 Sveti Đurađ</item>
      <item>Valentina Kupanovac, OIB 82948038363, Antuna Radića 35c,31540 Sveti Đurađ</item>
    </izvorni_sadrzaj>
    <derivirana_varijabla naziv="DomainObject.Predmet.SudioniciListAdressOIB_1">
      <item>FINA RC OSIJEK, OIB 85821130368</item>
      <item>Ustanova za zdravstvenu njegu KUPANOVAC, OIB 83150802177, Školska 26,31540 Sveti Đurađ</item>
      <item>Valentina Kupanovac, OIB 82948038363, Antuna Radića 35c,31540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83150802177</item>
      <item>, OIB 82948038363</item>
    </izvorni_sadrzaj>
    <derivirana_varijabla naziv="DomainObject.Predmet.SudioniciListNazivOIB_1">
      <item>, OIB 85821130368</item>
      <item>, OIB 83150802177</item>
      <item>, OIB 82948038363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2D4FE-BAE8-437A-BF76-6CAFCB011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897</properties:Words>
  <properties:Characters>4931</properties:Characters>
  <properties:Lines>132</properties:Lines>
  <properties:Paragraphs>35</properties:Paragraphs>
  <properties:TotalTime>703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2017-04-20T12:15:00Z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