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ee00" w14:paraId="246ee0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F442A0">
        <w:t>-388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F442A0">
        <w:t>ZUM DISTRIBUCIJA DALMACIJA</w:t>
      </w:r>
      <w:r w:rsidR="00ED599A">
        <w:t xml:space="preserve"> </w:t>
      </w:r>
      <w:r w:rsidR="000F1016">
        <w:t>d</w:t>
      </w:r>
      <w:r w:rsidR="009715B0">
        <w:t xml:space="preserve">.o.o., </w:t>
      </w:r>
      <w:r w:rsidR="00F442A0">
        <w:t>Split, Zagrebačka 19</w:t>
      </w:r>
      <w:r w:rsidR="000F1016">
        <w:t xml:space="preserve">, </w:t>
      </w:r>
      <w:r w:rsidR="00ED599A">
        <w:t>OI</w:t>
      </w:r>
      <w:r w:rsidR="00F442A0">
        <w:t>B: 1267526502</w:t>
      </w:r>
      <w:r w:rsidR="009715B0">
        <w:t xml:space="preserve">, </w:t>
      </w:r>
      <w:r>
        <w:t xml:space="preserve">dana </w:t>
      </w:r>
      <w:r w:rsidR="000F1016">
        <w:t>29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442A0" w:rsidP="00706888" w:rsidR="009715B0">
      <w:pPr>
        <w:jc w:val="both"/>
      </w:pPr>
      <w:r>
        <w:t>Predlagatelj je 18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F442A0">
        <w:t>ZUM DISTRIBUCIJA DALMACIJA d.o.o., Split, Zagrebačka 19, OIB: 1267526502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F442A0">
        <w:t>Tt-15/674-1 od 08.09.2015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jer je u međuvremenu već pokretnut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F1016">
        <w:t>2</w:t>
      </w:r>
      <w:r w:rsidR="00046239">
        <w:t>9.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E82D90" w:rsidR="00E82D90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F442A0">
      <w:t>388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1016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6139CA"/>
    <w:rsid w:val="006F6D7A"/>
    <w:rsid w:val="00706888"/>
    <w:rsid w:val="00772F42"/>
    <w:rsid w:val="0077483F"/>
    <w:rsid w:val="00777C0E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4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8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8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8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8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4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8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8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8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8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ZUM DISTRIBUCIJA DALMACIJA d.o.o. za trgovinu i usluge</izvorni_sadrzaj>
    <derivirana_varijabla naziv="DomainObject.Predmet.ProtustrankaFormated_1">  ZUM DISTRIBUCIJA DALMACIJA d.o.o. za trgovinu i usluge</derivirana_varijabla>
  </DomainObject.Predmet.ProtustrankaFormated>
  <DomainObject.Predmet.ProtustrankaFormatedOIB>
    <izvorni_sadrzaj>  ZUM DISTRIBUCIJA DALMACIJA d.o.o. za trgovinu i usluge, OIB 12697526502</izvorni_sadrzaj>
    <derivirana_varijabla naziv="DomainObject.Predmet.ProtustrankaFormatedOIB_1">  ZUM DISTRIBUCIJA DALMACIJA d.o.o. za trgovinu i usluge, OIB 12697526502</derivirana_varijabla>
  </DomainObject.Predmet.ProtustrankaFormatedOIB>
  <DomainObject.Predmet.ProtustrankaFormatedWithAdress>
    <izvorni_sadrzaj> ZUM DISTRIBUCIJA DALMACIJA d.o.o. za trgovinu i usluge, Zagrebačka 19, 21000 Split</izvorni_sadrzaj>
    <derivirana_varijabla naziv="DomainObject.Predmet.ProtustrankaFormatedWithAdress_1"> ZUM DISTRIBUCIJA DALMACIJA d.o.o. za trgovinu i usluge, Zagrebačka 19, 21000 Split</derivirana_varijabla>
  </DomainObject.Predmet.ProtustrankaFormatedWithAdress>
  <DomainObject.Predmet.ProtustrankaFormatedWithAdressOIB>
    <izvorni_sadrzaj> ZUM DISTRIBUCIJA DALMACIJA d.o.o. za trgovinu i usluge, OIB 12697526502, Zagrebačka 19, 21000 Split</izvorni_sadrzaj>
    <derivirana_varijabla naziv="DomainObject.Predmet.ProtustrankaFormatedWithAdressOIB_1"> ZUM DISTRIBUCIJA DALMACIJA d.o.o. za trgovinu i usluge, OIB 12697526502, Zagrebačka 19, 21000 Split</derivirana_varijabla>
  </DomainObject.Predmet.ProtustrankaFormatedWithAdressOIB>
  <DomainObject.Predmet.ProtustrankaWithAdress>
    <izvorni_sadrzaj>ZUM DISTRIBUCIJA DALMACIJA d.o.o. za trgovinu i usluge Zagrebačka 19, 21000 Split</izvorni_sadrzaj>
    <derivirana_varijabla naziv="DomainObject.Predmet.ProtustrankaWithAdress_1">ZUM DISTRIBUCIJA DALMACIJA d.o.o. za trgovinu i usluge Zagrebačka 19, 21000 Split</derivirana_varijabla>
  </DomainObject.Predmet.ProtustrankaWithAdress>
  <DomainObject.Predmet.ProtustrankaWithAdressOIB>
    <izvorni_sadrzaj>ZUM DISTRIBUCIJA DALMACIJA d.o.o. za trgovinu i usluge, OIB 12697526502, Zagrebačka 19, 21000 Split</izvorni_sadrzaj>
    <derivirana_varijabla naziv="DomainObject.Predmet.ProtustrankaWithAdressOIB_1">ZUM DISTRIBUCIJA DALMACIJA d.o.o. za trgovinu i usluge, OIB 12697526502, Zagrebačka 19, 21000 Split</derivirana_varijabla>
  </DomainObject.Predmet.ProtustrankaWithAdressOIB>
  <DomainObject.Predmet.ProtustrankaNazivFormated>
    <izvorni_sadrzaj>ZUM DISTRIBUCIJA DALMACIJA d.o.o. za trgovinu i usluge</izvorni_sadrzaj>
    <derivirana_varijabla naziv="DomainObject.Predmet.ProtustrankaNazivFormated_1">ZUM DISTRIBUCIJA DALMACIJA d.o.o. za trgovinu i usluge</derivirana_varijabla>
  </DomainObject.Predmet.ProtustrankaNazivFormated>
  <DomainObject.Predmet.ProtustrankaNazivFormatedOIB>
    <izvorni_sadrzaj>ZUM DISTRIBUCIJA DALMACIJA d.o.o. za trgovinu i usluge, OIB 12697526502</izvorni_sadrzaj>
    <derivirana_varijabla naziv="DomainObject.Predmet.ProtustrankaNazivFormatedOIB_1">ZUM DISTRIBUCIJA DALMACIJA d.o.o. za trgovinu i usluge, OIB 12697526502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84419.58</izvorni_sadrzaj>
    <derivirana_varijabla naziv="DomainObject.Predmet.TrenutnaVrijednost_1">84419.58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ZUM DISTRIBUCIJA DALMACIJA d.o.o. za trgovinu i usluge</item>
    </izvorni_sadrzaj>
    <derivirana_varijabla naziv="DomainObject.Predmet.ProtuStrankaListFormated_1">
      <item>ZUM DISTRIBUCIJA DALMACIJA d.o.o. za trgovinu i usluge</item>
    </derivirana_varijabla>
  </DomainObject.Predmet.ProtuStrankaListFormated>
  <DomainObject.Predmet.ProtuStrankaListFormatedOIB>
    <izvorni_sadrzaj>
      <item>ZUM DISTRIBUCIJA DALMACIJA d.o.o. za trgovinu i usluge, OIB 12697526502</item>
    </izvorni_sadrzaj>
    <derivirana_varijabla naziv="DomainObject.Predmet.ProtuStrankaListFormatedOIB_1">
      <item>ZUM DISTRIBUCIJA DALMACIJA d.o.o. za trgovinu i usluge, OIB 12697526502</item>
    </derivirana_varijabla>
  </DomainObject.Predmet.ProtuStrankaListFormatedOIB>
  <DomainObject.Predmet.ProtuStrankaListFormatedWithAdress>
    <izvorni_sadrzaj>
      <item>ZUM DISTRIBUCIJA DALMACIJA d.o.o. za trgovinu i usluge, Zagrebačka 19, 21000 Split</item>
    </izvorni_sadrzaj>
    <derivirana_varijabla naziv="DomainObject.Predmet.ProtuStrankaListFormatedWithAdress_1">
      <item>ZUM DISTRIBUCIJA DALMACIJA d.o.o. za trgovinu i usluge, Zagrebačka 19, 21000 Split</item>
    </derivirana_varijabla>
  </DomainObject.Predmet.ProtuStrankaListFormatedWithAdress>
  <DomainObject.Predmet.ProtuStrankaListFormatedWithAdressOIB>
    <izvorni_sadrzaj>
      <item>ZUM DISTRIBUCIJA DALMACIJA d.o.o. za trgovinu i usluge, OIB 12697526502, Zagrebačka 19, 21000 Split</item>
    </izvorni_sadrzaj>
    <derivirana_varijabla naziv="DomainObject.Predmet.ProtuStrankaListFormatedWithAdressOIB_1">
      <item>ZUM DISTRIBUCIJA DALMACIJA d.o.o. za trgovinu i usluge, OIB 12697526502, Zagrebačka 19, 21000 Split</item>
    </derivirana_varijabla>
  </DomainObject.Predmet.ProtuStrankaListFormatedWithAdressOIB>
  <DomainObject.Predmet.ProtuStrankaListNazivFormated>
    <izvorni_sadrzaj>
      <item>ZUM DISTRIBUCIJA DALMACIJA d.o.o. za trgovinu i usluge</item>
    </izvorni_sadrzaj>
    <derivirana_varijabla naziv="DomainObject.Predmet.ProtuStrankaListNazivFormated_1">
      <item>ZUM DISTRIBUCIJA DALMACIJA d.o.o. za trgovinu i usluge</item>
    </derivirana_varijabla>
  </DomainObject.Predmet.ProtuStrankaListNazivFormated>
  <DomainObject.Predmet.ProtuStrankaListNazivFormatedOIB>
    <izvorni_sadrzaj>
      <item>ZUM DISTRIBUCIJA DALMACIJA d.o.o. za trgovinu i usluge, OIB 12697526502</item>
    </izvorni_sadrzaj>
    <derivirana_varijabla naziv="DomainObject.Predmet.ProtuStrankaListNazivFormatedOIB_1">
      <item>ZUM DISTRIBUCIJA DALMACIJA d.o.o. za trgovinu i usluge, OIB 12697526502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ZUM DISTRIBUCIJA DALMACIJA d.o.o. za trgovinu i usluge</izvorni_sadrzaj>
    <derivirana_varijabla naziv="DomainObject.Predmet.ProtustrankaIDrugi_1">ZUM DISTRIBUCIJA DALMACIJA d.o.o.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ZUM DISTRIBUCIJA DALMACIJA d.o.o. za trgovinu i usluge, OIB 12697526502, Zagrebačka 19, 21000 Split</izvorni_sadrzaj>
    <derivirana_varijabla naziv="DomainObject.Predmet.ProtustrankaIDrugiAdressOIB_1">ZUM DISTRIBUCIJA DALMACIJA d.o.o. za trgovinu i usluge, OIB 12697526502,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ZUM DISTRIBUCIJA DALMACIJA d.o.o. za trgovinu i usluge</item>
    </izvorni_sadrzaj>
    <derivirana_varijabla naziv="DomainObject.Predmet.SudioniciListNaziv_1">
      <item>FINA SPLIT</item>
      <item>ZUM DISTRIBUCIJA DALMACIJA d.o.o. za trgovinu i usluge</item>
    </derivirana_varijabla>
  </DomainObject.Predmet.SudioniciListNaziv>
  <DomainObject.Predmet.SudioniciListAdressOIB>
    <izvorni_sadrzaj>
      <item>FINA SPLIT, Mažuranićevo šetalište 24 b,21000 Split</item>
      <item>ZUM DISTRIBUCIJA DALMACIJA d.o.o. za trgovinu i usluge, OIB 12697526502, Zagrebačka 19,21000 Split</item>
    </izvorni_sadrzaj>
    <derivirana_varijabla naziv="DomainObject.Predmet.SudioniciListAdressOIB_1">
      <item>FINA SPLIT, Mažuranićevo šetalište 24 b,21000 Split</item>
      <item>ZUM DISTRIBUCIJA DALMACIJA d.o.o. za trgovinu i usluge, OIB 12697526502, Zagrebačka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12697526502</item>
    </izvorni_sadrzaj>
    <derivirana_varijabla naziv="DomainObject.Predmet.SudioniciListNazivOIB_1">
      <item>, OIB null</item>
      <item>, OIB 12697526502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2010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2015-10-29T10:42:00Z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2015-10-29T11:04:00Z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