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877de" w14:paraId="1b877de" w:rsidRDefault="001C0DF7" w:rsidP="005D7BF8" w:rsidR="001C0DF7"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C0DF7" w:rsidP="005D7BF8" w:rsidR="001C0DF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1C0DF7" w:rsidP="005D7BF8" w:rsidR="001C0DF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1C0DF7" w:rsidP="005D7BF8" w:rsidR="001C0DF7"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656277" w:rsidRPr="00656277">
        <w:rPr>
          <w:b/>
        </w:rPr>
        <w:t>AVIA jednostavno društvo s ograničenom odgovornošću za trgovinu i usluge Rijeka, Matije Gupca 18, OIB 10911217656</w:t>
      </w:r>
      <w:r w:rsidR="0047559B">
        <w:rPr>
          <w:b/>
        </w:rPr>
        <w:t xml:space="preserve">, </w:t>
      </w:r>
      <w:r w:rsidR="007F30F2" w:rsidRPr="007F30F2">
        <w:rPr>
          <w:rFonts w:cs="Arial"/>
        </w:rPr>
        <w:t xml:space="preserve">dana </w:t>
      </w:r>
      <w:r w:rsidR="00D10D8D">
        <w:rPr>
          <w:rFonts w:cs="Arial"/>
        </w:rPr>
        <w:t>13</w:t>
      </w:r>
      <w:r w:rsidR="009C6032">
        <w:rPr>
          <w:rFonts w:cs="Arial"/>
        </w:rPr>
        <w:t>. siječnja</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656277" w:rsidRPr="00656277">
        <w:rPr>
          <w:b/>
        </w:rPr>
        <w:t>AVIA jednostavno društvo s ograničenom odgovornošću za trgovinu i usluge Rijeka, Matije Gupca 18, OIB 10911217656</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656277">
        <w:t>MARIJI CURI iz Lopara, Lopar 539/a, OIB 18488479102</w:t>
      </w:r>
      <w:r w:rsidR="00853328">
        <w:t xml:space="preserve">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962712" w:rsidP="00962712" w:rsidR="00962712">
      <w:pPr>
        <w:pStyle w:val="Odlomakpopisa"/>
      </w:pP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656277" w:rsidP="00BF24A6" w:rsidR="00BF24A6" w:rsidRPr="00BF24A6">
      <w:pPr>
        <w:jc w:val="center"/>
        <w:rPr>
          <w:b/>
          <w:bCs/>
        </w:rPr>
      </w:pPr>
      <w:r>
        <w:rPr>
          <w:b/>
          <w:bCs/>
        </w:rPr>
        <w:t>04</w:t>
      </w:r>
      <w:r w:rsidR="008B4383">
        <w:rPr>
          <w:b/>
          <w:bCs/>
        </w:rPr>
        <w:t>. travnja</w:t>
      </w:r>
      <w:r w:rsidR="00BF24A6" w:rsidRPr="00BF24A6">
        <w:rPr>
          <w:b/>
          <w:bCs/>
        </w:rPr>
        <w:t xml:space="preserve"> 201</w:t>
      </w:r>
      <w:r w:rsidR="002267F1">
        <w:rPr>
          <w:b/>
          <w:bCs/>
        </w:rPr>
        <w:t>7</w:t>
      </w:r>
      <w:r w:rsidR="00367E18">
        <w:rPr>
          <w:b/>
          <w:bCs/>
        </w:rPr>
        <w:t xml:space="preserve">. godine u </w:t>
      </w:r>
      <w:r>
        <w:rPr>
          <w:b/>
          <w:bCs/>
        </w:rPr>
        <w:t>10</w:t>
      </w:r>
      <w:r w:rsidR="00BF24A6" w:rsidRPr="00BF24A6">
        <w:rPr>
          <w:b/>
          <w:bCs/>
        </w:rPr>
        <w:t>:</w:t>
      </w:r>
      <w:r>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4827D7">
        <w:t xml:space="preserve">10. kolovoza </w:t>
      </w:r>
      <w:r w:rsidR="00727D2D">
        <w:t>201</w:t>
      </w:r>
      <w:r w:rsidR="00676B2F">
        <w:t>6</w:t>
      </w:r>
      <w:r w:rsidR="00727D2D">
        <w:t xml:space="preserve">. godine prijedlog za otvaranje stečajnog postupka nad dužnikom </w:t>
      </w:r>
      <w:r w:rsidR="00656277" w:rsidRPr="00656277">
        <w:rPr>
          <w:b/>
        </w:rPr>
        <w:t>AVIA jednostavno društvo s ograničenom odgovornošću za trgovinu i usluge Rijeka, Matije Gupca 18, OIB 10911217656</w:t>
      </w:r>
      <w:r w:rsidR="00D10D8D" w:rsidRPr="00D10D8D">
        <w:rPr>
          <w:b/>
        </w:rPr>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4827D7">
        <w:t>19. srpnja 2016</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4827D7">
        <w:t>33.272,77</w:t>
      </w:r>
      <w:r w:rsidR="00853328">
        <w:t xml:space="preserve"> </w:t>
      </w:r>
      <w:r>
        <w:t xml:space="preserve">kn u koji iznos je uračunata i kamata i naknada Financijske agencije za provedbe ovrhe, da dužnik ima </w:t>
      </w:r>
      <w:r w:rsidR="00853328">
        <w:t>dva</w:t>
      </w:r>
      <w:r>
        <w:t xml:space="preserve"> zaposlen</w:t>
      </w:r>
      <w:r w:rsidR="000E125D">
        <w:t xml:space="preserve">ika, </w:t>
      </w:r>
      <w:r w:rsidR="00C965DC" w:rsidRPr="00C965DC">
        <w:t xml:space="preserve">te dostavila potvrdu o neizvršenim osnovama za plaćanje iz koje proizlazi da dužnik na dan </w:t>
      </w:r>
      <w:r w:rsidR="004827D7">
        <w:t>27</w:t>
      </w:r>
      <w:r w:rsidR="009C6032">
        <w:t>. prosinca</w:t>
      </w:r>
      <w:r w:rsidR="00C965DC" w:rsidRPr="00C965DC">
        <w:t xml:space="preserve"> 2016. godine ima evidentirane neizvršene osnove za plaćanje u neprekinutom razdoblju od </w:t>
      </w:r>
      <w:r w:rsidR="004827D7">
        <w:t>280</w:t>
      </w:r>
      <w:r w:rsidR="00C965DC" w:rsidRPr="00C965DC">
        <w:t xml:space="preserve"> dana</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A48B0" w:rsidP="007F30F2" w:rsidR="005A48B0">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D10D8D">
        <w:rPr>
          <w:b/>
        </w:rPr>
        <w:t>13</w:t>
      </w:r>
      <w:r w:rsidR="009C6032">
        <w:rPr>
          <w:b/>
        </w:rPr>
        <w:t>. siječnja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1C0DF7" w:rsidR="002F7B03">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A7D73">
        <w:rPr>
          <w:b/>
        </w:rPr>
        <w:t xml:space="preserve"> </w:t>
      </w:r>
      <w:r w:rsidR="00D10D8D">
        <w:t xml:space="preserve"> </w:t>
      </w:r>
    </w:p>
    <w:p w:rsidRDefault="005A48B0" w:rsidP="00DC79AE" w:rsidR="001B269F" w:rsidRPr="00016072">
      <w:pPr>
        <w:ind w:firstLine="708" w:left="1416"/>
        <w:jc w:val="right"/>
        <w:rPr>
          <w:b/>
        </w:rPr>
      </w:pPr>
      <w: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4827D7">
        <w:rPr>
          <w:sz w:val="20"/>
          <w:szCs w:val="20"/>
        </w:rPr>
        <w:t>Mariji Curi</w:t>
      </w:r>
      <w:r w:rsidR="0007768C">
        <w:rPr>
          <w:sz w:val="20"/>
          <w:szCs w:val="20"/>
        </w:rPr>
        <w:t xml:space="preserve"> 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D10D8D">
        <w:rPr>
          <w:sz w:val="20"/>
          <w:szCs w:val="20"/>
        </w:rPr>
        <w:t>13</w:t>
      </w:r>
      <w:r w:rsidR="009C6032">
        <w:rPr>
          <w:sz w:val="20"/>
          <w:szCs w:val="20"/>
        </w:rPr>
        <w:t>.01.2017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0DF7">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656277">
      <w:t>1298</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55628"/>
    <w:rsid w:val="0006029F"/>
    <w:rsid w:val="000673BD"/>
    <w:rsid w:val="000713C5"/>
    <w:rsid w:val="0007768C"/>
    <w:rsid w:val="00083F32"/>
    <w:rsid w:val="000C119A"/>
    <w:rsid w:val="000C1379"/>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C0DF7"/>
    <w:rsid w:val="001D3A37"/>
    <w:rsid w:val="001D471C"/>
    <w:rsid w:val="001D51B8"/>
    <w:rsid w:val="001D5AA6"/>
    <w:rsid w:val="001D7384"/>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90A0F"/>
    <w:rsid w:val="003A2EFE"/>
    <w:rsid w:val="003D5F2F"/>
    <w:rsid w:val="003F3E25"/>
    <w:rsid w:val="003F49A5"/>
    <w:rsid w:val="00415750"/>
    <w:rsid w:val="00426BCB"/>
    <w:rsid w:val="004308D5"/>
    <w:rsid w:val="004376DF"/>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7AF6"/>
    <w:rsid w:val="00821538"/>
    <w:rsid w:val="008450D8"/>
    <w:rsid w:val="00853328"/>
    <w:rsid w:val="00866C5A"/>
    <w:rsid w:val="00873E1F"/>
    <w:rsid w:val="00875807"/>
    <w:rsid w:val="008818D0"/>
    <w:rsid w:val="00887753"/>
    <w:rsid w:val="00892FAA"/>
    <w:rsid w:val="008A37E0"/>
    <w:rsid w:val="008A3D3F"/>
    <w:rsid w:val="008A48C1"/>
    <w:rsid w:val="008B4383"/>
    <w:rsid w:val="008C71B5"/>
    <w:rsid w:val="008D5096"/>
    <w:rsid w:val="008E181E"/>
    <w:rsid w:val="008E3855"/>
    <w:rsid w:val="008E424C"/>
    <w:rsid w:val="008F49F6"/>
    <w:rsid w:val="008F67F6"/>
    <w:rsid w:val="009219BF"/>
    <w:rsid w:val="00933D3A"/>
    <w:rsid w:val="00934ACD"/>
    <w:rsid w:val="00945219"/>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63D14"/>
    <w:rsid w:val="00AA085A"/>
    <w:rsid w:val="00AA2EB0"/>
    <w:rsid w:val="00AA5768"/>
    <w:rsid w:val="00AB2202"/>
    <w:rsid w:val="00AC7E8A"/>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710A"/>
    <w:rsid w:val="00BF24A6"/>
    <w:rsid w:val="00BF7669"/>
    <w:rsid w:val="00C15A2B"/>
    <w:rsid w:val="00C616C1"/>
    <w:rsid w:val="00C87349"/>
    <w:rsid w:val="00C965DC"/>
    <w:rsid w:val="00CA4BF7"/>
    <w:rsid w:val="00CE61F5"/>
    <w:rsid w:val="00D10D8D"/>
    <w:rsid w:val="00D25A0F"/>
    <w:rsid w:val="00D3051A"/>
    <w:rsid w:val="00D509BC"/>
    <w:rsid w:val="00D62065"/>
    <w:rsid w:val="00D6764D"/>
    <w:rsid w:val="00D72D03"/>
    <w:rsid w:val="00D74F2E"/>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5680"/>
    <w:rsid w:val="00F15A48"/>
    <w:rsid w:val="00F254A4"/>
    <w:rsid w:val="00F37A5F"/>
    <w:rsid w:val="00F44286"/>
    <w:rsid w:val="00F44721"/>
    <w:rsid w:val="00F52E70"/>
    <w:rsid w:val="00F62438"/>
    <w:rsid w:val="00F71295"/>
    <w:rsid w:val="00F80AC3"/>
    <w:rsid w:val="00F80DDD"/>
    <w:rsid w:val="00F84D93"/>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1C0DF7"/>
    <w:rPr>
      <w:color w:val="808080"/>
      <w:bdr w:space="0" w:sz="0" w:color="auto" w:val="none"/>
      <w:shd w:fill="auto" w:color="auto" w:val="clear"/>
    </w:rPr>
  </w:style>
  <w:style w:customStyle="true" w:styleId="eSPISCCParagraphDefaultFont" w:type="character">
    <w:name w:val="eSPIS_CC_Paragraph Default Font"/>
    <w:basedOn w:val="Zadanifontodlomka"/>
    <w:rsid w:val="001C0D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0DF7"/>
    <w:rPr>
      <w:bdr w:space="0" w:sz="0" w:color="auto" w:val="none"/>
      <w:shd w:fill="FFFFCC" w:color="auto" w:val="clear"/>
      <w:lang w:val="hr-HR"/>
    </w:rPr>
  </w:style>
  <w:style w:customStyle="true" w:styleId="PozadinaSvijetloCrvena" w:type="character">
    <w:name w:val="Pozadina_SvijetloCrvena"/>
    <w:basedOn w:val="eSPISCCParagraphDefaultFont"/>
    <w:rsid w:val="001C0D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0DF7"/>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1C0DF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1C0DF7"/>
    <w:rPr>
      <w:color w:val="808080"/>
      <w:bdr w:color="auto" w:space="0" w:sz="0" w:val="none"/>
      <w:shd w:color="auto" w:fill="auto" w:val="clear"/>
    </w:rPr>
  </w:style>
  <w:style w:customStyle="1" w:styleId="eSPISCCParagraphDefaultFont" w:type="character">
    <w:name w:val="eSPIS_CC_Paragraph Default Font"/>
    <w:basedOn w:val="Zadanifontodlomka"/>
    <w:rsid w:val="001C0D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0DF7"/>
    <w:rPr>
      <w:bdr w:color="auto" w:space="0" w:sz="0" w:val="none"/>
      <w:shd w:color="auto" w:fill="FFFFCC" w:val="clear"/>
      <w:lang w:val="hr-HR"/>
    </w:rPr>
  </w:style>
  <w:style w:customStyle="1" w:styleId="PozadinaSvijetloCrvena" w:type="character">
    <w:name w:val="Pozadina_SvijetloCrvena"/>
    <w:basedOn w:val="eSPISCCParagraphDefaultFont"/>
    <w:rsid w:val="001C0D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0DF7"/>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1C0DF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1298</izvorni_sadrzaj>
    <derivirana_varijabla naziv="DomainObject.Predmet.Broj_1">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St-1298/2016</izvorni_sadrzaj>
    <derivirana_varijabla naziv="DomainObject.Predmet.OznakaBroj_1">St-1298/2016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AVIA j.d.o.o.</izvorni_sadrzaj>
    <derivirana_varijabla naziv="DomainObject.Predmet.ProtustrankaFormated_1">  AVIA j.d.o.o.</derivirana_varijabla>
  </DomainObject.Predmet.ProtustrankaFormated>
  <DomainObject.Predmet.ProtustrankaFormatedOIB>
    <izvorni_sadrzaj>  AVIA j.d.o.o., OIB 10911217656</izvorni_sadrzaj>
    <derivirana_varijabla naziv="DomainObject.Predmet.ProtustrankaFormatedOIB_1">  AVIA j.d.o.o., OIB 10911217656</derivirana_varijabla>
  </DomainObject.Predmet.ProtustrankaFormatedOIB>
  <DomainObject.Predmet.ProtustrankaFormatedWithAdress>
    <izvorni_sadrzaj> AVIA j.d.o.o., Matije Gupca 18, 51000 Rijeka</izvorni_sadrzaj>
    <derivirana_varijabla naziv="DomainObject.Predmet.ProtustrankaFormatedWithAdress_1"> AVIA j.d.o.o., Matije Gupca 18, 51000 Rijeka</derivirana_varijabla>
  </DomainObject.Predmet.ProtustrankaFormatedWithAdress>
  <DomainObject.Predmet.ProtustrankaFormatedWithAdressOIB>
    <izvorni_sadrzaj> AVIA j.d.o.o., OIB 10911217656, Matije Gupca 18, 51000 Rijeka</izvorni_sadrzaj>
    <derivirana_varijabla naziv="DomainObject.Predmet.ProtustrankaFormatedWithAdressOIB_1"> AVIA j.d.o.o., OIB 10911217656, Matije Gupca 18, 51000 Rijeka</derivirana_varijabla>
  </DomainObject.Predmet.ProtustrankaFormatedWithAdressOIB>
  <DomainObject.Predmet.ProtustrankaWithAdress>
    <izvorni_sadrzaj>AVIA j.d.o.o. Matije Gupca 18, 51000 Rijeka</izvorni_sadrzaj>
    <derivirana_varijabla naziv="DomainObject.Predmet.ProtustrankaWithAdress_1">AVIA j.d.o.o. Matije Gupca 18, 51000 Rijeka</derivirana_varijabla>
  </DomainObject.Predmet.ProtustrankaWithAdress>
  <DomainObject.Predmet.ProtustrankaWithAdressOIB>
    <izvorni_sadrzaj>AVIA j.d.o.o., OIB 10911217656, Matije Gupca 18, 51000 Rijeka</izvorni_sadrzaj>
    <derivirana_varijabla naziv="DomainObject.Predmet.ProtustrankaWithAdressOIB_1">AVIA j.d.o.o., OIB 10911217656, Matije Gupca 18, 51000 Rijeka</derivirana_varijabla>
  </DomainObject.Predmet.ProtustrankaWithAdressOIB>
  <DomainObject.Predmet.ProtustrankaNazivFormated>
    <izvorni_sadrzaj>AVIA j.d.o.o.</izvorni_sadrzaj>
    <derivirana_varijabla naziv="DomainObject.Predmet.ProtustrankaNazivFormated_1">AVIA j.d.o.o.</derivirana_varijabla>
  </DomainObject.Predmet.ProtustrankaNazivFormated>
  <DomainObject.Predmet.ProtustrankaNazivFormatedOIB>
    <izvorni_sadrzaj>AVIA j.d.o.o., OIB 10911217656</izvorni_sadrzaj>
    <derivirana_varijabla naziv="DomainObject.Predmet.ProtustrankaNazivFormatedOIB_1">AVIA j.d.o.o., OIB 10911217656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AVIA j.d.o.o.</item>
    </izvorni_sadrzaj>
    <derivirana_varijabla naziv="DomainObject.Predmet.ProtuStrankaListFormated_1">
      <item>AVIA j.d.o.o.</item>
    </derivirana_varijabla>
  </DomainObject.Predmet.ProtuStrankaListFormated>
  <DomainObject.Predmet.ProtuStrankaListFormatedOIB>
    <izvorni_sadrzaj>
      <item>AVIA j.d.o.o., OIB 10911217656</item>
    </izvorni_sadrzaj>
    <derivirana_varijabla naziv="DomainObject.Predmet.ProtuStrankaListFormatedOIB_1">
      <item>AVIA j.d.o.o., OIB 10911217656</item>
    </derivirana_varijabla>
  </DomainObject.Predmet.ProtuStrankaListFormatedOIB>
  <DomainObject.Predmet.ProtuStrankaListFormatedWithAdress>
    <izvorni_sadrzaj>
      <item>AVIA j.d.o.o., Matije Gupca 18, 51000 Rijeka</item>
    </izvorni_sadrzaj>
    <derivirana_varijabla naziv="DomainObject.Predmet.ProtuStrankaListFormatedWithAdress_1">
      <item>AVIA j.d.o.o., Matije Gupca 18, 51000 Rijeka</item>
    </derivirana_varijabla>
  </DomainObject.Predmet.ProtuStrankaListFormatedWithAdress>
  <DomainObject.Predmet.ProtuStrankaListFormatedWithAdressOIB>
    <izvorni_sadrzaj>
      <item>AVIA j.d.o.o., OIB 10911217656, Matije Gupca 18, 51000 Rijeka</item>
    </izvorni_sadrzaj>
    <derivirana_varijabla naziv="DomainObject.Predmet.ProtuStrankaListFormatedWithAdressOIB_1">
      <item>AVIA j.d.o.o., OIB 10911217656, Matije Gupca 18, 51000 Rijeka</item>
    </derivirana_varijabla>
  </DomainObject.Predmet.ProtuStrankaListFormatedWithAdressOIB>
  <DomainObject.Predmet.ProtuStrankaListNazivFormated>
    <izvorni_sadrzaj>
      <item>AVIA j.d.o.o.</item>
    </izvorni_sadrzaj>
    <derivirana_varijabla naziv="DomainObject.Predmet.ProtuStrankaListNazivFormated_1">
      <item>AVIA j.d.o.o.</item>
    </derivirana_varijabla>
  </DomainObject.Predmet.ProtuStrankaListNazivFormated>
  <DomainObject.Predmet.ProtuStrankaListNazivFormatedOIB>
    <izvorni_sadrzaj>
      <item>AVIA j.d.o.o., OIB 10911217656</item>
    </izvorni_sadrzaj>
    <derivirana_varijabla naziv="DomainObject.Predmet.ProtuStrankaListNazivFormatedOIB_1">
      <item>AVIA j.d.o.o., OIB 10911217656</item>
    </derivirana_varijabla>
  </DomainObject.Predmet.ProtuStrankaListNazivFormatedOIB>
  <DomainObject.Predmet.OstaliListFormated>
    <izvorni_sadrzaj>
      <item>Marija Curi</item>
    </izvorni_sadrzaj>
    <derivirana_varijabla naziv="DomainObject.Predmet.OstaliListFormated_1">
      <item>Marija Curi</item>
    </derivirana_varijabla>
  </DomainObject.Predmet.OstaliListFormated>
  <DomainObject.Predmet.OstaliListFormatedOIB>
    <izvorni_sadrzaj>
      <item>Marija Curi, OIB 18488479102</item>
    </izvorni_sadrzaj>
    <derivirana_varijabla naziv="DomainObject.Predmet.OstaliListFormatedOIB_1">
      <item>Marija Curi, OIB 18488479102</item>
    </derivirana_varijabla>
  </DomainObject.Predmet.OstaliListFormatedOIB>
  <DomainObject.Predmet.OstaliListFormatedWithAdress>
    <izvorni_sadrzaj>
      <item>Marija Curi, Lopar 539a, 51280 Lopar</item>
    </izvorni_sadrzaj>
    <derivirana_varijabla naziv="DomainObject.Predmet.OstaliListFormatedWithAdress_1">
      <item>Marija Curi, Lopar 539a, 51280 Lopar</item>
    </derivirana_varijabla>
  </DomainObject.Predmet.OstaliListFormatedWithAdress>
  <DomainObject.Predmet.OstaliListFormatedWithAdressOIB>
    <izvorni_sadrzaj>
      <item>Marija Curi, OIB 18488479102, Lopar 539a, 51280 Lopar</item>
    </izvorni_sadrzaj>
    <derivirana_varijabla naziv="DomainObject.Predmet.OstaliListFormatedWithAdressOIB_1">
      <item>Marija Curi, OIB 18488479102, Lopar 539a, 51280 Lopar</item>
    </derivirana_varijabla>
  </DomainObject.Predmet.OstaliListFormatedWithAdressOIB>
  <DomainObject.Predmet.OstaliListNazivFormated>
    <izvorni_sadrzaj>
      <item>Marija Curi</item>
    </izvorni_sadrzaj>
    <derivirana_varijabla naziv="DomainObject.Predmet.OstaliListNazivFormated_1">
      <item>Marija Curi</item>
    </derivirana_varijabla>
  </DomainObject.Predmet.OstaliListNazivFormated>
  <DomainObject.Predmet.OstaliListNazivFormatedOIB>
    <izvorni_sadrzaj>
      <item>Marija Curi, OIB 18488479102</item>
    </izvorni_sadrzaj>
    <derivirana_varijabla naziv="DomainObject.Predmet.OstaliListNazivFormatedOIB_1">
      <item>Marija Curi, OIB 18488479102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AVIA j.d.o.o.</izvorni_sadrzaj>
    <derivirana_varijabla naziv="DomainObject.Predmet.ProtustrankaIDrugi_1">AVIA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AVIA j.d.o.o., OIB 10911217656, Matije Gupca 18, 51000 Rijeka</izvorni_sadrzaj>
    <derivirana_varijabla naziv="DomainObject.Predmet.ProtustrankaIDrugiAdressOIB_1">AVIA j.d.o.o., OIB 10911217656, Matije Gupca 18,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AVIA j.d.o.o.</item>
      <item>Marija Curi</item>
    </izvorni_sadrzaj>
    <derivirana_varijabla naziv="DomainObject.Predmet.SudioniciListNaziv_1">
      <item>FINA  Rijeka</item>
      <item>AVIA j.d.o.o.</item>
      <item>Marija Curi</item>
    </derivirana_varijabla>
  </DomainObject.Predmet.SudioniciListNaziv>
  <DomainObject.Predmet.SudioniciListAdressOIB>
    <izvorni_sadrzaj>
      <item>FINA  Rijeka, OIB 85821130368, Frana Kurelca 8,51000 Rijeka</item>
      <item>AVIA j.d.o.o., OIB 10911217656, Matije Gupca 18,51000 Rijeka</item>
      <item>Marija Curi, OIB 18488479102, Lopar 539a,51280 Lopar</item>
    </izvorni_sadrzaj>
    <derivirana_varijabla naziv="DomainObject.Predmet.SudioniciListAdressOIB_1">
      <item>FINA  Rijeka, OIB 85821130368, Frana Kurelca 8,51000 Rijeka</item>
      <item>AVIA j.d.o.o., OIB 10911217656, Matije Gupca 18,51000 Rijeka</item>
      <item>Marija Curi, OIB 18488479102, Lopar 539a,51280 Lopar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10911217656</item>
      <item>, OIB 18488479102</item>
    </izvorni_sadrzaj>
    <derivirana_varijabla naziv="DomainObject.Predmet.SudioniciListNazivOIB_1">
      <item>, OIB 85821130368</item>
      <item>, OIB 10911217656</item>
      <item>, OIB 18488479102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5A1CB1-3F62-4948-8D1E-350134516F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842</properties:Words>
  <properties:Characters>4499</properties:Characters>
  <properties:Lines>122</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2017-01-13T09:07:00Z</dcterms:created>
  <dc:creator>stecaj</dc:creator>
  <cp:lastModifiedBy>Jasna Radulović</cp:lastModifiedBy>
  <cp:lastPrinted>2017-01-13T09:01:00Z</cp:lastPrinted>
  <dcterms:modified xmlns:xsi="http://www.w3.org/2001/XMLSchema-instance" xsi:type="dcterms:W3CDTF">2017-01-13T09:12:00Z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