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5c5a6" w14:paraId="fe5c5a6"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rsidR="00335F93">
        <w:t>14 St-4</w:t>
      </w:r>
      <w:r w:rsidR="00523B3B">
        <w:t>82</w:t>
      </w:r>
      <w:r w:rsidR="00335F93">
        <w:t>/17-</w:t>
      </w:r>
      <w:r w:rsidR="00523B3B">
        <w:t>20</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334706" w:rsidR="00DC2A67" w:rsidRPr="0033470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C2A67" w:rsidR="00DC2A67"/>
    <w:p w:rsidRDefault="00F15533" w:rsidP="00F15533" w:rsidR="00F15533">
      <w:pPr>
        <w:pStyle w:val="Naslov1"/>
        <w:rPr>
          <w:b w:val="false"/>
          <w:bCs w:val="false"/>
        </w:rPr>
      </w:pPr>
      <w:r>
        <w:rPr>
          <w:b w:val="false"/>
          <w:bCs w:val="false"/>
        </w:rPr>
        <w:t>REPUBLIKA HRVATSKA</w:t>
      </w:r>
    </w:p>
    <w:p w:rsidRDefault="00DC2A67" w:rsidP="00F15533" w:rsidR="00DC2A67" w:rsidRPr="00F15533">
      <w:pPr>
        <w:pStyle w:val="Naslov1"/>
        <w:rPr>
          <w:b w:val="false"/>
          <w:bCs w:val="false"/>
        </w:rPr>
      </w:pPr>
      <w:r w:rsidRPr="00F15533">
        <w:rPr>
          <w:b w:val="false"/>
          <w:bCs w:val="false"/>
        </w:rPr>
        <w:t>R J E Š E N J E</w:t>
      </w:r>
    </w:p>
    <w:p w:rsidRDefault="00DC2A67" w:rsidR="00DC2A67">
      <w:pPr>
        <w:jc w:val="center"/>
        <w:rPr>
          <w:b/>
          <w:bCs/>
        </w:rPr>
      </w:pPr>
    </w:p>
    <w:p w:rsidRDefault="002B2EE1" w:rsidP="00926F5D" w:rsidR="002B2EE1">
      <w:pPr>
        <w:rPr>
          <w:b/>
          <w:bCs/>
        </w:rPr>
      </w:pPr>
    </w:p>
    <w:p w:rsidRDefault="005243E3" w:rsidP="005243E3" w:rsidR="005243E3">
      <w:pPr>
        <w:jc w:val="both"/>
      </w:pPr>
      <w:r>
        <w:tab/>
      </w:r>
      <w:r w:rsidRPr="00611430">
        <w:t xml:space="preserve">Trgovački sud u Osijeku, po sucu mr. sc. Tihomiru Kovačeviću, kao stečajnom sucu, povodom prijedloga FINANCIJSKE AGENCIJE ZAGREB, Regionalni centar Osijek, Podružnica Osijek, L. Jagera 3, </w:t>
      </w:r>
      <w:r>
        <w:t xml:space="preserve">OIB 85821130368 </w:t>
      </w:r>
      <w:r w:rsidRPr="00611430">
        <w:t xml:space="preserve">za otvaranje stečajnog postupka nad dužnikom </w:t>
      </w:r>
      <w:r w:rsidR="00523B3B" w:rsidRPr="00523B3B">
        <w:t>VOGUE jednostavno društvo s ograničenom odgovornošću za trgovinu i usluge, Osijek, J.J. Strossmayera 33, MBS 030143414, OIB 42887974894</w:t>
      </w:r>
      <w:r w:rsidRPr="00450C50">
        <w:t xml:space="preserve">, dana </w:t>
      </w:r>
      <w:r w:rsidR="007F0700">
        <w:t>1</w:t>
      </w:r>
      <w:r>
        <w:t xml:space="preserve">. </w:t>
      </w:r>
      <w:r w:rsidR="00335F93">
        <w:t>lip</w:t>
      </w:r>
      <w:r>
        <w:t>nja</w:t>
      </w:r>
      <w:r w:rsidRPr="00611430">
        <w:t xml:space="preserve"> 201</w:t>
      </w:r>
      <w:r>
        <w:t>7</w:t>
      </w:r>
      <w:r w:rsidRPr="00611430">
        <w:t>.</w:t>
      </w:r>
    </w:p>
    <w:p w:rsidRDefault="006178F4" w:rsidP="006178F4" w:rsidR="006178F4">
      <w:pPr>
        <w:ind w:firstLine="708"/>
        <w:jc w:val="both"/>
      </w:pPr>
    </w:p>
    <w:p w:rsidRDefault="00C01BCA" w:rsidP="006178F4" w:rsidR="00C01BCA">
      <w:pPr>
        <w:ind w:firstLine="708"/>
        <w:jc w:val="both"/>
      </w:pPr>
    </w:p>
    <w:p w:rsidRDefault="00DC2A67" w:rsidP="007118A5" w:rsidR="00DC2A67" w:rsidRPr="00F15533">
      <w:pPr>
        <w:ind w:firstLine="708"/>
        <w:jc w:val="center"/>
      </w:pPr>
      <w:r w:rsidRPr="00F15533">
        <w:t>r i j e š i o   j e</w:t>
      </w:r>
    </w:p>
    <w:p w:rsidRDefault="00926F5D" w:rsidR="00926F5D">
      <w:pPr>
        <w:jc w:val="both"/>
      </w:pPr>
    </w:p>
    <w:p w:rsidRDefault="002B2EE1" w:rsidR="002B2EE1">
      <w:pPr>
        <w:jc w:val="both"/>
      </w:pPr>
    </w:p>
    <w:p w:rsidRDefault="00FD6872" w:rsidP="00523B3B" w:rsidR="00DC2A67">
      <w:pPr>
        <w:numPr>
          <w:ilvl w:val="0"/>
          <w:numId w:val="2"/>
        </w:numPr>
        <w:jc w:val="both"/>
      </w:pPr>
      <w:r>
        <w:t xml:space="preserve">Pozivaju se osobe koje imaju pravni interes da se provede stečajni postupak nad </w:t>
      </w:r>
      <w:r w:rsidR="009750F1" w:rsidRPr="009750F1">
        <w:t xml:space="preserve">dužnikom </w:t>
      </w:r>
      <w:r w:rsidR="00523B3B" w:rsidRPr="00523B3B">
        <w:t>VOGUE jednostavno društvo s ograničenom odgovornošću za trgovinu i usluge, Osijek, J.J. Strossmayera 33, MBS 030143414, OIB 42887974894</w:t>
      </w:r>
      <w:r>
        <w:t xml:space="preserve">, da u roku od </w:t>
      </w:r>
      <w:r w:rsidR="00C50688">
        <w:t>1</w:t>
      </w:r>
      <w:r w:rsidR="00C25DC7">
        <w:t>5</w:t>
      </w:r>
      <w:r>
        <w:t xml:space="preserve"> dana uplate na sudski depozit ovoga suda broj </w:t>
      </w:r>
      <w:r w:rsidR="00F15533">
        <w:t>HR31</w:t>
      </w:r>
      <w:r>
        <w:t xml:space="preserve">23900011300000200 s pozivom na broj </w:t>
      </w:r>
      <w:r w:rsidR="00ED5257">
        <w:t>HR</w:t>
      </w:r>
      <w:r>
        <w:t>05 272-</w:t>
      </w:r>
      <w:r w:rsidR="007E1527">
        <w:t>4</w:t>
      </w:r>
      <w:r w:rsidR="00F56A30">
        <w:t>82</w:t>
      </w:r>
      <w:r>
        <w:t>-1</w:t>
      </w:r>
      <w:r w:rsidR="001B2EAE">
        <w:t>7</w:t>
      </w:r>
      <w:r>
        <w:t xml:space="preserve"> kod Hrvatske poštanske banke iznos od </w:t>
      </w:r>
      <w:r w:rsidR="00523B3B">
        <w:t>21.680,00</w:t>
      </w:r>
      <w:r w:rsidR="007E1527" w:rsidRPr="007E1527">
        <w:t xml:space="preserve"> </w:t>
      </w:r>
      <w:r>
        <w:t>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442BB5" w:rsidR="008E5C6C">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rsidR="00666DE7">
        <w:t xml:space="preserve"> postupka</w:t>
      </w:r>
    </w:p>
    <w:p w:rsidRDefault="008949AE" w:rsidP="00442BB5" w:rsidR="008949AE"/>
    <w:p w:rsidRDefault="00437A6D" w:rsidP="00442BB5" w:rsidR="00437A6D"/>
    <w:p w:rsidRDefault="005243E3" w:rsidP="00442BB5" w:rsidR="005243E3"/>
    <w:p w:rsidRDefault="005243E3" w:rsidP="00442BB5" w:rsidR="005243E3"/>
    <w:p w:rsidRDefault="00CF135C" w:rsidP="00442BB5" w:rsidR="00CF135C" w:rsidRPr="00442BB5"/>
    <w:p w:rsidRDefault="00DC2A67" w:rsidP="00FA72D5" w:rsidR="00DC2A67">
      <w:pPr>
        <w:pStyle w:val="Naslov1"/>
        <w:rPr>
          <w:b w:val="false"/>
          <w:bCs w:val="false"/>
        </w:rPr>
      </w:pPr>
      <w:r w:rsidRPr="00F15533">
        <w:rPr>
          <w:b w:val="false"/>
          <w:bCs w:val="false"/>
        </w:rPr>
        <w:lastRenderedPageBreak/>
        <w:t>Obrazloženje</w:t>
      </w:r>
    </w:p>
    <w:p w:rsidRDefault="00702E78" w:rsidP="00702E78" w:rsidR="00702E78"/>
    <w:p w:rsidRDefault="00C01BCA" w:rsidP="00702E78" w:rsidR="00C01BCA" w:rsidRPr="00702E78"/>
    <w:p w:rsidRDefault="00523B3B" w:rsidP="00523B3B" w:rsidR="00523B3B">
      <w:pPr>
        <w:ind w:firstLine="720"/>
        <w:jc w:val="both"/>
      </w:pPr>
      <w:r>
        <w:t>Dana 7.04.2017. zaprimljen je na ovome sudu prijedlog FINE Regionalni centar Osijek, Podružnica Osijek, klasa: 110-07/17-01/04 Ur. broj 04-06-17-2013 od 6.04.2017. godine, za otvaranje stečajnog postupka nad dužnikom VOGUE jednostavno društvo s ograničenom odgovornošću za trgovinu i usluge, Osijek, J.J. Strossmayera 33, MBS 030143414, OIB 42887974894, temeljem odredbe čl. 110. st. 1. Stečajnog zakona (NN 71/15, dalje: SZ).</w:t>
      </w:r>
    </w:p>
    <w:p w:rsidRDefault="00523B3B" w:rsidP="00523B3B" w:rsidR="00523B3B">
      <w:pPr>
        <w:ind w:firstLine="720"/>
        <w:jc w:val="both"/>
      </w:pPr>
    </w:p>
    <w:p w:rsidRDefault="00523B3B" w:rsidP="00523B3B" w:rsidR="00523B3B">
      <w:pPr>
        <w:ind w:firstLine="720"/>
        <w:jc w:val="both"/>
      </w:pPr>
      <w:r>
        <w:t>U prijedlogu je navela da na dan 5.04.2017. dužnik u Očevidniku redoslijeda osnova za plaćanje ima evidentirane neizvršene osnove za plaćanje u neprekinutom razdoblju od 120 dana, u ukupnom iznosu od 20.932,14 kn, u koji iznos je uračunata kamata i naknada FINE za provedbe ovrhe na novčanim sredstvima dužnika. Navodi da dužnik ima 2 zaposlena radnika.</w:t>
      </w:r>
    </w:p>
    <w:p w:rsidRDefault="00523B3B" w:rsidP="00523B3B" w:rsidR="00523B3B">
      <w:pPr>
        <w:ind w:firstLine="720"/>
        <w:jc w:val="both"/>
      </w:pPr>
    </w:p>
    <w:p w:rsidRDefault="00523B3B" w:rsidP="00523B3B" w:rsidR="00024359">
      <w:pPr>
        <w:ind w:firstLine="720"/>
        <w:jc w:val="both"/>
      </w:pPr>
      <w:r>
        <w:t>Dostavlja popis računa i oročenih novčanih sredstava dužnika na dan 5.04.2017., te navodi da dužnik na temelju čl. 112. st. 5. SZ dužnik na ime predujma za namirenje troškova stečajnog postupka nema zaplijenjena novčana sredstva na dan 5.04.2017.</w:t>
      </w:r>
      <w:r w:rsidR="007E1527">
        <w:t xml:space="preserve"> </w:t>
      </w:r>
      <w:r w:rsidR="00C256EE">
        <w:t xml:space="preserve"> </w:t>
      </w:r>
    </w:p>
    <w:p w:rsidRDefault="00A22C4E" w:rsidP="006F638D" w:rsidR="00A22C4E">
      <w:pPr>
        <w:jc w:val="both"/>
      </w:pPr>
    </w:p>
    <w:p w:rsidRDefault="00032042" w:rsidP="00032042" w:rsidR="00032042">
      <w:pPr>
        <w:jc w:val="both"/>
      </w:pPr>
      <w:r>
        <w:tab/>
      </w:r>
      <w:r w:rsidR="006F638D">
        <w:t xml:space="preserve">Sud je </w:t>
      </w:r>
      <w:r w:rsidR="006F638D" w:rsidRPr="00176811">
        <w:t xml:space="preserve">utvrdio da je predlagatelj ovlašten za podnošenje predmetnoga prijedloga temeljem odredbe čl. </w:t>
      </w:r>
      <w:r w:rsidR="006F638D">
        <w:t>110</w:t>
      </w:r>
      <w:r w:rsidR="006F638D" w:rsidRPr="00176811">
        <w:t xml:space="preserve">. st. </w:t>
      </w:r>
      <w:r w:rsidR="006F638D">
        <w:t>1</w:t>
      </w:r>
      <w:r w:rsidR="006F638D" w:rsidRPr="00176811">
        <w:t>.</w:t>
      </w:r>
      <w:r w:rsidR="006F638D">
        <w:t xml:space="preserve"> SZ-a</w:t>
      </w:r>
      <w:r w:rsidR="006F638D" w:rsidRPr="00176811">
        <w:t xml:space="preserve">, </w:t>
      </w:r>
      <w:r w:rsidR="006F638D">
        <w:t xml:space="preserve">te je </w:t>
      </w:r>
      <w:r w:rsidR="006F638D" w:rsidRPr="00670F0C">
        <w:t xml:space="preserve">donio rješenje o pokretanju prethodnog postupka i imenovao privremenog stečajnog </w:t>
      </w:r>
      <w:r w:rsidR="006F638D">
        <w:t>upravitelja</w:t>
      </w:r>
      <w:r w:rsidR="006F638D" w:rsidRPr="00670F0C">
        <w:t xml:space="preserve"> (čl. 115. st. 1. i 2. SZ-a), odredio mu dužnosti (čl. 119. st. 2. i 3. SZ-a) i zakazao ročište (čl. 123. i čl. 128. st.1. SZ-a).</w:t>
      </w:r>
    </w:p>
    <w:p w:rsidRDefault="00986773" w:rsidP="00032042" w:rsidR="00986773">
      <w:pPr>
        <w:jc w:val="both"/>
      </w:pPr>
    </w:p>
    <w:p w:rsidRDefault="00257A00" w:rsidP="005D6EE9" w:rsidR="00C01BCA">
      <w:pPr>
        <w:jc w:val="both"/>
      </w:pPr>
      <w:r>
        <w:tab/>
      </w:r>
      <w:r w:rsidR="00702E78">
        <w:t xml:space="preserve">Na ročištu radi izjašnjenja o prijedlogu za otvaranje stečajnog postupka i ročišta radi rasprave o uvjetima za otvaranje stečajnog postupka nad dužnikom, održanom </w:t>
      </w:r>
      <w:r w:rsidR="00024359">
        <w:t>1</w:t>
      </w:r>
      <w:r w:rsidR="00702E78">
        <w:t>.</w:t>
      </w:r>
      <w:r w:rsidR="004569B6">
        <w:t>0</w:t>
      </w:r>
      <w:r w:rsidR="00A64097">
        <w:t>6</w:t>
      </w:r>
      <w:r w:rsidR="00667391">
        <w:t>.201</w:t>
      </w:r>
      <w:r w:rsidR="00521768">
        <w:t>7</w:t>
      </w:r>
      <w:r w:rsidR="00667391">
        <w:t>.  godine,</w:t>
      </w:r>
      <w:r w:rsidR="00702E78">
        <w:t xml:space="preserve"> privremen</w:t>
      </w:r>
      <w:r w:rsidR="006F638D">
        <w:t>i</w:t>
      </w:r>
      <w:r w:rsidR="00702E78">
        <w:t xml:space="preserve"> stečajn</w:t>
      </w:r>
      <w:r w:rsidR="006F638D">
        <w:t>i</w:t>
      </w:r>
      <w:r w:rsidR="00702E78">
        <w:t xml:space="preserve"> upravitelj je izloži</w:t>
      </w:r>
      <w:r w:rsidR="006F638D">
        <w:t>o</w:t>
      </w:r>
      <w:r w:rsidR="005C2B42">
        <w:t xml:space="preserve"> </w:t>
      </w:r>
      <w:r w:rsidR="00702E78">
        <w:t xml:space="preserve">svoje pisano izvješće od </w:t>
      </w:r>
      <w:r w:rsidR="00A64097">
        <w:t>2</w:t>
      </w:r>
      <w:r w:rsidR="00B54EE9">
        <w:t>6</w:t>
      </w:r>
      <w:r w:rsidR="00702E78">
        <w:t>.</w:t>
      </w:r>
      <w:r w:rsidR="00C63289">
        <w:t>0</w:t>
      </w:r>
      <w:r w:rsidR="00024359">
        <w:t>5</w:t>
      </w:r>
      <w:r w:rsidR="00702E78">
        <w:t>.201</w:t>
      </w:r>
      <w:r w:rsidR="00C63289">
        <w:t>7</w:t>
      </w:r>
      <w:r w:rsidR="00702E78">
        <w:t xml:space="preserve">., a koje prileži u spisu na listu </w:t>
      </w:r>
      <w:r w:rsidR="00A64097" w:rsidRPr="00A64097">
        <w:t>2</w:t>
      </w:r>
      <w:r w:rsidR="00B54EE9">
        <w:t>2</w:t>
      </w:r>
      <w:r w:rsidR="00A64097" w:rsidRPr="00A64097">
        <w:t>-</w:t>
      </w:r>
      <w:r w:rsidR="00B54EE9">
        <w:t>25</w:t>
      </w:r>
      <w:r w:rsidR="00A64097">
        <w:t xml:space="preserve"> </w:t>
      </w:r>
      <w:r w:rsidR="00A20EEF">
        <w:t xml:space="preserve">i </w:t>
      </w:r>
      <w:r w:rsidR="00702E78">
        <w:t>izvršen</w:t>
      </w:r>
      <w:r w:rsidR="00AB52CB">
        <w:t xml:space="preserve"> je</w:t>
      </w:r>
      <w:r w:rsidR="00702E78">
        <w:t xml:space="preserve"> uvid u dokumentaciju u spisu</w:t>
      </w:r>
      <w:r w:rsidR="00AB52CB">
        <w:t xml:space="preserve">, te je utvrđeno da </w:t>
      </w:r>
      <w:r w:rsidR="00FA72D5">
        <w:t>kod stečajnog dužnika postoje stečajni razlozi predviđeni člankom 5. SZ-a jer je</w:t>
      </w:r>
      <w:r w:rsidR="00FA72D5" w:rsidRPr="003B191D">
        <w:t xml:space="preserve"> </w:t>
      </w:r>
      <w:r w:rsidR="00FA72D5">
        <w:t>utvrđeno</w:t>
      </w:r>
      <w:r w:rsidR="00FA72D5" w:rsidRPr="003B191D">
        <w:t xml:space="preserve"> da je dužnik neli</w:t>
      </w:r>
      <w:r w:rsidR="00FA72D5">
        <w:t>kvidan i nesposoban za plaćanje</w:t>
      </w:r>
      <w:r w:rsidR="00FA72D5" w:rsidRPr="003B191D">
        <w:t>.</w:t>
      </w:r>
      <w:r w:rsidR="00FA72D5">
        <w:t xml:space="preserve"> Kako dužnik nema imovine koja bi ušla u stečajnu masu i iz koje bi se mogli namiriti troškovi stečajnog postupka, </w:t>
      </w:r>
      <w:r w:rsidR="00442BB5">
        <w:t xml:space="preserve">odlučeno je kao u izreci temeljem odredbe čl. </w:t>
      </w:r>
      <w:r w:rsidR="00FA72D5">
        <w:t>132. stav 1. SZ-a</w:t>
      </w:r>
      <w:r w:rsidR="008949AE">
        <w:t xml:space="preserve">, te su pozvane osobe koje imaju pravni interes za provedbom stečajnog postupka da u roku od 15 dana uplate predujam za namirenje troškova prethodnog i otvorenog stečajnog postupka u iznosu od </w:t>
      </w:r>
      <w:r w:rsidR="00CF135C" w:rsidRPr="00AB24C0">
        <w:t>21.</w:t>
      </w:r>
      <w:r w:rsidR="00CF135C">
        <w:t>68</w:t>
      </w:r>
      <w:r w:rsidR="00CF135C" w:rsidRPr="00AB24C0">
        <w:t>0,00 k</w:t>
      </w:r>
      <w:r w:rsidR="00CF135C">
        <w:t>n</w:t>
      </w:r>
      <w:r w:rsidR="00CF135C" w:rsidRPr="00AB24C0">
        <w:t xml:space="preserve"> za namirenje troškova prethodnog i otvorenog stečajnog postupka i to kako slijedi: troškovi</w:t>
      </w:r>
      <w:r w:rsidR="00CF135C">
        <w:t xml:space="preserve"> u</w:t>
      </w:r>
      <w:r w:rsidR="00CF135C" w:rsidRPr="00B064EC">
        <w:t>pis</w:t>
      </w:r>
      <w:r w:rsidR="00CF135C">
        <w:t>a</w:t>
      </w:r>
      <w:r w:rsidR="00CF135C" w:rsidRPr="00B064EC">
        <w:t xml:space="preserve"> u registar poslovnih subjekata</w:t>
      </w:r>
      <w:r w:rsidR="00CF135C">
        <w:t xml:space="preserve"> - </w:t>
      </w:r>
      <w:r w:rsidR="00CF135C" w:rsidRPr="00B064EC">
        <w:t>80,00 k</w:t>
      </w:r>
      <w:r w:rsidR="00CF135C">
        <w:t>n, p</w:t>
      </w:r>
      <w:r w:rsidR="00CF135C" w:rsidRPr="00B064EC">
        <w:t>ovijesn</w:t>
      </w:r>
      <w:r w:rsidR="00CF135C">
        <w:t>og</w:t>
      </w:r>
      <w:r w:rsidR="00CF135C" w:rsidRPr="00B064EC">
        <w:t xml:space="preserve"> izva</w:t>
      </w:r>
      <w:r w:rsidR="00CF135C">
        <w:t>t</w:t>
      </w:r>
      <w:r w:rsidR="00CF135C" w:rsidRPr="00B064EC">
        <w:t>k</w:t>
      </w:r>
      <w:r w:rsidR="00CF135C">
        <w:t>a</w:t>
      </w:r>
      <w:r w:rsidR="00CF135C" w:rsidRPr="00B064EC">
        <w:t xml:space="preserve"> iz sudskog registra</w:t>
      </w:r>
      <w:r w:rsidR="00CF135C">
        <w:t xml:space="preserve"> - </w:t>
      </w:r>
      <w:r w:rsidR="00CF135C" w:rsidRPr="00B064EC">
        <w:t>40,00 k</w:t>
      </w:r>
      <w:r w:rsidR="00CF135C">
        <w:t>n, i</w:t>
      </w:r>
      <w:r w:rsidR="00CF135C" w:rsidRPr="00B064EC">
        <w:t>zrad</w:t>
      </w:r>
      <w:r w:rsidR="00CF135C">
        <w:t>e</w:t>
      </w:r>
      <w:r w:rsidR="00CF135C" w:rsidRPr="00B064EC">
        <w:t xml:space="preserve"> žiga</w:t>
      </w:r>
      <w:r w:rsidR="00CF135C">
        <w:t xml:space="preserve"> - </w:t>
      </w:r>
      <w:r w:rsidR="00CF135C" w:rsidRPr="00B064EC">
        <w:t>150,00 k</w:t>
      </w:r>
      <w:r w:rsidR="00CF135C">
        <w:t>n, k</w:t>
      </w:r>
      <w:r w:rsidR="00CF135C" w:rsidRPr="00B064EC">
        <w:t>njigovodstven</w:t>
      </w:r>
      <w:r w:rsidR="00CF135C">
        <w:t>ih</w:t>
      </w:r>
      <w:r w:rsidR="00CF135C" w:rsidRPr="00B064EC">
        <w:t xml:space="preserve"> uslug</w:t>
      </w:r>
      <w:r w:rsidR="00CF135C">
        <w:t xml:space="preserve">a </w:t>
      </w:r>
      <w:r w:rsidR="00CF135C" w:rsidRPr="00B064EC">
        <w:t>500,00 kn + PDV x</w:t>
      </w:r>
      <w:r w:rsidR="00CF135C">
        <w:t xml:space="preserve"> </w:t>
      </w:r>
      <w:r w:rsidR="00CF135C" w:rsidRPr="00B064EC">
        <w:t>12 mj.</w:t>
      </w:r>
      <w:r w:rsidR="00CF135C">
        <w:t xml:space="preserve"> = </w:t>
      </w:r>
      <w:r w:rsidR="00CF135C" w:rsidRPr="00B064EC">
        <w:t>7.500,00 k</w:t>
      </w:r>
      <w:r w:rsidR="00CF135C">
        <w:t>n, o</w:t>
      </w:r>
      <w:r w:rsidR="00CF135C" w:rsidRPr="00B064EC">
        <w:t>glašavan</w:t>
      </w:r>
      <w:r w:rsidR="00CF135C">
        <w:t xml:space="preserve">ja prodaje pokretnina </w:t>
      </w:r>
      <w:r w:rsidR="00CF135C" w:rsidRPr="00B064EC">
        <w:t>2 oglasa x 2.500,00 kn</w:t>
      </w:r>
      <w:r w:rsidR="00CF135C">
        <w:t xml:space="preserve"> = </w:t>
      </w:r>
      <w:r w:rsidR="00CF135C" w:rsidRPr="00B064EC">
        <w:t>5.000,00 k</w:t>
      </w:r>
      <w:r w:rsidR="00CF135C">
        <w:t>n, n</w:t>
      </w:r>
      <w:r w:rsidR="00CF135C" w:rsidRPr="00B064EC">
        <w:t>aknad</w:t>
      </w:r>
      <w:r w:rsidR="00CF135C">
        <w:t>e</w:t>
      </w:r>
      <w:r w:rsidR="00CF135C" w:rsidRPr="00B064EC">
        <w:t xml:space="preserve"> banci</w:t>
      </w:r>
      <w:r w:rsidR="00CF135C">
        <w:t xml:space="preserve"> - </w:t>
      </w:r>
      <w:r w:rsidR="00CF135C" w:rsidRPr="00B064EC">
        <w:t>380,00 k</w:t>
      </w:r>
      <w:r w:rsidR="00CF135C">
        <w:t>n, FINE</w:t>
      </w:r>
      <w:r w:rsidR="00CF135C" w:rsidRPr="00B064EC">
        <w:t xml:space="preserve"> javna objava</w:t>
      </w:r>
      <w:r w:rsidR="00CF135C">
        <w:t xml:space="preserve"> - </w:t>
      </w:r>
      <w:r w:rsidR="00CF135C" w:rsidRPr="00B064EC">
        <w:t>230,00 k</w:t>
      </w:r>
      <w:r w:rsidR="00CF135C">
        <w:t xml:space="preserve">n, </w:t>
      </w:r>
      <w:r w:rsidR="00CF135C" w:rsidRPr="00B064EC">
        <w:t>inventurne komisije i obrada inventure</w:t>
      </w:r>
      <w:r w:rsidR="00CF135C">
        <w:t xml:space="preserve"> - </w:t>
      </w:r>
      <w:r w:rsidR="00CF135C" w:rsidRPr="00B064EC">
        <w:t>300,00 k</w:t>
      </w:r>
      <w:r w:rsidR="00CF135C">
        <w:t>n, te nagrada stečajnog upravitelja u</w:t>
      </w:r>
      <w:r w:rsidR="00CF135C" w:rsidRPr="00B064EC">
        <w:t xml:space="preserve"> bruto</w:t>
      </w:r>
      <w:r w:rsidR="00CF135C">
        <w:t xml:space="preserve"> iznosu od </w:t>
      </w:r>
      <w:r w:rsidR="00CF135C" w:rsidRPr="00B064EC">
        <w:t>8.000,00 k</w:t>
      </w:r>
      <w:r w:rsidR="00CF135C">
        <w:t>n</w:t>
      </w:r>
      <w:r w:rsidR="00442BB5">
        <w:t>.</w:t>
      </w:r>
      <w:r w:rsidR="00FA72D5">
        <w:t xml:space="preserve"> </w:t>
      </w:r>
    </w:p>
    <w:p w:rsidRDefault="00DC2A67" w:rsidP="00CF135C" w:rsidR="00E045AE" w:rsidRPr="00F15533">
      <w:pPr>
        <w:jc w:val="center"/>
      </w:pPr>
      <w:r w:rsidRPr="00F15533">
        <w:t xml:space="preserve">U Osijeku </w:t>
      </w:r>
      <w:r w:rsidR="00A31987">
        <w:t>1</w:t>
      </w:r>
      <w:r w:rsidR="00415439" w:rsidRPr="00F15533">
        <w:t xml:space="preserve">. </w:t>
      </w:r>
      <w:r w:rsidR="00D015EF">
        <w:t>lip</w:t>
      </w:r>
      <w:r w:rsidR="00257A00">
        <w:t>nja</w:t>
      </w:r>
      <w:r w:rsidR="00E46200" w:rsidRPr="00F15533">
        <w:t xml:space="preserve"> </w:t>
      </w:r>
      <w:r w:rsidRPr="00F15533">
        <w:t>20</w:t>
      </w:r>
      <w:r w:rsidR="00A86592" w:rsidRPr="00F15533">
        <w:t>1</w:t>
      </w:r>
      <w:r w:rsidR="00AF147B">
        <w:t>7</w:t>
      </w:r>
      <w:r w:rsidRPr="00F15533">
        <w:t>.</w:t>
      </w:r>
    </w:p>
    <w:p w:rsidRDefault="00DC2A67" w:rsidP="00EA182A"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257A00" w:rsidP="00EA182A" w:rsidR="00DC2A67">
      <w:pPr>
        <w:jc w:val="both"/>
        <w:rPr>
          <w:b/>
          <w:bCs/>
        </w:rPr>
      </w:pPr>
      <w:r>
        <w:t>Elizabeta Đeke</w:t>
      </w:r>
      <w:r w:rsidR="000C4699" w:rsidRPr="00F15533">
        <w:tab/>
      </w:r>
      <w:r w:rsidR="000C4699">
        <w:rPr>
          <w:b/>
          <w:bCs/>
        </w:rPr>
        <w:tab/>
      </w:r>
      <w:r w:rsidR="000C4699">
        <w:rPr>
          <w:b/>
          <w:bCs/>
        </w:rPr>
        <w:tab/>
      </w:r>
      <w:r w:rsidR="000C4699">
        <w:rPr>
          <w:b/>
          <w:bCs/>
        </w:rPr>
        <w:tab/>
      </w:r>
      <w:r w:rsidR="000C4699">
        <w:rPr>
          <w:b/>
          <w:bCs/>
        </w:rPr>
        <w:tab/>
      </w:r>
      <w:r w:rsidR="000C4699">
        <w:rPr>
          <w:b/>
          <w:bCs/>
        </w:rPr>
        <w:tab/>
      </w:r>
      <w:r w:rsidR="000C4699"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EA182A" w:rsidR="00502244">
      <w:pPr>
        <w:jc w:val="both"/>
        <w:rPr>
          <w:b/>
          <w:bCs/>
        </w:rPr>
      </w:pPr>
      <w:r>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p>
    <w:p w:rsidRDefault="00A86592" w:rsidP="00EA182A"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D768E">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R="001133AC">
    <w:pPr>
      <w:pStyle w:val="Zaglavlje"/>
    </w:pPr>
    <w:r>
      <w:tab/>
    </w:r>
    <w:r>
      <w:tab/>
    </w:r>
    <w:r w:rsidR="00335F93" w:rsidRPr="00335F93">
      <w:t>14 St-4</w:t>
    </w:r>
    <w:r w:rsidR="00523B3B">
      <w:t>82</w:t>
    </w:r>
    <w:r w:rsidR="00335F93" w:rsidRPr="00335F93">
      <w:t>/17-</w:t>
    </w:r>
    <w:r w:rsidR="00523B3B">
      <w:t>20</w:t>
    </w: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7"/>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24359"/>
    <w:rsid w:val="00030CAC"/>
    <w:rsid w:val="00032042"/>
    <w:rsid w:val="000350B2"/>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D08"/>
    <w:rsid w:val="000A224D"/>
    <w:rsid w:val="000A5745"/>
    <w:rsid w:val="000A6EA3"/>
    <w:rsid w:val="000B15A9"/>
    <w:rsid w:val="000C1B1A"/>
    <w:rsid w:val="000C4699"/>
    <w:rsid w:val="000C789E"/>
    <w:rsid w:val="000D75EC"/>
    <w:rsid w:val="000D77EE"/>
    <w:rsid w:val="000E1487"/>
    <w:rsid w:val="000E28D6"/>
    <w:rsid w:val="000E3C7E"/>
    <w:rsid w:val="000E5996"/>
    <w:rsid w:val="000E5D3A"/>
    <w:rsid w:val="000F364A"/>
    <w:rsid w:val="00101225"/>
    <w:rsid w:val="001045B4"/>
    <w:rsid w:val="00105288"/>
    <w:rsid w:val="001056E0"/>
    <w:rsid w:val="001133AC"/>
    <w:rsid w:val="00113D4C"/>
    <w:rsid w:val="00115E33"/>
    <w:rsid w:val="00123508"/>
    <w:rsid w:val="001246D2"/>
    <w:rsid w:val="0012741B"/>
    <w:rsid w:val="00147DE0"/>
    <w:rsid w:val="00150CE4"/>
    <w:rsid w:val="0015361E"/>
    <w:rsid w:val="00153A73"/>
    <w:rsid w:val="00154F6F"/>
    <w:rsid w:val="00155E75"/>
    <w:rsid w:val="00161A7B"/>
    <w:rsid w:val="001637D0"/>
    <w:rsid w:val="0016435C"/>
    <w:rsid w:val="00167253"/>
    <w:rsid w:val="00173457"/>
    <w:rsid w:val="00174998"/>
    <w:rsid w:val="0018350D"/>
    <w:rsid w:val="001909B1"/>
    <w:rsid w:val="00195294"/>
    <w:rsid w:val="00195508"/>
    <w:rsid w:val="001A2D05"/>
    <w:rsid w:val="001A608D"/>
    <w:rsid w:val="001A610B"/>
    <w:rsid w:val="001B2EAE"/>
    <w:rsid w:val="001B5956"/>
    <w:rsid w:val="001B70B2"/>
    <w:rsid w:val="001C1414"/>
    <w:rsid w:val="001C2EA0"/>
    <w:rsid w:val="001C77A9"/>
    <w:rsid w:val="001D2A1E"/>
    <w:rsid w:val="001E554E"/>
    <w:rsid w:val="001E7628"/>
    <w:rsid w:val="001F3000"/>
    <w:rsid w:val="00201B02"/>
    <w:rsid w:val="00210E48"/>
    <w:rsid w:val="00220316"/>
    <w:rsid w:val="0022676C"/>
    <w:rsid w:val="002309B7"/>
    <w:rsid w:val="002316B5"/>
    <w:rsid w:val="00232922"/>
    <w:rsid w:val="00241AEE"/>
    <w:rsid w:val="00250830"/>
    <w:rsid w:val="00257509"/>
    <w:rsid w:val="00257A00"/>
    <w:rsid w:val="002617D8"/>
    <w:rsid w:val="0026746C"/>
    <w:rsid w:val="00270975"/>
    <w:rsid w:val="00274D91"/>
    <w:rsid w:val="0028087F"/>
    <w:rsid w:val="002858AB"/>
    <w:rsid w:val="00290596"/>
    <w:rsid w:val="002906AD"/>
    <w:rsid w:val="00293017"/>
    <w:rsid w:val="0029507A"/>
    <w:rsid w:val="00297E40"/>
    <w:rsid w:val="002A330C"/>
    <w:rsid w:val="002A4A58"/>
    <w:rsid w:val="002A4DD8"/>
    <w:rsid w:val="002A5E76"/>
    <w:rsid w:val="002B1C07"/>
    <w:rsid w:val="002B2EE1"/>
    <w:rsid w:val="002B2FAC"/>
    <w:rsid w:val="002B4F69"/>
    <w:rsid w:val="002C42E2"/>
    <w:rsid w:val="002C4C17"/>
    <w:rsid w:val="002C5EB7"/>
    <w:rsid w:val="002D379B"/>
    <w:rsid w:val="002D599E"/>
    <w:rsid w:val="002D7563"/>
    <w:rsid w:val="002D7B85"/>
    <w:rsid w:val="002E108A"/>
    <w:rsid w:val="002E363F"/>
    <w:rsid w:val="002E4BBB"/>
    <w:rsid w:val="002F32E3"/>
    <w:rsid w:val="002F4682"/>
    <w:rsid w:val="00305B6C"/>
    <w:rsid w:val="0030662E"/>
    <w:rsid w:val="00315F56"/>
    <w:rsid w:val="00317870"/>
    <w:rsid w:val="00322B51"/>
    <w:rsid w:val="003304BF"/>
    <w:rsid w:val="00331FC3"/>
    <w:rsid w:val="0033350A"/>
    <w:rsid w:val="00333B24"/>
    <w:rsid w:val="00334706"/>
    <w:rsid w:val="00335F93"/>
    <w:rsid w:val="003404D8"/>
    <w:rsid w:val="003476D3"/>
    <w:rsid w:val="0035218E"/>
    <w:rsid w:val="00353F6D"/>
    <w:rsid w:val="00355454"/>
    <w:rsid w:val="00361FD0"/>
    <w:rsid w:val="00366EA4"/>
    <w:rsid w:val="00371A4B"/>
    <w:rsid w:val="003759AF"/>
    <w:rsid w:val="00380901"/>
    <w:rsid w:val="003812DD"/>
    <w:rsid w:val="0038344C"/>
    <w:rsid w:val="00387DD1"/>
    <w:rsid w:val="00390B09"/>
    <w:rsid w:val="00391F59"/>
    <w:rsid w:val="00393F3C"/>
    <w:rsid w:val="003944D3"/>
    <w:rsid w:val="003949DB"/>
    <w:rsid w:val="00397E40"/>
    <w:rsid w:val="003A1F3D"/>
    <w:rsid w:val="003A3426"/>
    <w:rsid w:val="003A7100"/>
    <w:rsid w:val="003B191D"/>
    <w:rsid w:val="003B4D8B"/>
    <w:rsid w:val="003B6041"/>
    <w:rsid w:val="003B6C79"/>
    <w:rsid w:val="003B6F09"/>
    <w:rsid w:val="003C0384"/>
    <w:rsid w:val="003C1E41"/>
    <w:rsid w:val="003C6576"/>
    <w:rsid w:val="003C79A0"/>
    <w:rsid w:val="003D5312"/>
    <w:rsid w:val="003E4950"/>
    <w:rsid w:val="003E4C50"/>
    <w:rsid w:val="003F6BC2"/>
    <w:rsid w:val="0041430D"/>
    <w:rsid w:val="00415439"/>
    <w:rsid w:val="00417551"/>
    <w:rsid w:val="0042041C"/>
    <w:rsid w:val="00420E5C"/>
    <w:rsid w:val="00422AED"/>
    <w:rsid w:val="00427A9A"/>
    <w:rsid w:val="004325A0"/>
    <w:rsid w:val="00433468"/>
    <w:rsid w:val="00435F5C"/>
    <w:rsid w:val="00436EF9"/>
    <w:rsid w:val="00437A6D"/>
    <w:rsid w:val="004428E8"/>
    <w:rsid w:val="00442BB5"/>
    <w:rsid w:val="00450AE7"/>
    <w:rsid w:val="004569B6"/>
    <w:rsid w:val="00457B48"/>
    <w:rsid w:val="00462B05"/>
    <w:rsid w:val="00467929"/>
    <w:rsid w:val="0047358C"/>
    <w:rsid w:val="0048023C"/>
    <w:rsid w:val="00482244"/>
    <w:rsid w:val="004831BA"/>
    <w:rsid w:val="00483BE0"/>
    <w:rsid w:val="00490DD0"/>
    <w:rsid w:val="00491880"/>
    <w:rsid w:val="00493E76"/>
    <w:rsid w:val="004A6DB2"/>
    <w:rsid w:val="004B0589"/>
    <w:rsid w:val="004B0A30"/>
    <w:rsid w:val="004B1A94"/>
    <w:rsid w:val="004B6761"/>
    <w:rsid w:val="004B6C36"/>
    <w:rsid w:val="004C1B5F"/>
    <w:rsid w:val="004C2E59"/>
    <w:rsid w:val="004C6706"/>
    <w:rsid w:val="004C6EA9"/>
    <w:rsid w:val="004C7B50"/>
    <w:rsid w:val="004D0825"/>
    <w:rsid w:val="004D0A05"/>
    <w:rsid w:val="004D436C"/>
    <w:rsid w:val="004E492A"/>
    <w:rsid w:val="004F6E76"/>
    <w:rsid w:val="00502244"/>
    <w:rsid w:val="00505288"/>
    <w:rsid w:val="0050699A"/>
    <w:rsid w:val="00507F72"/>
    <w:rsid w:val="00513251"/>
    <w:rsid w:val="0051325F"/>
    <w:rsid w:val="00514AA9"/>
    <w:rsid w:val="00515FBB"/>
    <w:rsid w:val="00521768"/>
    <w:rsid w:val="00523B3B"/>
    <w:rsid w:val="005243E3"/>
    <w:rsid w:val="00537F04"/>
    <w:rsid w:val="00560284"/>
    <w:rsid w:val="005639E2"/>
    <w:rsid w:val="00571EB4"/>
    <w:rsid w:val="00576C91"/>
    <w:rsid w:val="00584EBB"/>
    <w:rsid w:val="00587BD7"/>
    <w:rsid w:val="00592389"/>
    <w:rsid w:val="0059650C"/>
    <w:rsid w:val="005971F1"/>
    <w:rsid w:val="00597F84"/>
    <w:rsid w:val="005A73F6"/>
    <w:rsid w:val="005B6A33"/>
    <w:rsid w:val="005C1D46"/>
    <w:rsid w:val="005C2B42"/>
    <w:rsid w:val="005C5A85"/>
    <w:rsid w:val="005C5BBD"/>
    <w:rsid w:val="005D60F9"/>
    <w:rsid w:val="005D6EE9"/>
    <w:rsid w:val="005F2FF7"/>
    <w:rsid w:val="005F7553"/>
    <w:rsid w:val="0060477C"/>
    <w:rsid w:val="00606E4C"/>
    <w:rsid w:val="00611E18"/>
    <w:rsid w:val="006178F4"/>
    <w:rsid w:val="006267E7"/>
    <w:rsid w:val="006301AE"/>
    <w:rsid w:val="00637939"/>
    <w:rsid w:val="006429AD"/>
    <w:rsid w:val="00642EE5"/>
    <w:rsid w:val="00650C01"/>
    <w:rsid w:val="00651A4B"/>
    <w:rsid w:val="0065414C"/>
    <w:rsid w:val="00660E15"/>
    <w:rsid w:val="00661D2A"/>
    <w:rsid w:val="00665A08"/>
    <w:rsid w:val="00665C67"/>
    <w:rsid w:val="00666752"/>
    <w:rsid w:val="00666DE7"/>
    <w:rsid w:val="00667391"/>
    <w:rsid w:val="0067252C"/>
    <w:rsid w:val="006747C2"/>
    <w:rsid w:val="0067631F"/>
    <w:rsid w:val="00680AFB"/>
    <w:rsid w:val="00685E1B"/>
    <w:rsid w:val="00686C35"/>
    <w:rsid w:val="00690421"/>
    <w:rsid w:val="00690AE0"/>
    <w:rsid w:val="006927A6"/>
    <w:rsid w:val="00693D36"/>
    <w:rsid w:val="0069474C"/>
    <w:rsid w:val="00696644"/>
    <w:rsid w:val="0069799E"/>
    <w:rsid w:val="006A029C"/>
    <w:rsid w:val="006A3449"/>
    <w:rsid w:val="006A3BD8"/>
    <w:rsid w:val="006A4A2E"/>
    <w:rsid w:val="006B1987"/>
    <w:rsid w:val="006B4D96"/>
    <w:rsid w:val="006C6BD9"/>
    <w:rsid w:val="006E5446"/>
    <w:rsid w:val="006F01E3"/>
    <w:rsid w:val="006F0C2B"/>
    <w:rsid w:val="006F2372"/>
    <w:rsid w:val="006F4C12"/>
    <w:rsid w:val="006F5D48"/>
    <w:rsid w:val="006F638D"/>
    <w:rsid w:val="00701593"/>
    <w:rsid w:val="00702D35"/>
    <w:rsid w:val="00702E78"/>
    <w:rsid w:val="007046C0"/>
    <w:rsid w:val="007118A5"/>
    <w:rsid w:val="00712A9B"/>
    <w:rsid w:val="007137B8"/>
    <w:rsid w:val="00715943"/>
    <w:rsid w:val="00717569"/>
    <w:rsid w:val="007214D9"/>
    <w:rsid w:val="0072486E"/>
    <w:rsid w:val="00732024"/>
    <w:rsid w:val="00734E8F"/>
    <w:rsid w:val="0074353C"/>
    <w:rsid w:val="00746182"/>
    <w:rsid w:val="00761E43"/>
    <w:rsid w:val="0077286D"/>
    <w:rsid w:val="007835DA"/>
    <w:rsid w:val="007845B1"/>
    <w:rsid w:val="00790056"/>
    <w:rsid w:val="00796D45"/>
    <w:rsid w:val="007A6421"/>
    <w:rsid w:val="007A7CBB"/>
    <w:rsid w:val="007C0DBD"/>
    <w:rsid w:val="007C10D9"/>
    <w:rsid w:val="007C45D6"/>
    <w:rsid w:val="007C6A48"/>
    <w:rsid w:val="007C7FF0"/>
    <w:rsid w:val="007D156B"/>
    <w:rsid w:val="007D2000"/>
    <w:rsid w:val="007E02C0"/>
    <w:rsid w:val="007E1527"/>
    <w:rsid w:val="007F0700"/>
    <w:rsid w:val="007F0B76"/>
    <w:rsid w:val="007F0C81"/>
    <w:rsid w:val="007F6293"/>
    <w:rsid w:val="008027DC"/>
    <w:rsid w:val="008048BB"/>
    <w:rsid w:val="0080563D"/>
    <w:rsid w:val="0081282F"/>
    <w:rsid w:val="00812994"/>
    <w:rsid w:val="00813902"/>
    <w:rsid w:val="008144B7"/>
    <w:rsid w:val="00823302"/>
    <w:rsid w:val="00824BF6"/>
    <w:rsid w:val="00836413"/>
    <w:rsid w:val="00850B75"/>
    <w:rsid w:val="00851512"/>
    <w:rsid w:val="0087511D"/>
    <w:rsid w:val="00881B95"/>
    <w:rsid w:val="00882406"/>
    <w:rsid w:val="00887B20"/>
    <w:rsid w:val="008923EC"/>
    <w:rsid w:val="0089293A"/>
    <w:rsid w:val="008949AE"/>
    <w:rsid w:val="0089593D"/>
    <w:rsid w:val="008A0EBC"/>
    <w:rsid w:val="008B342A"/>
    <w:rsid w:val="008B4D34"/>
    <w:rsid w:val="008C1382"/>
    <w:rsid w:val="008D21DE"/>
    <w:rsid w:val="008D5D98"/>
    <w:rsid w:val="008D768E"/>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7DD6"/>
    <w:rsid w:val="00972D00"/>
    <w:rsid w:val="009750F1"/>
    <w:rsid w:val="00975BF4"/>
    <w:rsid w:val="00985241"/>
    <w:rsid w:val="00986773"/>
    <w:rsid w:val="00987DEF"/>
    <w:rsid w:val="0099202C"/>
    <w:rsid w:val="009944A9"/>
    <w:rsid w:val="009A2FE1"/>
    <w:rsid w:val="009A5797"/>
    <w:rsid w:val="009B6663"/>
    <w:rsid w:val="009C3256"/>
    <w:rsid w:val="009C40CF"/>
    <w:rsid w:val="009C64D8"/>
    <w:rsid w:val="009C770F"/>
    <w:rsid w:val="009D572A"/>
    <w:rsid w:val="009E258A"/>
    <w:rsid w:val="009E50F0"/>
    <w:rsid w:val="00A006A3"/>
    <w:rsid w:val="00A01E3A"/>
    <w:rsid w:val="00A04AC0"/>
    <w:rsid w:val="00A04E16"/>
    <w:rsid w:val="00A06F64"/>
    <w:rsid w:val="00A07F49"/>
    <w:rsid w:val="00A20EEF"/>
    <w:rsid w:val="00A22C4E"/>
    <w:rsid w:val="00A23433"/>
    <w:rsid w:val="00A251E3"/>
    <w:rsid w:val="00A31987"/>
    <w:rsid w:val="00A3289A"/>
    <w:rsid w:val="00A33AC5"/>
    <w:rsid w:val="00A371EB"/>
    <w:rsid w:val="00A42D85"/>
    <w:rsid w:val="00A43D4C"/>
    <w:rsid w:val="00A46321"/>
    <w:rsid w:val="00A526F2"/>
    <w:rsid w:val="00A53600"/>
    <w:rsid w:val="00A62819"/>
    <w:rsid w:val="00A633EF"/>
    <w:rsid w:val="00A64097"/>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E0D46"/>
    <w:rsid w:val="00AE36BA"/>
    <w:rsid w:val="00AE7B40"/>
    <w:rsid w:val="00AE7F0E"/>
    <w:rsid w:val="00AF147B"/>
    <w:rsid w:val="00AF1959"/>
    <w:rsid w:val="00B014FE"/>
    <w:rsid w:val="00B04F0E"/>
    <w:rsid w:val="00B07E3E"/>
    <w:rsid w:val="00B12B89"/>
    <w:rsid w:val="00B13CF6"/>
    <w:rsid w:val="00B15B91"/>
    <w:rsid w:val="00B20693"/>
    <w:rsid w:val="00B2070B"/>
    <w:rsid w:val="00B2428F"/>
    <w:rsid w:val="00B27EE1"/>
    <w:rsid w:val="00B33E2C"/>
    <w:rsid w:val="00B401A4"/>
    <w:rsid w:val="00B46EEF"/>
    <w:rsid w:val="00B50344"/>
    <w:rsid w:val="00B50BAC"/>
    <w:rsid w:val="00B51724"/>
    <w:rsid w:val="00B520B6"/>
    <w:rsid w:val="00B52383"/>
    <w:rsid w:val="00B54389"/>
    <w:rsid w:val="00B54EE9"/>
    <w:rsid w:val="00B551C2"/>
    <w:rsid w:val="00B61797"/>
    <w:rsid w:val="00B64F47"/>
    <w:rsid w:val="00B71AB7"/>
    <w:rsid w:val="00B81152"/>
    <w:rsid w:val="00B827D7"/>
    <w:rsid w:val="00B87D99"/>
    <w:rsid w:val="00B91F37"/>
    <w:rsid w:val="00B95212"/>
    <w:rsid w:val="00B95F53"/>
    <w:rsid w:val="00B96B79"/>
    <w:rsid w:val="00B96E20"/>
    <w:rsid w:val="00BA5D36"/>
    <w:rsid w:val="00BB765D"/>
    <w:rsid w:val="00BB7BF4"/>
    <w:rsid w:val="00BC412A"/>
    <w:rsid w:val="00BD06CE"/>
    <w:rsid w:val="00BD34A3"/>
    <w:rsid w:val="00BD4BA3"/>
    <w:rsid w:val="00BE4068"/>
    <w:rsid w:val="00BF7A0D"/>
    <w:rsid w:val="00C01BCA"/>
    <w:rsid w:val="00C1193E"/>
    <w:rsid w:val="00C124F5"/>
    <w:rsid w:val="00C15701"/>
    <w:rsid w:val="00C1574B"/>
    <w:rsid w:val="00C16A5B"/>
    <w:rsid w:val="00C22476"/>
    <w:rsid w:val="00C256EE"/>
    <w:rsid w:val="00C25DC7"/>
    <w:rsid w:val="00C2764D"/>
    <w:rsid w:val="00C34B12"/>
    <w:rsid w:val="00C34C38"/>
    <w:rsid w:val="00C3739F"/>
    <w:rsid w:val="00C435FF"/>
    <w:rsid w:val="00C45DB9"/>
    <w:rsid w:val="00C50036"/>
    <w:rsid w:val="00C50688"/>
    <w:rsid w:val="00C50B40"/>
    <w:rsid w:val="00C5319D"/>
    <w:rsid w:val="00C53A95"/>
    <w:rsid w:val="00C54E0D"/>
    <w:rsid w:val="00C63289"/>
    <w:rsid w:val="00C7265E"/>
    <w:rsid w:val="00C756BA"/>
    <w:rsid w:val="00C769B5"/>
    <w:rsid w:val="00C77F80"/>
    <w:rsid w:val="00C87A04"/>
    <w:rsid w:val="00C902F4"/>
    <w:rsid w:val="00CA3822"/>
    <w:rsid w:val="00CA3C8F"/>
    <w:rsid w:val="00CA607D"/>
    <w:rsid w:val="00CA63F7"/>
    <w:rsid w:val="00CA694A"/>
    <w:rsid w:val="00CA7A42"/>
    <w:rsid w:val="00CB5401"/>
    <w:rsid w:val="00CB7143"/>
    <w:rsid w:val="00CC3BB5"/>
    <w:rsid w:val="00CC6036"/>
    <w:rsid w:val="00CD2044"/>
    <w:rsid w:val="00CD79A1"/>
    <w:rsid w:val="00CE2668"/>
    <w:rsid w:val="00CE35EE"/>
    <w:rsid w:val="00CE613D"/>
    <w:rsid w:val="00CF135C"/>
    <w:rsid w:val="00CF3004"/>
    <w:rsid w:val="00CF3132"/>
    <w:rsid w:val="00CF5BF2"/>
    <w:rsid w:val="00D015EF"/>
    <w:rsid w:val="00D02B3D"/>
    <w:rsid w:val="00D03B67"/>
    <w:rsid w:val="00D0447E"/>
    <w:rsid w:val="00D10E71"/>
    <w:rsid w:val="00D31ADC"/>
    <w:rsid w:val="00D31BB9"/>
    <w:rsid w:val="00D354A9"/>
    <w:rsid w:val="00D378AB"/>
    <w:rsid w:val="00D46030"/>
    <w:rsid w:val="00D54674"/>
    <w:rsid w:val="00D5698B"/>
    <w:rsid w:val="00D711A1"/>
    <w:rsid w:val="00D745A1"/>
    <w:rsid w:val="00D75DA6"/>
    <w:rsid w:val="00D8111E"/>
    <w:rsid w:val="00D860FD"/>
    <w:rsid w:val="00D91F9F"/>
    <w:rsid w:val="00DA74CE"/>
    <w:rsid w:val="00DB0454"/>
    <w:rsid w:val="00DC29F5"/>
    <w:rsid w:val="00DC2A67"/>
    <w:rsid w:val="00DD4557"/>
    <w:rsid w:val="00DD636C"/>
    <w:rsid w:val="00DD6782"/>
    <w:rsid w:val="00DE2882"/>
    <w:rsid w:val="00DE358C"/>
    <w:rsid w:val="00DE6902"/>
    <w:rsid w:val="00DE7529"/>
    <w:rsid w:val="00DF1790"/>
    <w:rsid w:val="00E017F5"/>
    <w:rsid w:val="00E0367C"/>
    <w:rsid w:val="00E045AE"/>
    <w:rsid w:val="00E0492F"/>
    <w:rsid w:val="00E04D87"/>
    <w:rsid w:val="00E07CD6"/>
    <w:rsid w:val="00E1152F"/>
    <w:rsid w:val="00E20DF7"/>
    <w:rsid w:val="00E2310E"/>
    <w:rsid w:val="00E23ADA"/>
    <w:rsid w:val="00E330DF"/>
    <w:rsid w:val="00E40662"/>
    <w:rsid w:val="00E43055"/>
    <w:rsid w:val="00E43F53"/>
    <w:rsid w:val="00E46200"/>
    <w:rsid w:val="00E51AB3"/>
    <w:rsid w:val="00E52B6E"/>
    <w:rsid w:val="00E573C2"/>
    <w:rsid w:val="00E647B1"/>
    <w:rsid w:val="00E7063F"/>
    <w:rsid w:val="00E712C4"/>
    <w:rsid w:val="00E73E4E"/>
    <w:rsid w:val="00E75B08"/>
    <w:rsid w:val="00E8111A"/>
    <w:rsid w:val="00E86B15"/>
    <w:rsid w:val="00E93FB9"/>
    <w:rsid w:val="00E948EE"/>
    <w:rsid w:val="00EA182A"/>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44AE"/>
    <w:rsid w:val="00F15533"/>
    <w:rsid w:val="00F17547"/>
    <w:rsid w:val="00F1774F"/>
    <w:rsid w:val="00F22530"/>
    <w:rsid w:val="00F22FBE"/>
    <w:rsid w:val="00F301CD"/>
    <w:rsid w:val="00F34837"/>
    <w:rsid w:val="00F34C10"/>
    <w:rsid w:val="00F3667C"/>
    <w:rsid w:val="00F41F53"/>
    <w:rsid w:val="00F452DA"/>
    <w:rsid w:val="00F541BA"/>
    <w:rsid w:val="00F5664A"/>
    <w:rsid w:val="00F56A30"/>
    <w:rsid w:val="00F573C6"/>
    <w:rsid w:val="00F60AF1"/>
    <w:rsid w:val="00F61E73"/>
    <w:rsid w:val="00F64A85"/>
    <w:rsid w:val="00F71EA9"/>
    <w:rsid w:val="00F7567E"/>
    <w:rsid w:val="00F7600C"/>
    <w:rsid w:val="00F77204"/>
    <w:rsid w:val="00F803CF"/>
    <w:rsid w:val="00F91201"/>
    <w:rsid w:val="00F927EE"/>
    <w:rsid w:val="00F95E8C"/>
    <w:rsid w:val="00FA187D"/>
    <w:rsid w:val="00FA5138"/>
    <w:rsid w:val="00FA6756"/>
    <w:rsid w:val="00FA72D5"/>
    <w:rsid w:val="00FB39A0"/>
    <w:rsid w:val="00FC0F86"/>
    <w:rsid w:val="00FC2040"/>
    <w:rsid w:val="00FC29BB"/>
    <w:rsid w:val="00FC7305"/>
    <w:rsid w:val="00FD0749"/>
    <w:rsid w:val="00FD0FD9"/>
    <w:rsid w:val="00FD6872"/>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8D768E"/>
    <w:rPr>
      <w:color w:val="808080"/>
      <w:bdr w:space="0" w:sz="0" w:color="auto" w:val="none"/>
      <w:shd w:fill="auto" w:color="auto" w:val="clear"/>
    </w:rPr>
  </w:style>
  <w:style w:customStyle="true" w:styleId="eSPISCCParagraphDefaultFont" w:type="character">
    <w:name w:val="eSPIS_CC_Paragraph Default Font"/>
    <w:basedOn w:val="Naglaeno"/>
    <w:rsid w:val="008D768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8D768E"/>
    <w:rPr>
      <w:b/>
      <w:bCs/>
      <w:bdr w:space="0" w:sz="0" w:color="auto" w:val="none"/>
      <w:shd w:fill="FFFFCC" w:color="auto" w:val="clear"/>
      <w:lang w:val="hr-HR"/>
    </w:rPr>
  </w:style>
  <w:style w:customStyle="true" w:styleId="PozadinaSvijetloCrvena" w:type="character">
    <w:name w:val="Pozadina_SvijetloCrvena"/>
    <w:basedOn w:val="eSPISCCParagraphDefaultFont"/>
    <w:rsid w:val="008D768E"/>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8D768E"/>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8D768E"/>
    <w:rPr>
      <w:color w:val="808080"/>
      <w:bdr w:color="auto" w:space="0" w:sz="0" w:val="none"/>
      <w:shd w:color="auto" w:fill="auto" w:val="clear"/>
    </w:rPr>
  </w:style>
  <w:style w:customStyle="1" w:styleId="eSPISCCParagraphDefaultFont" w:type="character">
    <w:name w:val="eSPIS_CC_Paragraph Default Font"/>
    <w:basedOn w:val="Naglaeno"/>
    <w:rsid w:val="008D768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8D768E"/>
    <w:rPr>
      <w:b/>
      <w:bCs/>
      <w:bdr w:color="auto" w:space="0" w:sz="0" w:val="none"/>
      <w:shd w:color="auto" w:fill="FFFFCC" w:val="clear"/>
      <w:lang w:val="hr-HR"/>
    </w:rPr>
  </w:style>
  <w:style w:customStyle="1" w:styleId="PozadinaSvijetloCrvena" w:type="character">
    <w:name w:val="Pozadina_SvijetloCrvena"/>
    <w:basedOn w:val="eSPISCCParagraphDefaultFont"/>
    <w:rsid w:val="008D768E"/>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8D768E"/>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482</izvorni_sadrzaj>
    <derivirana_varijabla naziv="DomainObject.Predmet.Broj_1">482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St-482/2017</izvorni_sadrzaj>
    <derivirana_varijabla naziv="DomainObject.Predmet.OznakaBroj_1">St-482/2017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VOGUE jednostavno društvo s ograničenom odgovornošću za trgovinu i usluge</izvorni_sadrzaj>
    <derivirana_varijabla naziv="DomainObject.Predmet.ProtustrankaFormated_1">  VOGUE jednostavno društvo s ograničenom odgovornošću za trgovinu i usluge</derivirana_varijabla>
  </DomainObject.Predmet.ProtustrankaFormated>
  <DomainObject.Predmet.ProtustrankaFormatedOIB>
    <izvorni_sadrzaj>  VOGUE jednostavno društvo s ograničenom odgovornošću za trgovinu i usluge, OIB 42887974894</izvorni_sadrzaj>
    <derivirana_varijabla naziv="DomainObject.Predmet.ProtustrankaFormatedOIB_1">  VOGUE jednostavno društvo s ograničenom odgovornošću za trgovinu i usluge, OIB 42887974894</derivirana_varijabla>
  </DomainObject.Predmet.ProtustrankaFormatedOIB>
  <DomainObject.Predmet.ProtustrankaFormatedWithAdress>
    <izvorni_sadrzaj> VOGUE jednostavno društvo s ograničenom odgovornošću za trgovinu i usluge, J.J.Strossmayera 33, 31000 Osijek</izvorni_sadrzaj>
    <derivirana_varijabla naziv="DomainObject.Predmet.ProtustrankaFormatedWithAdress_1"> VOGUE jednostavno društvo s ograničenom odgovornošću za trgovinu i usluge, J.J.Strossmayera 33, 31000 Osijek</derivirana_varijabla>
  </DomainObject.Predmet.ProtustrankaFormatedWithAdress>
  <DomainObject.Predmet.ProtustrankaFormatedWithAdressOIB>
    <izvorni_sadrzaj> VOGUE jednostavno društvo s ograničenom odgovornošću za trgovinu i usluge, OIB 42887974894, J.J.Strossmayera 33, 31000 Osijek</izvorni_sadrzaj>
    <derivirana_varijabla naziv="DomainObject.Predmet.ProtustrankaFormatedWithAdressOIB_1"> VOGUE jednostavno društvo s ograničenom odgovornošću za trgovinu i usluge, OIB 42887974894, J.J.Strossmayera 33, 31000 Osijek</derivirana_varijabla>
  </DomainObject.Predmet.ProtustrankaFormatedWithAdressOIB>
  <DomainObject.Predmet.ProtustrankaWithAdress>
    <izvorni_sadrzaj>VOGUE jednostavno društvo s ograničenom odgovornošću za trgovinu i usluge J.J.Strossmayera 33, 31000 Osijek</izvorni_sadrzaj>
    <derivirana_varijabla naziv="DomainObject.Predmet.ProtustrankaWithAdress_1">VOGUE jednostavno društvo s ograničenom odgovornošću za trgovinu i usluge J.J.Strossmayera 33, 31000 Osijek</derivirana_varijabla>
  </DomainObject.Predmet.ProtustrankaWithAdress>
  <DomainObject.Predmet.ProtustrankaWithAdressOIB>
    <izvorni_sadrzaj>VOGUE jednostavno društvo s ograničenom odgovornošću za trgovinu i usluge, OIB 42887974894, J.J.Strossmayera 33, 31000 Osijek</izvorni_sadrzaj>
    <derivirana_varijabla naziv="DomainObject.Predmet.ProtustrankaWithAdressOIB_1">VOGUE jednostavno društvo s ograničenom odgovornošću za trgovinu i usluge, OIB 42887974894, J.J.Strossmayera 33, 31000 Osijek</derivirana_varijabla>
  </DomainObject.Predmet.ProtustrankaWithAdressOIB>
  <DomainObject.Predmet.ProtustrankaNazivFormated>
    <izvorni_sadrzaj>VOGUE jednostavno društvo s ograničenom odgovornošću za trgovinu i usluge</izvorni_sadrzaj>
    <derivirana_varijabla naziv="DomainObject.Predmet.ProtustrankaNazivFormated_1">VOGUE jednostavno društvo s ograničenom odgovornošću za trgovinu i usluge</derivirana_varijabla>
  </DomainObject.Predmet.ProtustrankaNazivFormated>
  <DomainObject.Predmet.ProtustrankaNazivFormatedOIB>
    <izvorni_sadrzaj>VOGUE jednostavno društvo s ograničenom odgovornošću za trgovinu i usluge, OIB 42887974894</izvorni_sadrzaj>
    <derivirana_varijabla naziv="DomainObject.Predmet.ProtustrankaNazivFormatedOIB_1">VOGUE jednostavno društvo s ograničenom odgovornošću za trgovinu i usluge, OIB 42887974894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VOGUE jednostavno društvo s ograničenom odgovornošću za trgovinu i usluge</item>
    </izvorni_sadrzaj>
    <derivirana_varijabla naziv="DomainObject.Predmet.ProtuStrankaListFormated_1">
      <item>VOGUE jednostavno društvo s ograničenom odgovornošću za trgovinu i usluge</item>
    </derivirana_varijabla>
  </DomainObject.Predmet.ProtuStrankaListFormated>
  <DomainObject.Predmet.ProtuStrankaListFormatedOIB>
    <izvorni_sadrzaj>
      <item>VOGUE jednostavno društvo s ograničenom odgovornošću za trgovinu i usluge, OIB 42887974894</item>
    </izvorni_sadrzaj>
    <derivirana_varijabla naziv="DomainObject.Predmet.ProtuStrankaListFormatedOIB_1">
      <item>VOGUE jednostavno društvo s ograničenom odgovornošću za trgovinu i usluge, OIB 42887974894</item>
    </derivirana_varijabla>
  </DomainObject.Predmet.ProtuStrankaListFormatedOIB>
  <DomainObject.Predmet.ProtuStrankaListFormatedWithAdress>
    <izvorni_sadrzaj>
      <item>VOGUE jednostavno društvo s ograničenom odgovornošću za trgovinu i usluge, J.J.Strossmayera 33, 31000 Osijek</item>
    </izvorni_sadrzaj>
    <derivirana_varijabla naziv="DomainObject.Predmet.ProtuStrankaListFormatedWithAdress_1">
      <item>VOGUE jednostavno društvo s ograničenom odgovornošću za trgovinu i usluge, J.J.Strossmayera 33, 31000 Osijek</item>
    </derivirana_varijabla>
  </DomainObject.Predmet.ProtuStrankaListFormatedWithAdress>
  <DomainObject.Predmet.ProtuStrankaListFormatedWithAdressOIB>
    <izvorni_sadrzaj>
      <item>VOGUE jednostavno društvo s ograničenom odgovornošću za trgovinu i usluge, OIB 42887974894, J.J.Strossmayera 33, 31000 Osijek</item>
    </izvorni_sadrzaj>
    <derivirana_varijabla naziv="DomainObject.Predmet.ProtuStrankaListFormatedWithAdressOIB_1">
      <item>VOGUE jednostavno društvo s ograničenom odgovornošću za trgovinu i usluge, OIB 42887974894, J.J.Strossmayera 33, 31000 Osijek</item>
    </derivirana_varijabla>
  </DomainObject.Predmet.ProtuStrankaListFormatedWithAdressOIB>
  <DomainObject.Predmet.ProtuStrankaListNazivFormated>
    <izvorni_sadrzaj>
      <item>VOGUE jednostavno društvo s ograničenom odgovornošću za trgovinu i usluge</item>
    </izvorni_sadrzaj>
    <derivirana_varijabla naziv="DomainObject.Predmet.ProtuStrankaListNazivFormated_1">
      <item>VOGUE jednostavno društvo s ograničenom odgovornošću za trgovinu i usluge</item>
    </derivirana_varijabla>
  </DomainObject.Predmet.ProtuStrankaListNazivFormated>
  <DomainObject.Predmet.ProtuStrankaListNazivFormatedOIB>
    <izvorni_sadrzaj>
      <item>VOGUE jednostavno društvo s ograničenom odgovornošću za trgovinu i usluge, OIB 42887974894</item>
    </izvorni_sadrzaj>
    <derivirana_varijabla naziv="DomainObject.Predmet.ProtuStrankaListNazivFormatedOIB_1">
      <item>VOGUE jednostavno društvo s ograničenom odgovornošću za trgovinu i usluge, OIB 42887974894</item>
    </derivirana_varijabla>
  </DomainObject.Predmet.ProtuStrankaListNazivFormatedOIB>
  <DomainObject.Predmet.OstaliListFormated>
    <izvorni_sadrzaj>
      <item>ŽDO GUO Osijek</item>
      <item>Filip Babić</item>
      <item>Antonio Telak</item>
    </izvorni_sadrzaj>
    <derivirana_varijabla naziv="DomainObject.Predmet.OstaliListFormated_1">
      <item>ŽDO GUO Osijek</item>
      <item>Filip Babić</item>
      <item>Antonio Telak</item>
    </derivirana_varijabla>
  </DomainObject.Predmet.OstaliListFormated>
  <DomainObject.Predmet.OstaliListFormatedOIB>
    <izvorni_sadrzaj>
      <item>ŽDO GUO Osijek</item>
      <item>Filip Babić, OIB 57093086582</item>
      <item>Antonio Telak, OIB 02613353648</item>
    </izvorni_sadrzaj>
    <derivirana_varijabla naziv="DomainObject.Predmet.OstaliListFormatedOIB_1">
      <item>ŽDO GUO Osijek</item>
      <item>Filip Babić, OIB 57093086582</item>
      <item>Antonio Telak, OIB 02613353648</item>
    </derivirana_varijabla>
  </DomainObject.Predmet.OstaliListFormatedOIB>
  <DomainObject.Predmet.OstaliListFormatedWithAdress>
    <izvorni_sadrzaj>
      <item>ŽDO GUO Osijek</item>
      <item>Filip Babić, Trg bana Jelačića 18, 31000 Osijek</item>
      <item>Antonio Telak, J. J. Strossmayera 33, 31000 Osijek</item>
    </izvorni_sadrzaj>
    <derivirana_varijabla naziv="DomainObject.Predmet.OstaliListFormatedWithAdress_1">
      <item>ŽDO GUO Osijek</item>
      <item>Filip Babić, Trg bana Jelačića 18, 31000 Osijek</item>
      <item>Antonio Telak, J. J. Strossmayera 33, 31000 Osijek</item>
    </derivirana_varijabla>
  </DomainObject.Predmet.OstaliListFormatedWithAdress>
  <DomainObject.Predmet.OstaliListFormatedWithAdressOIB>
    <izvorni_sadrzaj>
      <item>ŽDO GUO Osijek</item>
      <item>Filip Babić, OIB 57093086582, Trg bana Jelačića 18, 31000 Osijek</item>
      <item>Antonio Telak, OIB 02613353648, J. J. Strossmayera 33, 31000 Osijek</item>
    </izvorni_sadrzaj>
    <derivirana_varijabla naziv="DomainObject.Predmet.OstaliListFormatedWithAdressOIB_1">
      <item>ŽDO GUO Osijek</item>
      <item>Filip Babić, OIB 57093086582, Trg bana Jelačića 18, 31000 Osijek</item>
      <item>Antonio Telak, OIB 02613353648, J. J. Strossmayera 33, 31000 Osijek</item>
    </derivirana_varijabla>
  </DomainObject.Predmet.OstaliListFormatedWithAdressOIB>
  <DomainObject.Predmet.OstaliListNazivFormated>
    <izvorni_sadrzaj>
      <item>ŽDO GUO Osijek</item>
      <item>Filip Babić</item>
      <item>Antonio Telak</item>
    </izvorni_sadrzaj>
    <derivirana_varijabla naziv="DomainObject.Predmet.OstaliListNazivFormated_1">
      <item>ŽDO GUO Osijek</item>
      <item>Filip Babić</item>
      <item>Antonio Telak</item>
    </derivirana_varijabla>
  </DomainObject.Predmet.OstaliListNazivFormated>
  <DomainObject.Predmet.OstaliListNazivFormatedOIB>
    <izvorni_sadrzaj>
      <item>ŽDO GUO Osijek</item>
      <item>Filip Babić, OIB 57093086582</item>
      <item>Antonio Telak, OIB 02613353648</item>
    </izvorni_sadrzaj>
    <derivirana_varijabla naziv="DomainObject.Predmet.OstaliListNazivFormatedOIB_1">
      <item>ŽDO GUO Osijek</item>
      <item>Filip Babić, OIB 57093086582</item>
      <item>Antonio Telak, OIB 02613353648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VOGUE jednostavno društvo s ograničenom odgovornošću za trgovinu i usluge</izvorni_sadrzaj>
    <derivirana_varijabla naziv="DomainObject.Predmet.ProtustrankaIDrugi_1">VOGUE jednostavno društvo s ograničenom odgovornošću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VOGUE jednostavno društvo s ograničenom odgovornošću za trgovinu i usluge, OIB 42887974894, J.J.Strossmayera 33, 31000 Osijek</izvorni_sadrzaj>
    <derivirana_varijabla naziv="DomainObject.Predmet.ProtustrankaIDrugiAdressOIB_1">VOGUE jednostavno društvo s ograničenom odgovornošću za trgovinu i usluge, OIB 42887974894, J.J.Strossmayera 33,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VOGUE jednostavno društvo s ograničenom odgovornošću za trgovinu i usluge</item>
      <item>ŽDO GUO Osijek</item>
      <item>Filip Babić</item>
      <item>Antonio Telak</item>
    </izvorni_sadrzaj>
    <derivirana_varijabla naziv="DomainObject.Predmet.SudioniciListNaziv_1">
      <item>FINA RC OSIJEK</item>
      <item>VOGUE jednostavno društvo s ograničenom odgovornošću za trgovinu i usluge</item>
      <item>ŽDO GUO Osijek</item>
      <item>Filip Babić</item>
      <item>Antonio Telak</item>
    </derivirana_varijabla>
  </DomainObject.Predmet.SudioniciListNaziv>
  <DomainObject.Predmet.SudioniciListAdressOIB>
    <izvorni_sadrzaj>
      <item>FINA RC OSIJEK, OIB 85821130368</item>
      <item>VOGUE jednostavno društvo s ograničenom odgovornošću za trgovinu i usluge, OIB 42887974894, J.J.Strossmayera 33,31000 Osijek</item>
      <item>ŽDO GUO Osijek</item>
      <item>Filip Babić, OIB 57093086582, Trg bana Jelačića 18,31000 Osijek</item>
      <item>Antonio Telak, OIB 02613353648, J. J. Strossmayera 33,31000 Osijek</item>
    </izvorni_sadrzaj>
    <derivirana_varijabla naziv="DomainObject.Predmet.SudioniciListAdressOIB_1">
      <item>FINA RC OSIJEK, OIB 85821130368</item>
      <item>VOGUE jednostavno društvo s ograničenom odgovornošću za trgovinu i usluge, OIB 42887974894, J.J.Strossmayera 33,31000 Osijek</item>
      <item>ŽDO GUO Osijek</item>
      <item>Filip Babić, OIB 57093086582, Trg bana Jelačića 18,31000 Osijek</item>
      <item>Antonio Telak, OIB 02613353648, J. J. Strossmayera 33,31000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42887974894</item>
      <item>, OIB null</item>
      <item>, OIB 57093086582</item>
      <item>, OIB 02613353648</item>
    </izvorni_sadrzaj>
    <derivirana_varijabla naziv="DomainObject.Predmet.SudioniciListNazivOIB_1">
      <item>, OIB 85821130368</item>
      <item>, OIB 42887974894</item>
      <item>, OIB null</item>
      <item>, OIB 57093086582</item>
      <item>, OIB 02613353648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Filip Babić, OIB 57093086582, Trg bana Jelačića 18 Osijek</item>
    </izvorni_sadrzaj>
    <derivirana_varijabla naziv="DomainObject.Predmet.StecajniUpraviteljiListAddressOIB_1">
      <item>Filip Babić, OIB 57093086582, Trg bana Jelačića 18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766</properties:Words>
  <properties:Characters>4096</properties:Characters>
  <properties:Lines>93</properties:Lines>
  <properties:Paragraphs>24</properties:Paragraphs>
  <properties:TotalTime>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4935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2017-06-01T07:51:00Z</cp:lastPrinted>
  <dcterms:modified xmlns:xsi="http://www.w3.org/2001/XMLSchema-instance" xsi:type="dcterms:W3CDTF">2017-06-01T07:58:00Z</dcterms:modified>
  <cp:revision>25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