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f09aa" w14:paraId="35f09aa" w:rsidRDefault="00C52264" w:rsidP="00CB2BE2" w:rsidR="002E4BB8" w:rsidRPr="005D23CA">
      <w:pPr>
        <w:jc w:val="right"/>
        <w15:collapsed w:val="false"/>
        <w:rPr>
          <w:b/>
        </w:rPr>
      </w:pPr>
      <w:bookmarkStart w:name="_GoBack" w:id="0"/>
      <w:bookmarkEnd w:id="0"/>
      <w:r>
        <w:tab/>
      </w:r>
      <w:r>
        <w:tab/>
      </w:r>
      <w:r>
        <w:tab/>
      </w:r>
      <w:r>
        <w:tab/>
      </w:r>
      <w:r>
        <w:tab/>
        <w:t xml:space="preserve">   </w:t>
      </w:r>
    </w:p>
    <w:p w:rsidRDefault="00455861" w:rsidP="00455861" w:rsidR="00455861">
      <w:r>
        <w:t xml:space="preserve">    </w:t>
      </w:r>
      <w:r w:rsidR="006202B2">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7E4411" w:rsidR="00455861" w:rsidRPr="002F3D5C">
        <w:tc>
          <w:tcPr>
            <w:tcW w:type="dxa" w:w="3060"/>
          </w:tcPr>
          <w:p w:rsidRDefault="00455861" w:rsidP="007E4411" w:rsidR="00455861" w:rsidRPr="002F3D5C">
            <w:r w:rsidRPr="002F3D5C">
              <w:t>REPUBLIKA HRVATSKA</w:t>
            </w:r>
          </w:p>
          <w:p w:rsidRDefault="00455861" w:rsidP="007E4411" w:rsidR="00455861" w:rsidRPr="002F3D5C">
            <w:r w:rsidRPr="002F3D5C">
              <w:t>Trgovački sud u Zagrebu</w:t>
            </w:r>
          </w:p>
          <w:p w:rsidRDefault="00455861" w:rsidP="007E4411" w:rsidR="00455861" w:rsidRPr="002F3D5C">
            <w:r w:rsidRPr="002F3D5C">
              <w:t>Zagreb, Amruševa 2/II</w:t>
            </w:r>
          </w:p>
        </w:tc>
      </w:tr>
    </w:tbl>
    <w:p w:rsidRDefault="007437F8" w:rsidP="007437F8" w:rsidR="007437F8" w:rsidRPr="00866431">
      <w:pPr>
        <w:jc w:val="right"/>
      </w:pPr>
      <w:r w:rsidRPr="00866431">
        <w:t>40-St-</w:t>
      </w:r>
      <w:r>
        <w:t>2725</w:t>
      </w:r>
      <w:r w:rsidRPr="00866431">
        <w:t>/1</w:t>
      </w:r>
      <w:r>
        <w:t>6</w:t>
      </w:r>
    </w:p>
    <w:p w:rsidRDefault="007437F8" w:rsidP="007437F8" w:rsidR="007437F8">
      <w:pPr>
        <w:tabs>
          <w:tab w:pos="6525" w:val="left"/>
        </w:tabs>
        <w:jc w:val="center"/>
        <w:rPr>
          <w:bCs/>
        </w:rPr>
      </w:pPr>
    </w:p>
    <w:p w:rsidRDefault="007A1CAC" w:rsidP="007A1CAC" w:rsidR="007A1CAC">
      <w:pPr>
        <w:jc w:val="right"/>
        <w:rPr>
          <w:lang w:val="pt-BR"/>
        </w:rPr>
      </w:pPr>
    </w:p>
    <w:p w:rsidRDefault="007A1CAC" w:rsidP="007A1CAC" w:rsidR="007A1CAC" w:rsidRPr="00BF2229">
      <w:pPr>
        <w:jc w:val="center"/>
        <w:rPr>
          <w:lang w:val="pt-BR"/>
        </w:rPr>
      </w:pPr>
      <w:r w:rsidRPr="00BF2229">
        <w:rPr>
          <w:lang w:val="pt-BR"/>
        </w:rPr>
        <w:t>R E P U B L I K A  H R V A T S K A</w:t>
      </w:r>
    </w:p>
    <w:p w:rsidRDefault="007A1CAC" w:rsidP="007A1CAC" w:rsidR="007A1CAC" w:rsidRPr="00BF2229">
      <w:pPr>
        <w:jc w:val="center"/>
        <w:rPr>
          <w:lang w:val="pt-BR"/>
        </w:rPr>
      </w:pPr>
      <w:r w:rsidRPr="00BF2229">
        <w:rPr>
          <w:lang w:val="pt-BR"/>
        </w:rPr>
        <w:t>R J E Š E NJ E</w:t>
      </w:r>
    </w:p>
    <w:p w:rsidRDefault="007A1CAC" w:rsidP="007A1CAC" w:rsidR="007A1CAC" w:rsidRPr="00312C34">
      <w:pPr>
        <w:jc w:val="center"/>
      </w:pPr>
      <w:r w:rsidRPr="00312C34">
        <w:t xml:space="preserve">I </w:t>
      </w:r>
    </w:p>
    <w:p w:rsidRDefault="007A1CAC" w:rsidP="007A1CAC" w:rsidR="007A1CAC">
      <w:pPr>
        <w:jc w:val="center"/>
      </w:pPr>
      <w:r w:rsidRPr="00312C34">
        <w:t xml:space="preserve">Z A K LJ U Č A K </w:t>
      </w:r>
    </w:p>
    <w:p w:rsidRDefault="007A1CAC" w:rsidP="007A1CAC" w:rsidR="007A1CAC" w:rsidRPr="00BF2229">
      <w:pPr>
        <w:jc w:val="center"/>
        <w:rPr>
          <w:b/>
          <w:lang w:val="pt-BR"/>
        </w:rPr>
      </w:pPr>
    </w:p>
    <w:p w:rsidRDefault="007437F8" w:rsidP="00081D6D" w:rsidR="00075A61">
      <w:pPr>
        <w:ind w:firstLine="708"/>
        <w:jc w:val="both"/>
      </w:pPr>
      <w:r w:rsidRPr="002E2D4A">
        <w:t xml:space="preserve">TRGOVAČKI SUD U ZAGREBU po sucu </w:t>
      </w:r>
      <w:r>
        <w:t xml:space="preserve">tog suda </w:t>
      </w:r>
      <w:r w:rsidRPr="002E2D4A">
        <w:t xml:space="preserve">Anti Galiću, kao </w:t>
      </w:r>
      <w:r>
        <w:t>sucu pojedincu</w:t>
      </w:r>
      <w:r w:rsidRPr="002E2D4A">
        <w:t xml:space="preserve">, u stečajnom postupku </w:t>
      </w:r>
      <w:r>
        <w:t xml:space="preserve">nad dužnikom PRODEO DFM d.o.o., Zagreb, Heinzelova 33/a.,  OIB 22574167827, </w:t>
      </w:r>
      <w:r w:rsidRPr="002E2D4A">
        <w:t xml:space="preserve">dana </w:t>
      </w:r>
      <w:r w:rsidR="00081D6D">
        <w:t>18.travnja</w:t>
      </w:r>
      <w:r w:rsidRPr="002E2D4A">
        <w:t xml:space="preserve"> 201</w:t>
      </w:r>
      <w:r>
        <w:t>7</w:t>
      </w:r>
      <w:r w:rsidR="00075A61">
        <w:rPr>
          <w:b/>
        </w:rPr>
        <w:t xml:space="preserve"> </w:t>
      </w:r>
    </w:p>
    <w:p w:rsidRDefault="00FB6244" w:rsidP="00210798" w:rsidR="00FB6244">
      <w:pPr>
        <w:pStyle w:val="Podnaslov"/>
        <w:jc w:val="center"/>
        <w:rPr>
          <w:rFonts w:hAnsi="Times New Roman" w:ascii="Times New Roman"/>
          <w:color w:val="auto"/>
          <w:szCs w:val="24"/>
        </w:rPr>
      </w:pPr>
    </w:p>
    <w:p w:rsidRDefault="00210798" w:rsidP="00210798" w:rsidR="00210798">
      <w:pPr>
        <w:pStyle w:val="Podnaslov"/>
        <w:jc w:val="center"/>
        <w:rPr>
          <w:rFonts w:hAnsi="Times New Roman" w:ascii="Times New Roman"/>
          <w:color w:val="auto"/>
          <w:szCs w:val="24"/>
        </w:rPr>
      </w:pPr>
      <w:r w:rsidRPr="005D23CA">
        <w:rPr>
          <w:rFonts w:hAnsi="Times New Roman" w:ascii="Times New Roman"/>
          <w:color w:val="auto"/>
          <w:szCs w:val="24"/>
        </w:rPr>
        <w:t xml:space="preserve">r i j e š i o   </w:t>
      </w:r>
      <w:r w:rsidR="00785671" w:rsidRPr="005D23CA">
        <w:rPr>
          <w:rFonts w:hAnsi="Times New Roman" w:ascii="Times New Roman"/>
          <w:color w:val="auto"/>
          <w:szCs w:val="24"/>
        </w:rPr>
        <w:t xml:space="preserve"> </w:t>
      </w:r>
      <w:r w:rsidRPr="005D23CA">
        <w:rPr>
          <w:rFonts w:hAnsi="Times New Roman" w:ascii="Times New Roman"/>
          <w:color w:val="auto"/>
          <w:szCs w:val="24"/>
        </w:rPr>
        <w:t>j e</w:t>
      </w:r>
    </w:p>
    <w:p w:rsidRDefault="00D82C43" w:rsidP="00210798" w:rsidR="00D82C43" w:rsidRPr="00953DF9">
      <w:pPr>
        <w:pStyle w:val="Podnaslov"/>
        <w:jc w:val="center"/>
        <w:rPr>
          <w:rFonts w:hAnsi="Times New Roman" w:ascii="Times New Roman"/>
          <w:b w:val="false"/>
          <w:color w:val="auto"/>
          <w:szCs w:val="24"/>
        </w:rPr>
      </w:pPr>
    </w:p>
    <w:p w:rsidRDefault="00953DF9" w:rsidP="004E566A" w:rsidR="00785671" w:rsidRPr="00953DF9">
      <w:pPr>
        <w:pStyle w:val="Podnaslov"/>
        <w:tabs>
          <w:tab w:pos="720" w:val="left"/>
        </w:tabs>
        <w:jc w:val="left"/>
        <w:rPr>
          <w:rFonts w:hAnsi="Times New Roman" w:ascii="Times New Roman"/>
          <w:b w:val="false"/>
          <w:color w:val="auto"/>
          <w:szCs w:val="24"/>
        </w:rPr>
      </w:pPr>
      <w:r w:rsidRPr="00953DF9">
        <w:rPr>
          <w:rFonts w:hAnsi="Times New Roman" w:ascii="Times New Roman"/>
          <w:b w:val="false"/>
          <w:color w:val="auto"/>
          <w:szCs w:val="24"/>
        </w:rPr>
        <w:tab/>
        <w:t>Daje se suglasnost stečajnom upravitelju na provedbu završne diobe</w:t>
      </w:r>
      <w:r>
        <w:rPr>
          <w:rFonts w:hAnsi="Times New Roman" w:ascii="Times New Roman"/>
          <w:b w:val="false"/>
          <w:color w:val="auto"/>
          <w:szCs w:val="24"/>
        </w:rPr>
        <w:t>.</w:t>
      </w:r>
    </w:p>
    <w:p w:rsidRDefault="006C2557" w:rsidP="006440C7" w:rsidR="004E566A" w:rsidRPr="002A5381">
      <w:pPr>
        <w:pStyle w:val="Podnaslov"/>
        <w:tabs>
          <w:tab w:pos="720" w:val="left"/>
        </w:tabs>
        <w:jc w:val="left"/>
        <w:rPr>
          <w:sz w:val="40"/>
          <w:szCs w:val="40"/>
        </w:rPr>
      </w:pPr>
      <w:r>
        <w:rPr>
          <w:rFonts w:hAnsi="Times New Roman" w:ascii="Times New Roman"/>
          <w:color w:val="auto"/>
          <w:szCs w:val="24"/>
        </w:rPr>
        <w:tab/>
      </w:r>
    </w:p>
    <w:p w:rsidRDefault="00953DF9" w:rsidP="00953DF9" w:rsidR="00CA134C">
      <w:pPr>
        <w:jc w:val="center"/>
        <w:rPr>
          <w:b/>
        </w:rPr>
      </w:pPr>
      <w:r w:rsidRPr="00953DF9">
        <w:rPr>
          <w:b/>
        </w:rPr>
        <w:t>z a k lj u č i o  j e</w:t>
      </w:r>
    </w:p>
    <w:p w:rsidRDefault="00953DF9" w:rsidP="00953DF9" w:rsidR="00DE7A26" w:rsidRPr="00953DF9">
      <w:pPr>
        <w:jc w:val="center"/>
        <w:rPr>
          <w:b/>
        </w:rPr>
      </w:pPr>
      <w:r w:rsidRPr="00953DF9">
        <w:rPr>
          <w:b/>
        </w:rPr>
        <w:t xml:space="preserve"> </w:t>
      </w:r>
    </w:p>
    <w:p w:rsidRDefault="006440C7" w:rsidP="00F85F77" w:rsidR="00F85F7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00F85F77" w:rsidRPr="00CA134C">
        <w:rPr>
          <w:rFonts w:hAnsi="Times New Roman" w:ascii="Times New Roman"/>
          <w:b w:val="false"/>
          <w:color w:val="auto"/>
          <w:szCs w:val="24"/>
        </w:rPr>
        <w:t xml:space="preserve">I. </w:t>
      </w:r>
      <w:r w:rsidR="00F85F77">
        <w:rPr>
          <w:rFonts w:hAnsi="Times New Roman" w:ascii="Times New Roman"/>
          <w:b w:val="false"/>
          <w:color w:val="auto"/>
          <w:szCs w:val="24"/>
        </w:rPr>
        <w:t>O</w:t>
      </w:r>
      <w:r w:rsidR="00F85F77" w:rsidRPr="00CA134C">
        <w:rPr>
          <w:rFonts w:hAnsi="Times New Roman" w:ascii="Times New Roman"/>
          <w:b w:val="false"/>
          <w:color w:val="auto"/>
          <w:szCs w:val="24"/>
        </w:rPr>
        <w:t>dređuje se završno ročište za dan</w:t>
      </w:r>
      <w:r w:rsidR="00F85F77" w:rsidRPr="00772C18">
        <w:rPr>
          <w:rFonts w:hAnsi="Times New Roman" w:ascii="Times New Roman"/>
          <w:color w:val="auto"/>
          <w:szCs w:val="24"/>
        </w:rPr>
        <w:t xml:space="preserve"> </w:t>
      </w:r>
      <w:r w:rsidR="00F85F77">
        <w:rPr>
          <w:rFonts w:hAnsi="Times New Roman" w:ascii="Times New Roman"/>
          <w:color w:val="auto"/>
          <w:szCs w:val="24"/>
        </w:rPr>
        <w:t>5.lipnja 2018. u 9,00</w:t>
      </w:r>
      <w:r w:rsidR="00F85F77" w:rsidRPr="00A031C6">
        <w:rPr>
          <w:rFonts w:hAnsi="Times New Roman" w:ascii="Times New Roman"/>
          <w:color w:val="auto"/>
          <w:szCs w:val="24"/>
        </w:rPr>
        <w:t xml:space="preserve"> sati,</w:t>
      </w:r>
      <w:r w:rsidR="00F85F77" w:rsidRPr="00CA134C">
        <w:rPr>
          <w:rFonts w:hAnsi="Times New Roman" w:ascii="Times New Roman"/>
          <w:b w:val="false"/>
          <w:color w:val="auto"/>
          <w:szCs w:val="24"/>
        </w:rPr>
        <w:t xml:space="preserve"> koje će se održati u Trgovačkom sudu u Zagrebu, Petrinjska 8, soba br. 9</w:t>
      </w:r>
      <w:r w:rsidR="00F85F77">
        <w:rPr>
          <w:rFonts w:hAnsi="Times New Roman" w:ascii="Times New Roman"/>
          <w:b w:val="false"/>
          <w:color w:val="auto"/>
          <w:szCs w:val="24"/>
        </w:rPr>
        <w:t>2</w:t>
      </w:r>
      <w:r w:rsidR="00F85F77" w:rsidRPr="00CA134C">
        <w:rPr>
          <w:rFonts w:hAnsi="Times New Roman" w:ascii="Times New Roman"/>
          <w:b w:val="false"/>
          <w:color w:val="auto"/>
          <w:szCs w:val="24"/>
        </w:rPr>
        <w:t>/II-stari dio sa sljedećim:</w:t>
      </w:r>
    </w:p>
    <w:p w:rsidRDefault="00F85F77" w:rsidP="00F85F77" w:rsidR="00F85F7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Pr="00CA134C">
        <w:rPr>
          <w:rFonts w:hAnsi="Times New Roman" w:ascii="Times New Roman"/>
          <w:b w:val="false"/>
          <w:color w:val="auto"/>
          <w:szCs w:val="24"/>
        </w:rPr>
        <w:t xml:space="preserve">Dnevnim redom: </w:t>
      </w:r>
    </w:p>
    <w:p w:rsidRDefault="00F85F77" w:rsidP="00F85F77" w:rsidR="00F85F7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Pr="00CA134C">
        <w:rPr>
          <w:rFonts w:hAnsi="Times New Roman" w:ascii="Times New Roman"/>
          <w:b w:val="false"/>
          <w:color w:val="auto"/>
          <w:szCs w:val="24"/>
        </w:rPr>
        <w:t>1. rasprava o završnom računa stečajnog upravitelja.</w:t>
      </w:r>
    </w:p>
    <w:p w:rsidRDefault="00F85F77" w:rsidP="00F85F77" w:rsidR="00F85F7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Pr="00CA134C">
        <w:rPr>
          <w:rFonts w:hAnsi="Times New Roman" w:ascii="Times New Roman"/>
          <w:b w:val="false"/>
          <w:color w:val="auto"/>
          <w:szCs w:val="24"/>
        </w:rPr>
        <w:t>2. podnošenje prigovora na završni popis.</w:t>
      </w:r>
    </w:p>
    <w:p w:rsidRDefault="00F85F77" w:rsidP="00E20389" w:rsidR="00F85F77">
      <w:pPr>
        <w:ind w:firstLine="708"/>
        <w:jc w:val="both"/>
      </w:pPr>
    </w:p>
    <w:p w:rsidRDefault="006440C7" w:rsidP="00E20389" w:rsidR="003053FC">
      <w:pPr>
        <w:ind w:firstLine="708"/>
        <w:jc w:val="both"/>
      </w:pPr>
      <w:r>
        <w:t xml:space="preserve">II. </w:t>
      </w:r>
      <w:r w:rsidR="00953DF9">
        <w:t xml:space="preserve">Završni račun stečajnog upravitelja </w:t>
      </w:r>
      <w:r w:rsidR="00FC64DB">
        <w:t xml:space="preserve">i završni diobeni popis </w:t>
      </w:r>
      <w:r w:rsidR="00AF01AC">
        <w:t>obja</w:t>
      </w:r>
      <w:r w:rsidR="00466882">
        <w:t>v</w:t>
      </w:r>
      <w:r w:rsidR="00AF01AC">
        <w:t xml:space="preserve">iti će se na e-Oglasna ploča suda </w:t>
      </w:r>
    </w:p>
    <w:p w:rsidRDefault="00953DF9" w:rsidP="00D4566E" w:rsidR="00953DF9">
      <w:pPr>
        <w:jc w:val="both"/>
      </w:pPr>
    </w:p>
    <w:p w:rsidRDefault="003513E0" w:rsidP="00DE7A26" w:rsidR="003513E0">
      <w:pPr>
        <w:jc w:val="center"/>
      </w:pPr>
    </w:p>
    <w:p w:rsidRDefault="00DE7A26" w:rsidP="00DE7A26" w:rsidR="00DE7A26">
      <w:pPr>
        <w:jc w:val="center"/>
      </w:pPr>
      <w:r>
        <w:t>Obrazloženje</w:t>
      </w:r>
    </w:p>
    <w:p w:rsidRDefault="004E566A" w:rsidP="00AD54B7" w:rsidR="004E566A"/>
    <w:p w:rsidRDefault="00953DF9" w:rsidP="00DE7A26" w:rsidR="00772C18">
      <w:pPr>
        <w:jc w:val="both"/>
      </w:pPr>
      <w:r>
        <w:tab/>
        <w:t>Uz podnesak od</w:t>
      </w:r>
      <w:r w:rsidR="00EE3CE2">
        <w:t xml:space="preserve"> </w:t>
      </w:r>
      <w:r w:rsidR="00FC64DB">
        <w:t>3</w:t>
      </w:r>
      <w:r w:rsidR="0079318F">
        <w:t>0.ožujka</w:t>
      </w:r>
      <w:r w:rsidR="006C2557">
        <w:t xml:space="preserve"> 201</w:t>
      </w:r>
      <w:r w:rsidR="006A0E70">
        <w:t>8</w:t>
      </w:r>
      <w:r w:rsidR="006C2557">
        <w:t>.</w:t>
      </w:r>
      <w:r w:rsidR="00CA134C">
        <w:t xml:space="preserve"> stečajni je upravitelj </w:t>
      </w:r>
      <w:r w:rsidR="004C479F">
        <w:t xml:space="preserve">obavijestio stečajnog upravitelja kako je unovčio svu imovinu dužnika te </w:t>
      </w:r>
      <w:r w:rsidR="00CA134C">
        <w:t>dostavio s</w:t>
      </w:r>
      <w:r w:rsidR="004C479F">
        <w:t>udu</w:t>
      </w:r>
      <w:r w:rsidR="00CA134C">
        <w:t xml:space="preserve"> završni </w:t>
      </w:r>
      <w:r w:rsidR="004C479F">
        <w:t>i</w:t>
      </w:r>
      <w:r w:rsidR="0079318F">
        <w:t xml:space="preserve"> račun i završni </w:t>
      </w:r>
      <w:r w:rsidR="00CA134C">
        <w:t>diobni popis</w:t>
      </w:r>
      <w:r w:rsidR="003053FC">
        <w:t>.</w:t>
      </w:r>
    </w:p>
    <w:p w:rsidRDefault="004E566A" w:rsidP="00DE7A26" w:rsidR="004E566A">
      <w:pPr>
        <w:jc w:val="both"/>
      </w:pPr>
      <w:r>
        <w:tab/>
      </w:r>
      <w:r w:rsidR="00DA5338">
        <w:t xml:space="preserve"> </w:t>
      </w:r>
      <w:r>
        <w:t xml:space="preserve">Prema odredbi članka </w:t>
      </w:r>
      <w:r w:rsidR="00273816">
        <w:t>282</w:t>
      </w:r>
      <w:r>
        <w:t>. stavak 2. Stečajnog zakona</w:t>
      </w:r>
      <w:r w:rsidR="0031201A">
        <w:t xml:space="preserve"> </w:t>
      </w:r>
      <w:r w:rsidR="00DA5338">
        <w:t>(N.N. br. 71/15</w:t>
      </w:r>
      <w:r w:rsidR="00273816">
        <w:t xml:space="preserve"> i 104/17</w:t>
      </w:r>
      <w:r w:rsidR="00DA5338">
        <w:t>)</w:t>
      </w:r>
      <w:r w:rsidR="0031201A">
        <w:t>, z</w:t>
      </w:r>
      <w:r>
        <w:t xml:space="preserve">avršna dioba </w:t>
      </w:r>
      <w:r w:rsidR="004C479F">
        <w:t xml:space="preserve">smije </w:t>
      </w:r>
      <w:r>
        <w:t>se poduzeti samo uz suglasnost stečajnog suca. Kako je unovčena sva stečajna masa ne postoje pravne ni stvarne zapreke za poduzimanje završne diobe. Stoga je</w:t>
      </w:r>
      <w:r w:rsidR="006A62D7">
        <w:t xml:space="preserve">, </w:t>
      </w:r>
      <w:r>
        <w:t xml:space="preserve"> a temeljem članka </w:t>
      </w:r>
      <w:r w:rsidR="0040625F">
        <w:t xml:space="preserve">282. stavak 2. </w:t>
      </w:r>
      <w:r>
        <w:t xml:space="preserve"> S</w:t>
      </w:r>
      <w:r w:rsidR="0031201A">
        <w:t>Z-a</w:t>
      </w:r>
      <w:r>
        <w:t xml:space="preserve"> </w:t>
      </w:r>
      <w:r w:rsidR="006C2557">
        <w:t xml:space="preserve">odlučeno kao u </w:t>
      </w:r>
      <w:r w:rsidR="006A62D7">
        <w:t xml:space="preserve">toč. I </w:t>
      </w:r>
      <w:r w:rsidR="006C2557">
        <w:t>izre</w:t>
      </w:r>
      <w:r w:rsidR="006A62D7">
        <w:t>ke</w:t>
      </w:r>
      <w:r w:rsidR="006C2557">
        <w:t xml:space="preserve"> rješenja. </w:t>
      </w:r>
    </w:p>
    <w:p w:rsidRDefault="004E566A" w:rsidP="00DE7A26" w:rsidR="004E566A">
      <w:pPr>
        <w:jc w:val="both"/>
      </w:pPr>
      <w:r>
        <w:tab/>
        <w:t xml:space="preserve">Prema odredbi članka </w:t>
      </w:r>
      <w:r w:rsidR="0040625F">
        <w:t xml:space="preserve">283. </w:t>
      </w:r>
      <w:r>
        <w:t>stavak 1. SZ-a prigodom davanja suglasnosti na završnu diobu s</w:t>
      </w:r>
      <w:r w:rsidR="0040625F">
        <w:t>ud</w:t>
      </w:r>
      <w:r>
        <w:t xml:space="preserve"> sudac određuje završno ročište vjerovnika. </w:t>
      </w:r>
    </w:p>
    <w:p w:rsidRDefault="004E566A" w:rsidP="00DE7A26" w:rsidR="004E566A">
      <w:pPr>
        <w:jc w:val="both"/>
      </w:pPr>
      <w:r>
        <w:tab/>
        <w:t>Kako je s</w:t>
      </w:r>
      <w:r w:rsidR="0040625F">
        <w:t>ud</w:t>
      </w:r>
      <w:r>
        <w:t xml:space="preserve"> dao suglasnost za završnu diobu</w:t>
      </w:r>
      <w:r w:rsidR="00DA5338">
        <w:t>,</w:t>
      </w:r>
      <w:r>
        <w:t xml:space="preserve"> to je ujedno</w:t>
      </w:r>
      <w:r w:rsidR="0031201A">
        <w:t xml:space="preserve"> temeljem članka 193. stavak 1. SZ-a </w:t>
      </w:r>
      <w:r>
        <w:t>odredio završno ročište vjerovnika (točka II rješenja).</w:t>
      </w:r>
    </w:p>
    <w:p w:rsidRDefault="00CA134C" w:rsidP="00DE7A26" w:rsidR="004E566A">
      <w:pPr>
        <w:jc w:val="both"/>
      </w:pPr>
      <w:r>
        <w:tab/>
      </w:r>
      <w:r w:rsidR="00913323">
        <w:t xml:space="preserve">Kod stečajnog dužnika nije osnova odbor vjerovnika </w:t>
      </w:r>
      <w:r w:rsidR="00D4566E">
        <w:t xml:space="preserve">(članak </w:t>
      </w:r>
      <w:r w:rsidR="00793864">
        <w:t>95</w:t>
      </w:r>
      <w:r w:rsidR="00D4566E">
        <w:t>. stavak 3. SZ-a).</w:t>
      </w:r>
    </w:p>
    <w:p w:rsidRDefault="0086171F" w:rsidP="00DE7A26" w:rsidR="0086171F">
      <w:pPr>
        <w:jc w:val="both"/>
      </w:pPr>
    </w:p>
    <w:p w:rsidRDefault="004E566A" w:rsidP="00DE7A26" w:rsidR="00077B56">
      <w:pPr>
        <w:jc w:val="both"/>
      </w:pPr>
      <w:r>
        <w:lastRenderedPageBreak/>
        <w:tab/>
      </w:r>
      <w:r w:rsidRPr="00CA134C">
        <w:t xml:space="preserve">O </w:t>
      </w:r>
      <w:r w:rsidR="00466882">
        <w:t xml:space="preserve">objavi završnog računa na e-oglasna ploča odlučeno je temeljem </w:t>
      </w:r>
      <w:r w:rsidR="00077B56">
        <w:t>odredbe članka 95. stavak 4. SZ-a</w:t>
      </w:r>
      <w:r w:rsidR="001D0FDF">
        <w:t>.</w:t>
      </w:r>
      <w:r w:rsidR="00E20389">
        <w:t xml:space="preserve"> </w:t>
      </w:r>
    </w:p>
    <w:p w:rsidRDefault="00772C18" w:rsidP="00DE7A26" w:rsidR="004E566A" w:rsidRPr="00CA134C">
      <w:pPr>
        <w:jc w:val="both"/>
      </w:pPr>
      <w:r>
        <w:tab/>
      </w:r>
      <w:r w:rsidR="004E566A" w:rsidRPr="00CA134C">
        <w:t xml:space="preserve">O </w:t>
      </w:r>
      <w:r w:rsidR="003712A7">
        <w:t xml:space="preserve">objavi </w:t>
      </w:r>
      <w:r w:rsidR="004E566A" w:rsidRPr="00CA134C">
        <w:t xml:space="preserve">završnog diobenog popisa </w:t>
      </w:r>
      <w:r w:rsidR="003712A7">
        <w:t>na e-oglasna ploča</w:t>
      </w:r>
      <w:r w:rsidR="003712A7" w:rsidRPr="00CA134C">
        <w:t xml:space="preserve"> </w:t>
      </w:r>
      <w:r w:rsidR="004E566A" w:rsidRPr="00CA134C">
        <w:t xml:space="preserve">odlučeno je temeljem članka </w:t>
      </w:r>
      <w:r w:rsidR="001D0FDF">
        <w:t>274</w:t>
      </w:r>
      <w:r w:rsidR="0031201A" w:rsidRPr="00CA134C">
        <w:t xml:space="preserve">. stavak </w:t>
      </w:r>
      <w:r w:rsidR="001D0FDF">
        <w:t>2</w:t>
      </w:r>
      <w:r w:rsidR="0031201A" w:rsidRPr="00CA134C">
        <w:t>. S</w:t>
      </w:r>
      <w:r w:rsidR="001D0FDF">
        <w:t>Z-a</w:t>
      </w:r>
      <w:r w:rsidR="0031201A" w:rsidRPr="00CA134C">
        <w:t>.</w:t>
      </w:r>
      <w:r w:rsidR="004E566A" w:rsidRPr="00CA134C">
        <w:t xml:space="preserve">    </w:t>
      </w:r>
    </w:p>
    <w:p w:rsidRDefault="004E566A" w:rsidP="00DE7A26" w:rsidR="004E566A" w:rsidRPr="006C2557">
      <w:pPr>
        <w:jc w:val="both"/>
        <w:rPr>
          <w:i/>
        </w:rPr>
      </w:pPr>
      <w:r w:rsidRPr="006C2557">
        <w:rPr>
          <w:i/>
        </w:rPr>
        <w:t xml:space="preserve"> </w:t>
      </w:r>
    </w:p>
    <w:p w:rsidRDefault="004E566A" w:rsidP="00DE7A26" w:rsidR="004E566A" w:rsidRPr="00D0049B">
      <w:pPr>
        <w:jc w:val="both"/>
      </w:pPr>
      <w:r w:rsidRPr="00D0049B">
        <w:tab/>
      </w:r>
      <w:r w:rsidR="00BA00E7">
        <w:t xml:space="preserve">Završnom diobnom popisu prileže podaci o </w:t>
      </w:r>
      <w:r w:rsidRPr="00D0049B">
        <w:t xml:space="preserve">o </w:t>
      </w:r>
      <w:r w:rsidR="00D4566E" w:rsidRPr="00D0049B">
        <w:t>z</w:t>
      </w:r>
      <w:r w:rsidRPr="00D0049B">
        <w:t xml:space="preserve">broju tražbina i raspoloživom iznosu stečajne mase koji će se raspodijeliti vjerovnicima </w:t>
      </w:r>
      <w:r w:rsidR="00D0049B">
        <w:t>(</w:t>
      </w:r>
      <w:r w:rsidRPr="00D0049B">
        <w:t xml:space="preserve">članka </w:t>
      </w:r>
      <w:r w:rsidR="00A07013">
        <w:t>274. stavak 1. SZ-a)</w:t>
      </w:r>
      <w:r w:rsidRPr="00D0049B">
        <w:t>.</w:t>
      </w:r>
    </w:p>
    <w:p w:rsidRDefault="0031201A" w:rsidP="00DE7A26" w:rsidR="00DE7A26">
      <w:pPr>
        <w:jc w:val="both"/>
      </w:pPr>
      <w:r>
        <w:tab/>
      </w:r>
    </w:p>
    <w:p w:rsidRDefault="003513E0" w:rsidP="00DE7A26" w:rsidR="003513E0">
      <w:pPr>
        <w:jc w:val="both"/>
      </w:pPr>
    </w:p>
    <w:p w:rsidRDefault="007D0288" w:rsidP="00210798" w:rsidR="00210798">
      <w:pPr>
        <w:ind w:left="360"/>
        <w:jc w:val="center"/>
      </w:pPr>
      <w:r w:rsidRPr="005D23CA">
        <w:t>Zagreb</w:t>
      </w:r>
      <w:r w:rsidR="00256C13" w:rsidRPr="005D23CA">
        <w:t>,</w:t>
      </w:r>
      <w:r w:rsidR="00C059C7">
        <w:t xml:space="preserve"> </w:t>
      </w:r>
      <w:r w:rsidR="00A07013">
        <w:t>18.travnja</w:t>
      </w:r>
      <w:r w:rsidR="0027775F">
        <w:t xml:space="preserve"> </w:t>
      </w:r>
      <w:r w:rsidR="00D4566E">
        <w:t>201</w:t>
      </w:r>
      <w:r w:rsidR="0053568E">
        <w:t>8</w:t>
      </w:r>
      <w:r w:rsidR="00D4566E">
        <w:t>.</w:t>
      </w:r>
      <w:r w:rsidRPr="005D23CA">
        <w:t xml:space="preserve"> </w:t>
      </w:r>
    </w:p>
    <w:p w:rsidRDefault="004E2F55" w:rsidP="00210798" w:rsidR="004E2F55">
      <w:pPr>
        <w:ind w:left="360"/>
        <w:jc w:val="center"/>
      </w:pPr>
    </w:p>
    <w:p w:rsidRDefault="00FB6244" w:rsidP="002E4BB8" w:rsidR="002E4BB8" w:rsidRPr="005D23CA">
      <w:pPr>
        <w:ind w:left="4956"/>
        <w:jc w:val="both"/>
      </w:pPr>
      <w:r>
        <w:tab/>
      </w:r>
      <w:r w:rsidR="007D0288" w:rsidRPr="005D23CA">
        <w:tab/>
      </w:r>
      <w:r w:rsidR="0031201A" w:rsidRPr="005D23CA">
        <w:t xml:space="preserve"> </w:t>
      </w:r>
      <w:r w:rsidR="0031201A">
        <w:t xml:space="preserve"> </w:t>
      </w:r>
      <w:r w:rsidR="0031201A" w:rsidRPr="005D23CA">
        <w:t xml:space="preserve">Sudac: </w:t>
      </w:r>
    </w:p>
    <w:p w:rsidRDefault="007D0288" w:rsidP="00FB6244" w:rsidR="00C059C7">
      <w:pPr>
        <w:ind w:firstLine="708" w:left="5664"/>
      </w:pPr>
      <w:r w:rsidRPr="005D23CA">
        <w:t xml:space="preserve"> </w:t>
      </w:r>
      <w:r w:rsidR="00256C13" w:rsidRPr="005D23CA">
        <w:t>Ante Galić</w:t>
      </w:r>
      <w:r w:rsidR="004D1D0D">
        <w:t>, v.r.</w:t>
      </w:r>
    </w:p>
    <w:p w:rsidRDefault="007D0288" w:rsidP="008D1DD1" w:rsidR="00164CAA">
      <w:r w:rsidRPr="005D23CA">
        <w:t>UPUTA</w:t>
      </w:r>
      <w:r w:rsidR="00164CAA" w:rsidRPr="005D23CA">
        <w:t xml:space="preserve"> O PRAVNOM LIJEKU:</w:t>
      </w:r>
    </w:p>
    <w:p w:rsidRDefault="00AD54B7" w:rsidP="008D1DD1" w:rsidR="00AD54B7" w:rsidRPr="005D23CA"/>
    <w:p w:rsidRDefault="00164CAA" w:rsidP="002A5381" w:rsidR="00CE0CAA">
      <w:r w:rsidRPr="005D23CA">
        <w:t>Protiv ovog rješenja</w:t>
      </w:r>
      <w:r w:rsidR="00CE0CAA">
        <w:t xml:space="preserve"> može se uložiti žalba Visokom trgovačkom sudu RH u roku od 8 dana. Žalba se ulaže putem ovog suda u 2 primjerka.</w:t>
      </w:r>
    </w:p>
    <w:p w:rsidRDefault="002F41BF" w:rsidP="002A5381" w:rsidR="002F41BF">
      <w:r>
        <w:t>Protiv zaključka nije dopuštena žalba (članka 1</w:t>
      </w:r>
      <w:r w:rsidR="002A5381">
        <w:t>9</w:t>
      </w:r>
      <w:r>
        <w:t xml:space="preserve">. stavak </w:t>
      </w:r>
      <w:r w:rsidR="002A5381">
        <w:t>7</w:t>
      </w:r>
      <w:r>
        <w:t>.</w:t>
      </w:r>
      <w:r w:rsidR="002A5381">
        <w:t xml:space="preserve"> SZ-a</w:t>
      </w:r>
      <w:r>
        <w:t>)</w:t>
      </w:r>
    </w:p>
    <w:p w:rsidRDefault="004E566A" w:rsidP="008D1DD1" w:rsidR="004E566A"/>
    <w:p w:rsidRDefault="004D1D0D" w:rsidP="004D1D0D" w:rsidR="004D1D0D">
      <w:pPr>
        <w:ind w:firstLine="708" w:left="3540"/>
        <w:jc w:val="both"/>
      </w:pPr>
      <w:r>
        <w:t>Za točnost otpravka, ovlašteni službenik:</w:t>
      </w:r>
    </w:p>
    <w:p w:rsidRDefault="004D1D0D" w:rsidP="00422EE0" w:rsidR="004D1D0D">
      <w:pPr>
        <w:jc w:val="both"/>
      </w:pPr>
      <w:r>
        <w:t xml:space="preserve">               </w:t>
      </w:r>
      <w:r>
        <w:tab/>
      </w:r>
      <w:r>
        <w:tab/>
      </w:r>
      <w:r>
        <w:tab/>
      </w:r>
      <w:r>
        <w:tab/>
      </w:r>
      <w:r>
        <w:tab/>
      </w:r>
      <w:r>
        <w:tab/>
      </w:r>
      <w:r>
        <w:tab/>
        <w:t>Valentina Delač</w:t>
      </w:r>
    </w:p>
    <w:p w:rsidRDefault="00C24CE1" w:rsidP="004D1D0D" w:rsidR="00C24CE1">
      <w:pPr>
        <w:ind w:left="720"/>
      </w:pPr>
    </w:p>
    <w:p w:rsidRDefault="00613248" w:rsidR="00613248"/>
    <w:sectPr w:rsidSect="00164CAA" w:rsidR="00613248">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0A80" w:rsidR="00C20A80">
      <w:r>
        <w:separator/>
      </w:r>
    </w:p>
  </w:endnote>
  <w:endnote w:id="0" w:type="continuationSeparator">
    <w:p w:rsidRDefault="00C20A80" w:rsidR="00C20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0A80" w:rsidR="00C20A80">
      <w:r>
        <w:separator/>
      </w:r>
    </w:p>
  </w:footnote>
  <w:footnote w:id="0" w:type="continuationSeparator">
    <w:p w:rsidRDefault="00C20A80" w:rsidR="00C20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38ED" w:rsidR="007038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1D0D">
      <w:rPr>
        <w:rStyle w:val="Brojstranice"/>
        <w:noProof/>
      </w:rPr>
      <w:t>1</w:t>
    </w:r>
    <w:r>
      <w:rPr>
        <w:rStyle w:val="Brojstranice"/>
      </w:rPr>
      <w:fldChar w:fldCharType="end"/>
    </w:r>
  </w:p>
  <w:p w:rsidRDefault="004D1D0D" w:rsidP="00D82C43" w:rsidR="007038ED">
    <w:pPr>
      <w:pStyle w:val="Zaglavlje"/>
      <w:jc w:val="right"/>
    </w:pPr>
    <w:r>
      <w:t>40. St-2725/16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91966AE"/>
    <w:multiLevelType w:val="hybridMultilevel"/>
    <w:tmpl w:val="3A82133C"/>
    <w:lvl w:tplc="CE726F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4">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3F42445"/>
    <w:multiLevelType w:val="hybridMultilevel"/>
    <w:tmpl w:val="2D3833E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7">
    <w:nsid w:val="461550A3"/>
    <w:multiLevelType w:val="hybridMultilevel"/>
    <w:tmpl w:val="F55EB232"/>
    <w:lvl w:tplc="C67039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BDB5F8B"/>
    <w:multiLevelType w:val="hybridMultilevel"/>
    <w:tmpl w:val="D9B0B7B0"/>
    <w:lvl w:tplc="900ECAE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1">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4"/>
  </w:num>
  <w:num w:numId="3">
    <w:abstractNumId w:val="9"/>
  </w:num>
  <w:num w:numId="4">
    <w:abstractNumId w:val="3"/>
  </w:num>
  <w:num w:numId="5">
    <w:abstractNumId w:val="10"/>
  </w:num>
  <w:num w:numId="6">
    <w:abstractNumId w:val="1"/>
  </w:num>
  <w:num w:numId="7">
    <w:abstractNumId w:val="6"/>
  </w:num>
  <w:num w:numId="8">
    <w:abstractNumId w:val="2"/>
  </w:num>
  <w:num w:numId="9">
    <w:abstractNumId w:val="5"/>
  </w:num>
  <w:num w:numId="10">
    <w:abstractNumId w:val="0"/>
  </w:num>
  <w:num w:numId="11">
    <w:abstractNumId w:val="7"/>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71C93"/>
    <w:rsid w:val="00075A61"/>
    <w:rsid w:val="00077B56"/>
    <w:rsid w:val="00081D6D"/>
    <w:rsid w:val="00084241"/>
    <w:rsid w:val="00085D95"/>
    <w:rsid w:val="000A6AC5"/>
    <w:rsid w:val="000D26B1"/>
    <w:rsid w:val="000E7946"/>
    <w:rsid w:val="001057F6"/>
    <w:rsid w:val="00114430"/>
    <w:rsid w:val="00117797"/>
    <w:rsid w:val="001328DA"/>
    <w:rsid w:val="00140DB3"/>
    <w:rsid w:val="00147A0B"/>
    <w:rsid w:val="00151AA7"/>
    <w:rsid w:val="00164CAA"/>
    <w:rsid w:val="00183D9A"/>
    <w:rsid w:val="001C1427"/>
    <w:rsid w:val="001C15EC"/>
    <w:rsid w:val="001D0FDF"/>
    <w:rsid w:val="001D562A"/>
    <w:rsid w:val="00201720"/>
    <w:rsid w:val="00210798"/>
    <w:rsid w:val="00250E51"/>
    <w:rsid w:val="00256C13"/>
    <w:rsid w:val="00273816"/>
    <w:rsid w:val="0027775F"/>
    <w:rsid w:val="002A5381"/>
    <w:rsid w:val="002A7D72"/>
    <w:rsid w:val="002D0F33"/>
    <w:rsid w:val="002E4BB8"/>
    <w:rsid w:val="002F41BF"/>
    <w:rsid w:val="003051CB"/>
    <w:rsid w:val="003053FC"/>
    <w:rsid w:val="00305A8A"/>
    <w:rsid w:val="003102E6"/>
    <w:rsid w:val="0031111A"/>
    <w:rsid w:val="0031201A"/>
    <w:rsid w:val="00312C34"/>
    <w:rsid w:val="00313214"/>
    <w:rsid w:val="003513E0"/>
    <w:rsid w:val="00370380"/>
    <w:rsid w:val="003712A7"/>
    <w:rsid w:val="00400F7B"/>
    <w:rsid w:val="004020FE"/>
    <w:rsid w:val="0040344D"/>
    <w:rsid w:val="0040625F"/>
    <w:rsid w:val="00413795"/>
    <w:rsid w:val="004400F3"/>
    <w:rsid w:val="004511BC"/>
    <w:rsid w:val="00455861"/>
    <w:rsid w:val="00466882"/>
    <w:rsid w:val="00467898"/>
    <w:rsid w:val="0047320A"/>
    <w:rsid w:val="00483A2F"/>
    <w:rsid w:val="00485CAB"/>
    <w:rsid w:val="004C479F"/>
    <w:rsid w:val="004D1D0D"/>
    <w:rsid w:val="004E2F55"/>
    <w:rsid w:val="004E566A"/>
    <w:rsid w:val="00505962"/>
    <w:rsid w:val="0053568E"/>
    <w:rsid w:val="005529EA"/>
    <w:rsid w:val="00552E7D"/>
    <w:rsid w:val="00575CCF"/>
    <w:rsid w:val="005A395A"/>
    <w:rsid w:val="005C1436"/>
    <w:rsid w:val="005D23CA"/>
    <w:rsid w:val="00613248"/>
    <w:rsid w:val="006202B2"/>
    <w:rsid w:val="00636780"/>
    <w:rsid w:val="00641319"/>
    <w:rsid w:val="006440C7"/>
    <w:rsid w:val="006604A3"/>
    <w:rsid w:val="00685890"/>
    <w:rsid w:val="006A0E70"/>
    <w:rsid w:val="006A62D7"/>
    <w:rsid w:val="006C2557"/>
    <w:rsid w:val="006D4DB2"/>
    <w:rsid w:val="007008D5"/>
    <w:rsid w:val="00701444"/>
    <w:rsid w:val="007038ED"/>
    <w:rsid w:val="00725EFF"/>
    <w:rsid w:val="007437F8"/>
    <w:rsid w:val="007625AF"/>
    <w:rsid w:val="00772C18"/>
    <w:rsid w:val="00777886"/>
    <w:rsid w:val="00784BBD"/>
    <w:rsid w:val="00785671"/>
    <w:rsid w:val="0079318F"/>
    <w:rsid w:val="00793864"/>
    <w:rsid w:val="007A12DF"/>
    <w:rsid w:val="007A1CAC"/>
    <w:rsid w:val="007B0448"/>
    <w:rsid w:val="007B51CD"/>
    <w:rsid w:val="007D009D"/>
    <w:rsid w:val="007D0288"/>
    <w:rsid w:val="007D27AD"/>
    <w:rsid w:val="007E4411"/>
    <w:rsid w:val="007F5F7C"/>
    <w:rsid w:val="00834C87"/>
    <w:rsid w:val="008558F8"/>
    <w:rsid w:val="00855C48"/>
    <w:rsid w:val="0086171F"/>
    <w:rsid w:val="00863AA6"/>
    <w:rsid w:val="008744BE"/>
    <w:rsid w:val="008839D7"/>
    <w:rsid w:val="00892FC4"/>
    <w:rsid w:val="008B224D"/>
    <w:rsid w:val="008C011C"/>
    <w:rsid w:val="008D1DD1"/>
    <w:rsid w:val="008D49DD"/>
    <w:rsid w:val="008E0716"/>
    <w:rsid w:val="008E58B9"/>
    <w:rsid w:val="008E7DD6"/>
    <w:rsid w:val="008F0F39"/>
    <w:rsid w:val="008F62A2"/>
    <w:rsid w:val="00903EED"/>
    <w:rsid w:val="00907659"/>
    <w:rsid w:val="00913323"/>
    <w:rsid w:val="00922523"/>
    <w:rsid w:val="00953DF9"/>
    <w:rsid w:val="009B05B9"/>
    <w:rsid w:val="009B398D"/>
    <w:rsid w:val="009D25C4"/>
    <w:rsid w:val="00A031C6"/>
    <w:rsid w:val="00A04249"/>
    <w:rsid w:val="00A07013"/>
    <w:rsid w:val="00A32DB9"/>
    <w:rsid w:val="00A54B40"/>
    <w:rsid w:val="00AA3120"/>
    <w:rsid w:val="00AD3291"/>
    <w:rsid w:val="00AD3AD6"/>
    <w:rsid w:val="00AD54B7"/>
    <w:rsid w:val="00AD7333"/>
    <w:rsid w:val="00AF01AC"/>
    <w:rsid w:val="00B02AA1"/>
    <w:rsid w:val="00B30E14"/>
    <w:rsid w:val="00B33D39"/>
    <w:rsid w:val="00B75100"/>
    <w:rsid w:val="00B91272"/>
    <w:rsid w:val="00BA00E7"/>
    <w:rsid w:val="00BA08F9"/>
    <w:rsid w:val="00BD3D20"/>
    <w:rsid w:val="00C059C7"/>
    <w:rsid w:val="00C13A9F"/>
    <w:rsid w:val="00C13B6B"/>
    <w:rsid w:val="00C17BD8"/>
    <w:rsid w:val="00C20A80"/>
    <w:rsid w:val="00C22F3B"/>
    <w:rsid w:val="00C24CE1"/>
    <w:rsid w:val="00C45F83"/>
    <w:rsid w:val="00C52264"/>
    <w:rsid w:val="00C54AF7"/>
    <w:rsid w:val="00C72C1C"/>
    <w:rsid w:val="00C761E1"/>
    <w:rsid w:val="00C818FE"/>
    <w:rsid w:val="00C81F3C"/>
    <w:rsid w:val="00C869FC"/>
    <w:rsid w:val="00C95828"/>
    <w:rsid w:val="00C961B5"/>
    <w:rsid w:val="00C971EC"/>
    <w:rsid w:val="00CA134C"/>
    <w:rsid w:val="00CB2BE2"/>
    <w:rsid w:val="00CC70C1"/>
    <w:rsid w:val="00CD2763"/>
    <w:rsid w:val="00CD3998"/>
    <w:rsid w:val="00CE0CAA"/>
    <w:rsid w:val="00CF7359"/>
    <w:rsid w:val="00D0049B"/>
    <w:rsid w:val="00D10E1E"/>
    <w:rsid w:val="00D11CAA"/>
    <w:rsid w:val="00D26C29"/>
    <w:rsid w:val="00D448BE"/>
    <w:rsid w:val="00D45115"/>
    <w:rsid w:val="00D4566E"/>
    <w:rsid w:val="00D82C43"/>
    <w:rsid w:val="00DA390E"/>
    <w:rsid w:val="00DA478C"/>
    <w:rsid w:val="00DA5338"/>
    <w:rsid w:val="00DA7865"/>
    <w:rsid w:val="00DC2BF3"/>
    <w:rsid w:val="00DE7A26"/>
    <w:rsid w:val="00E15F6E"/>
    <w:rsid w:val="00E17061"/>
    <w:rsid w:val="00E20389"/>
    <w:rsid w:val="00E36D65"/>
    <w:rsid w:val="00E5539D"/>
    <w:rsid w:val="00E973A8"/>
    <w:rsid w:val="00ED2E9F"/>
    <w:rsid w:val="00EE3CE2"/>
    <w:rsid w:val="00F04123"/>
    <w:rsid w:val="00F147FB"/>
    <w:rsid w:val="00F22439"/>
    <w:rsid w:val="00F33C40"/>
    <w:rsid w:val="00F40432"/>
    <w:rsid w:val="00F41208"/>
    <w:rsid w:val="00F56481"/>
    <w:rsid w:val="00F85F77"/>
    <w:rsid w:val="00FA078B"/>
    <w:rsid w:val="00FA3398"/>
    <w:rsid w:val="00FB6244"/>
    <w:rsid w:val="00FC64DB"/>
    <w:rsid w:val="00FD6BC7"/>
    <w:rsid w:val="00FE3A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D82C43"/>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cs="Tahoma" w:hAnsi="Tahoma" w:ascii="Tahoma"/>
      <w:sz w:val="16"/>
      <w:szCs w:val="16"/>
    </w:rPr>
  </w:style>
  <w:style w:styleId="Tekstrezerviranogmjesta" w:type="character">
    <w:name w:val="Placeholder Text"/>
    <w:basedOn w:val="Zadanifontodlomka"/>
    <w:uiPriority w:val="99"/>
    <w:semiHidden/>
    <w:rsid w:val="004D1D0D"/>
    <w:rPr>
      <w:color w:val="808080"/>
      <w:bdr w:space="0" w:sz="0" w:color="auto" w:val="none"/>
      <w:shd w:fill="auto" w:color="auto" w:val="clear"/>
    </w:rPr>
  </w:style>
  <w:style w:customStyle="true" w:styleId="eSPISCCParagraphDefaultFont" w:type="character">
    <w:name w:val="eSPIS_CC_Paragraph Default Font"/>
    <w:basedOn w:val="Zadanifontodlomka"/>
    <w:rsid w:val="004D1D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1D0D"/>
    <w:rPr>
      <w:bdr w:space="0" w:sz="0" w:color="auto" w:val="none"/>
      <w:shd w:fill="FFFFCC" w:color="auto" w:val="clear"/>
      <w:lang w:val="hr-HR"/>
    </w:rPr>
  </w:style>
  <w:style w:customStyle="true" w:styleId="PozadinaSvijetloCrvena" w:type="character">
    <w:name w:val="Pozadina_SvijetloCrvena"/>
    <w:basedOn w:val="eSPISCCParagraphDefaultFont"/>
    <w:rsid w:val="004D1D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1D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D82C43"/>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ascii="Tahoma" w:cs="Tahoma" w:hAnsi="Tahoma"/>
      <w:sz w:val="16"/>
      <w:szCs w:val="16"/>
    </w:rPr>
  </w:style>
  <w:style w:styleId="Tekstrezerviranogmjesta" w:type="character">
    <w:name w:val="Placeholder Text"/>
    <w:basedOn w:val="Zadanifontodlomka"/>
    <w:uiPriority w:val="99"/>
    <w:semiHidden/>
    <w:rsid w:val="004D1D0D"/>
    <w:rPr>
      <w:color w:val="808080"/>
      <w:bdr w:color="auto" w:space="0" w:sz="0" w:val="none"/>
      <w:shd w:color="auto" w:fill="auto" w:val="clear"/>
    </w:rPr>
  </w:style>
  <w:style w:customStyle="1" w:styleId="eSPISCCParagraphDefaultFont" w:type="character">
    <w:name w:val="eSPIS_CC_Paragraph Default Font"/>
    <w:basedOn w:val="Zadanifontodlomka"/>
    <w:rsid w:val="004D1D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1D0D"/>
    <w:rPr>
      <w:bdr w:color="auto" w:space="0" w:sz="0" w:val="none"/>
      <w:shd w:color="auto" w:fill="FFFFCC" w:val="clear"/>
      <w:lang w:val="hr-HR"/>
    </w:rPr>
  </w:style>
  <w:style w:customStyle="1" w:styleId="PozadinaSvijetloCrvena" w:type="character">
    <w:name w:val="Pozadina_SvijetloCrvena"/>
    <w:basedOn w:val="eSPISCCParagraphDefaultFont"/>
    <w:rsid w:val="004D1D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1D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2725</izvorni_sadrzaj>
    <derivirana_varijabla naziv="DomainObject.Predmet.Broj_1">2725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St-2725/2016</izvorni_sadrzaj>
    <derivirana_varijabla naziv="DomainObject.Predmet.OznakaBroj_1">St-2725/2016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PRODEO DFM d.o.o.</izvorni_sadrzaj>
    <derivirana_varijabla naziv="DomainObject.Predmet.ProtustrankaFormated_1">  PRODEO DFM d.o.o.</derivirana_varijabla>
  </DomainObject.Predmet.ProtustrankaFormated>
  <DomainObject.Predmet.ProtustrankaFormatedOIB>
    <izvorni_sadrzaj>  PRODEO DFM d.o.o., OIB 22574167827</izvorni_sadrzaj>
    <derivirana_varijabla naziv="DomainObject.Predmet.ProtustrankaFormatedOIB_1">  PRODEO DFM d.o.o., OIB 22574167827</derivirana_varijabla>
  </DomainObject.Predmet.ProtustrankaFormatedOIB>
  <DomainObject.Predmet.ProtustrankaFormatedWithAdress>
    <izvorni_sadrzaj> PRODEO DFM d.o.o., Heinzelova 33/a, 10000 Zagreb</izvorni_sadrzaj>
    <derivirana_varijabla naziv="DomainObject.Predmet.ProtustrankaFormatedWithAdress_1"> PRODEO DFM d.o.o., Heinzelova 33/a, 10000 Zagreb</derivirana_varijabla>
  </DomainObject.Predmet.ProtustrankaFormatedWithAdress>
  <DomainObject.Predmet.ProtustrankaFormatedWithAdressOIB>
    <izvorni_sadrzaj> PRODEO DFM d.o.o., OIB 22574167827, Heinzelova 33/a, 10000 Zagreb</izvorni_sadrzaj>
    <derivirana_varijabla naziv="DomainObject.Predmet.ProtustrankaFormatedWithAdressOIB_1"> PRODEO DFM d.o.o., OIB 22574167827, Heinzelova 33/a, 10000 Zagreb</derivirana_varijabla>
  </DomainObject.Predmet.ProtustrankaFormatedWithAdressOIB>
  <DomainObject.Predmet.ProtustrankaWithAdress>
    <izvorni_sadrzaj>PRODEO DFM d.o.o. Heinzelova 33/a, 10000 Zagreb</izvorni_sadrzaj>
    <derivirana_varijabla naziv="DomainObject.Predmet.ProtustrankaWithAdress_1">PRODEO DFM d.o.o. Heinzelova 33/a, 10000 Zagreb</derivirana_varijabla>
  </DomainObject.Predmet.ProtustrankaWithAdress>
  <DomainObject.Predmet.ProtustrankaWithAdressOIB>
    <izvorni_sadrzaj>PRODEO DFM d.o.o., OIB 22574167827, Heinzelova 33/a, 10000 Zagreb</izvorni_sadrzaj>
    <derivirana_varijabla naziv="DomainObject.Predmet.ProtustrankaWithAdressOIB_1">PRODEO DFM d.o.o., OIB 22574167827, Heinzelova 33/a, 10000 Zagreb</derivirana_varijabla>
  </DomainObject.Predmet.ProtustrankaWithAdressOIB>
  <DomainObject.Predmet.ProtustrankaNazivFormated>
    <izvorni_sadrzaj>PRODEO DFM d.o.o.</izvorni_sadrzaj>
    <derivirana_varijabla naziv="DomainObject.Predmet.ProtustrankaNazivFormated_1">PRODEO DFM d.o.o.</derivirana_varijabla>
  </DomainObject.Predmet.ProtustrankaNazivFormated>
  <DomainObject.Predmet.ProtustrankaNazivFormatedOIB>
    <izvorni_sadrzaj>PRODEO DFM d.o.o., OIB 22574167827</izvorni_sadrzaj>
    <derivirana_varijabla naziv="DomainObject.Predmet.ProtustrankaNazivFormatedOIB_1">PRODEO DFM d.o.o., OIB 22574167827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Omer Ćorić; Krešimir Šrbec; Omer Ćorić; Krešimir Šrbec</izvorni_sadrzaj>
    <derivirana_varijabla naziv="DomainObject.Predmet.StrankaFormated_1">  Omer Ćorić; Krešimir Šrbec; Omer Ćorić; Krešimir Šrbec</derivirana_varijabla>
  </DomainObject.Predmet.StrankaFormated>
  <DomainObject.Predmet.StrankaFormatedOIB>
    <izvorni_sadrzaj>  Omer Ćorić, OIB 98252096467; Krešimir Šrbec, OIB 74995092623; Omer Ćorić, OIB 98252096467; Krešimir Šrbec, OIB 74995092623</izvorni_sadrzaj>
    <derivirana_varijabla naziv="DomainObject.Predmet.StrankaFormatedOIB_1">  Omer Ćorić, OIB 98252096467; Krešimir Šrbec, OIB 74995092623; Omer Ćorić, OIB 98252096467; Krešimir Šrbec, OIB 74995092623</derivirana_varijabla>
  </DomainObject.Predmet.StrankaFormatedOIB>
  <DomainObject.Predmet.StrankaFormatedWithAdress>
    <izvorni_sadrzaj> Omer Ćorić, Kanalski Put 58, 10000 Zagreb; Krešimir Šrbec, Antuna Kuša 32, 10295 Hruševec Kupljenski; Omer Ćorić, Kanalski Put 58, 10000 Zagreb; Krešimir Šrbec, Antuna Kuša 32, 10295 Hruševec Kupljenski</izvorni_sadrzaj>
    <derivirana_varijabla naziv="DomainObject.Predmet.StrankaFormatedWithAdress_1"> Omer Ćorić, Kanalski Put 58, 10000 Zagreb; Krešimir Šrbec, Antuna Kuša 32, 10295 Hruševec Kupljenski; Omer Ćorić, Kanalski Put 58, 10000 Zagreb; Krešimir Šrbec, Antuna Kuša 32, 10295 Hruševec Kupljenski</derivirana_varijabla>
  </DomainObject.Predmet.StrankaFormatedWithAdress>
  <DomainObject.Predmet.StrankaFormatedWithAdressOIB>
    <izvorni_sadrzaj> Omer Ćorić, OIB 98252096467, Kanalski Put 58, 10000 Zagreb; Krešimir Šrbec, OIB 74995092623, Antuna Kuša 32, 10295 Hruševec Kupljenski; Omer Ćorić, OIB 98252096467, Kanalski Put 58, 10000 Zagreb; Krešimir Šrbec, OIB 74995092623, Antuna Kuša 32, 10295 Hruševec Kupljenski</izvorni_sadrzaj>
    <derivirana_varijabla naziv="DomainObject.Predmet.StrankaFormatedWithAdressOIB_1"> Omer Ćorić, OIB 98252096467, Kanalski Put 58, 10000 Zagreb; Krešimir Šrbec, OIB 74995092623, Antuna Kuša 32, 10295 Hruševec Kupljenski; Omer Ćorić, OIB 98252096467, Kanalski Put 58, 10000 Zagreb; Krešimir Šrbec, OIB 74995092623, Antuna Kuša 32, 10295 Hruševec Kupljenski</derivirana_varijabla>
  </DomainObject.Predmet.StrankaFormatedWithAdressOIB>
  <DomainObject.Predmet.StrankaWithAdress>
    <izvorni_sadrzaj>Omer Ćorić Kanalski Put 58,10000 Zagreb,Krešimir Šrbec Antuna Kuša 32,10295 Hruševec Kupljenski,Omer Ćorić Kanalski Put 58,10000 Zagreb,Krešimir Šrbec Antuna Kuša 32,10295 Hruševec Kupljenski</izvorni_sadrzaj>
    <derivirana_varijabla naziv="DomainObject.Predmet.StrankaWithAdress_1">Omer Ćorić Kanalski Put 58,10000 Zagreb,Krešimir Šrbec Antuna Kuša 32,10295 Hruševec Kupljenski,Omer Ćorić Kanalski Put 58,10000 Zagreb,Krešimir Šrbec Antuna Kuša 32,10295 Hruševec Kupljenski</derivirana_varijabla>
  </DomainObject.Predmet.StrankaWithAdress>
  <DomainObject.Predmet.StrankaWithAdressOIB>
    <izvorni_sadrzaj>Omer Ćorić, OIB 98252096467, Kanalski Put 58,10000 Zagreb,Krešimir Šrbec, OIB 74995092623, Antuna Kuša 32,10295 Hruševec Kupljenski,Omer Ćorić, OIB 98252096467, Kanalski Put 58,10000 Zagreb,Krešimir Šrbec, OIB 74995092623, Antuna Kuša 32,10295 Hruševec Kupljenski</izvorni_sadrzaj>
    <derivirana_varijabla naziv="DomainObject.Predmet.StrankaWithAdressOIB_1">Omer Ćorić, OIB 98252096467, Kanalski Put 58,10000 Zagreb,Krešimir Šrbec, OIB 74995092623, Antuna Kuša 32,10295 Hruševec Kupljenski,Omer Ćorić, OIB 98252096467, Kanalski Put 58,10000 Zagreb,Krešimir Šrbec, OIB 74995092623, Antuna Kuša 32,10295 Hruševec Kupljenski</derivirana_varijabla>
  </DomainObject.Predmet.StrankaWithAdressOIB>
  <DomainObject.Predmet.StrankaNazivFormated>
    <izvorni_sadrzaj>Omer Ćorić,Krešimir Šrbec,Omer Ćorić,Krešimir Šrbec</izvorni_sadrzaj>
    <derivirana_varijabla naziv="DomainObject.Predmet.StrankaNazivFormated_1">Omer Ćorić,Krešimir Šrbec,Omer Ćorić,Krešimir Šrbec</derivirana_varijabla>
  </DomainObject.Predmet.StrankaNazivFormated>
  <DomainObject.Predmet.StrankaNazivFormatedOIB>
    <izvorni_sadrzaj>Omer Ćorić, OIB 98252096467,Krešimir Šrbec, OIB 74995092623,Omer Ćorić, OIB 98252096467,Krešimir Šrbec, OIB 74995092623</izvorni_sadrzaj>
    <derivirana_varijabla naziv="DomainObject.Predmet.StrankaNazivFormatedOIB_1">Omer Ćorić, OIB 98252096467,Krešimir Šrbec, OIB 74995092623,Omer Ćorić, OIB 98252096467,Krešimir Šrbec, OIB 74995092623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Omer Ćorić</item>
      <item>Krešimir Šrbec</item>
      <item>Omer Ćorić</item>
      <item>Krešimir Šrbec</item>
    </izvorni_sadrzaj>
    <derivirana_varijabla naziv="DomainObject.Predmet.StrankaListFormated_1">
      <item>Omer Ćorić</item>
      <item>Krešimir Šrbec</item>
      <item>Omer Ćorić</item>
      <item>Krešimir Šrbec</item>
    </derivirana_varijabla>
  </DomainObject.Predmet.StrankaListFormated>
  <DomainObject.Predmet.StrankaListFormatedOIB>
    <izvorni_sadrzaj>
      <item>Omer Ćorić, OIB 98252096467</item>
      <item>Krešimir Šrbec, OIB 74995092623</item>
      <item>Omer Ćorić, OIB 98252096467</item>
      <item>Krešimir Šrbec, OIB 74995092623</item>
    </izvorni_sadrzaj>
    <derivirana_varijabla naziv="DomainObject.Predmet.StrankaListFormatedOIB_1">
      <item>Omer Ćorić, OIB 98252096467</item>
      <item>Krešimir Šrbec, OIB 74995092623</item>
      <item>Omer Ćorić, OIB 98252096467</item>
      <item>Krešimir Šrbec, OIB 74995092623</item>
    </derivirana_varijabla>
  </DomainObject.Predmet.StrankaListFormatedOIB>
  <DomainObject.Predmet.StrankaListFormatedWithAdress>
    <izvorni_sadrzaj>
      <item>Omer Ćorić, Kanalski Put 58, 10000 Zagreb</item>
      <item>Krešimir Šrbec, Antuna Kuša 32, 10295 Hruševec Kupljenski</item>
      <item>Omer Ćorić, Kanalski Put 58, 10000 Zagreb</item>
      <item>Krešimir Šrbec, Antuna Kuša 32, 10295 Hruševec Kupljenski</item>
    </izvorni_sadrzaj>
    <derivirana_varijabla naziv="DomainObject.Predmet.StrankaListFormatedWithAdress_1">
      <item>Omer Ćorić, Kanalski Put 58, 10000 Zagreb</item>
      <item>Krešimir Šrbec, Antuna Kuša 32, 10295 Hruševec Kupljenski</item>
      <item>Omer Ćorić, Kanalski Put 58, 10000 Zagreb</item>
      <item>Krešimir Šrbec, Antuna Kuša 32, 10295 Hruševec Kupljenski</item>
    </derivirana_varijabla>
  </DomainObject.Predmet.StrankaListFormatedWithAdress>
  <DomainObject.Predmet.StrankaListFormatedWithAdressOIB>
    <izvorni_sadrzaj>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izvorni_sadrzaj>
    <derivirana_varijabla naziv="DomainObject.Predmet.StrankaListFormatedWithAdressOIB_1">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derivirana_varijabla>
  </DomainObject.Predmet.StrankaListFormatedWithAdressOIB>
  <DomainObject.Predmet.StrankaListNazivFormated>
    <izvorni_sadrzaj>
      <item>Omer Ćorić</item>
      <item>Krešimir Šrbec</item>
      <item>Omer Ćorić</item>
      <item>Krešimir Šrbec</item>
    </izvorni_sadrzaj>
    <derivirana_varijabla naziv="DomainObject.Predmet.StrankaListNazivFormated_1">
      <item>Omer Ćorić</item>
      <item>Krešimir Šrbec</item>
      <item>Omer Ćorić</item>
      <item>Krešimir Šrbec</item>
    </derivirana_varijabla>
  </DomainObject.Predmet.StrankaListNazivFormated>
  <DomainObject.Predmet.StrankaListNazivFormatedOIB>
    <izvorni_sadrzaj>
      <item>Omer Ćorić, OIB 98252096467</item>
      <item>Krešimir Šrbec, OIB 74995092623</item>
      <item>Omer Ćorić, OIB 98252096467</item>
      <item>Krešimir Šrbec, OIB 74995092623</item>
    </izvorni_sadrzaj>
    <derivirana_varijabla naziv="DomainObject.Predmet.StrankaListNazivFormatedOIB_1">
      <item>Omer Ćorić, OIB 98252096467</item>
      <item>Krešimir Šrbec, OIB 74995092623</item>
      <item>Omer Ćorić, OIB 98252096467</item>
      <item>Krešimir Šrbec, OIB 74995092623</item>
    </derivirana_varijabla>
  </DomainObject.Predmet.StrankaListNazivFormatedOIB>
  <DomainObject.Predmet.ProtuStrankaListFormated>
    <izvorni_sadrzaj>
      <item>PRODEO DFM d.o.o.</item>
    </izvorni_sadrzaj>
    <derivirana_varijabla naziv="DomainObject.Predmet.ProtuStrankaListFormated_1">
      <item>PRODEO DFM d.o.o.</item>
    </derivirana_varijabla>
  </DomainObject.Predmet.ProtuStrankaListFormated>
  <DomainObject.Predmet.ProtuStrankaListFormatedOIB>
    <izvorni_sadrzaj>
      <item>PRODEO DFM d.o.o., OIB 22574167827</item>
    </izvorni_sadrzaj>
    <derivirana_varijabla naziv="DomainObject.Predmet.ProtuStrankaListFormatedOIB_1">
      <item>PRODEO DFM d.o.o., OIB 22574167827</item>
    </derivirana_varijabla>
  </DomainObject.Predmet.ProtuStrankaListFormatedOIB>
  <DomainObject.Predmet.ProtuStrankaListFormatedWithAdress>
    <izvorni_sadrzaj>
      <item>PRODEO DFM d.o.o., Heinzelova 33/a, 10000 Zagreb</item>
    </izvorni_sadrzaj>
    <derivirana_varijabla naziv="DomainObject.Predmet.ProtuStrankaListFormatedWithAdress_1">
      <item>PRODEO DFM d.o.o., Heinzelova 33/a, 10000 Zagreb</item>
    </derivirana_varijabla>
  </DomainObject.Predmet.ProtuStrankaListFormatedWithAdress>
  <DomainObject.Predmet.ProtuStrankaListFormatedWithAdressOIB>
    <izvorni_sadrzaj>
      <item>PRODEO DFM d.o.o., OIB 22574167827, Heinzelova 33/a, 10000 Zagreb</item>
    </izvorni_sadrzaj>
    <derivirana_varijabla naziv="DomainObject.Predmet.ProtuStrankaListFormatedWithAdressOIB_1">
      <item>PRODEO DFM d.o.o., OIB 22574167827, Heinzelova 33/a, 10000 Zagreb</item>
    </derivirana_varijabla>
  </DomainObject.Predmet.ProtuStrankaListFormatedWithAdressOIB>
  <DomainObject.Predmet.ProtuStrankaListNazivFormated>
    <izvorni_sadrzaj>
      <item>PRODEO DFM d.o.o.</item>
    </izvorni_sadrzaj>
    <derivirana_varijabla naziv="DomainObject.Predmet.ProtuStrankaListNazivFormated_1">
      <item>PRODEO DFM d.o.o.</item>
    </derivirana_varijabla>
  </DomainObject.Predmet.ProtuStrankaListNazivFormated>
  <DomainObject.Predmet.ProtuStrankaListNazivFormatedOIB>
    <izvorni_sadrzaj>
      <item>PRODEO DFM d.o.o., OIB 22574167827</item>
    </izvorni_sadrzaj>
    <derivirana_varijabla naziv="DomainObject.Predmet.ProtuStrankaListNazivFormatedOIB_1">
      <item>PRODEO DFM d.o.o., OIB 22574167827</item>
    </derivirana_varijabla>
  </DomainObject.Predmet.ProtuStrankaListNazivFormatedOIB>
  <DomainObject.Predmet.OstaliListFormated>
    <izvorni_sadrzaj>
      <item>Bernarda Vicković-Samardžija</item>
      <item>Bernarda Vicković-Samardžija</item>
      <item>Vidonija Miletić Plukavec</item>
    </izvorni_sadrzaj>
    <derivirana_varijabla naziv="DomainObject.Predmet.OstaliListFormated_1">
      <item>Bernarda Vicković-Samardžija</item>
      <item>Bernarda Vicković-Samardžija</item>
      <item>Vidonija Miletić Plukavec</item>
    </derivirana_varijabla>
  </DomainObject.Predmet.OstaliListFormated>
  <DomainObject.Predmet.OstaliListFormatedOIB>
    <izvorni_sadrzaj>
      <item>Bernarda Vicković-Samardžija, OIB 94080900961</item>
      <item>Bernarda Vicković-Samardžija, OIB 94080900961</item>
      <item>Vidonija Miletić Plukavec, OIB 05863527189</item>
    </izvorni_sadrzaj>
    <derivirana_varijabla naziv="DomainObject.Predmet.OstaliListFormatedOIB_1">
      <item>Bernarda Vicković-Samardžija, OIB 94080900961</item>
      <item>Bernarda Vicković-Samardžija, OIB 94080900961</item>
      <item>Vidonija Miletić Plukavec, OIB 05863527189</item>
    </derivirana_varijabla>
  </DomainObject.Predmet.OstaliListFormatedOIB>
  <DomainObject.Predmet.OstaliListFormatedWithAdress>
    <izvorni_sadrzaj>
      <item>Bernarda Vicković-Samardžija, Ulica Vebera Tkalčevića 29, 10000 Zagreb</item>
      <item>Bernarda Vicković-Samardžija, Ulica Vebera Tkalčevića 44, 10000 Zagreb</item>
      <item>Vidonija Miletić Plukavec, Pirovec Gornji 24, 10000 Zagreb</item>
    </izvorni_sadrzaj>
    <derivirana_varijabla naziv="DomainObject.Predmet.OstaliListFormatedWithAdress_1">
      <item>Bernarda Vicković-Samardžija, Ulica Vebera Tkalčevića 29, 10000 Zagreb</item>
      <item>Bernarda Vicković-Samardžija, Ulica Vebera Tkalčevića 44, 10000 Zagreb</item>
      <item>Vidonija Miletić Plukavec, Pirovec Gornji 24, 10000 Zagreb</item>
    </derivirana_varijabla>
  </DomainObject.Predmet.OstaliListFormatedWithAdress>
  <DomainObject.Predmet.OstaliListFormatedWithAdressOIB>
    <izvorni_sadrzaj>
      <item>Bernarda Vicković-Samardžija, OIB 94080900961, Ulica Vebera Tkalčevića 29, 10000 Zagreb</item>
      <item>Bernarda Vicković-Samardžija, OIB 94080900961, Ulica Vebera Tkalčevića 44, 10000 Zagreb</item>
      <item>Vidonija Miletić Plukavec, OIB 05863527189, Pirovec Gornji 24, 10000 Zagreb</item>
    </izvorni_sadrzaj>
    <derivirana_varijabla naziv="DomainObject.Predmet.OstaliListFormatedWithAdressOIB_1">
      <item>Bernarda Vicković-Samardžija, OIB 94080900961, Ulica Vebera Tkalčevića 29, 10000 Zagreb</item>
      <item>Bernarda Vicković-Samardžija, OIB 94080900961, Ulica Vebera Tkalčevića 44, 10000 Zagreb</item>
      <item>Vidonija Miletić Plukavec, OIB 05863527189, Pirovec Gornji 24, 10000 Zagreb</item>
    </derivirana_varijabla>
  </DomainObject.Predmet.OstaliListFormatedWithAdressOIB>
  <DomainObject.Predmet.OstaliListNazivFormated>
    <izvorni_sadrzaj>
      <item>Bernarda Vicković-Samardžija</item>
      <item>Bernarda Vicković-Samardžija</item>
      <item>Vidonija Miletić Plukavec</item>
    </izvorni_sadrzaj>
    <derivirana_varijabla naziv="DomainObject.Predmet.OstaliListNazivFormated_1">
      <item>Bernarda Vicković-Samardžija</item>
      <item>Bernarda Vicković-Samardžija</item>
      <item>Vidonija Miletić Plukavec</item>
    </derivirana_varijabla>
  </DomainObject.Predmet.OstaliListNazivFormated>
  <DomainObject.Predmet.OstaliListNazivFormatedOIB>
    <izvorni_sadrzaj>
      <item>Bernarda Vicković-Samardžija, OIB 94080900961</item>
      <item>Bernarda Vicković-Samardžija, OIB 94080900961</item>
      <item>Vidonija Miletić Plukavec, OIB 05863527189</item>
    </izvorni_sadrzaj>
    <derivirana_varijabla naziv="DomainObject.Predmet.OstaliListNazivFormatedOIB_1">
      <item>Bernarda Vicković-Samardžija, OIB 94080900961</item>
      <item>Bernarda Vicković-Samardžija, OIB 94080900961</item>
      <item>Vidonija Miletić Plukavec, OIB 05863527189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Omer Ćorić i dr.</izvorni_sadrzaj>
    <derivirana_varijabla naziv="DomainObject.Predmet.StrankaIDrugi_1">Omer Ćorić i dr.</derivirana_varijabla>
  </DomainObject.Predmet.StrankaIDrugi>
  <DomainObject.Predmet.ProtustrankaIDrugi>
    <izvorni_sadrzaj>PRODEO DFM d.o.o.</izvorni_sadrzaj>
    <derivirana_varijabla naziv="DomainObject.Predmet.ProtustrankaIDrugi_1">PRODEO DFM d.o.o.</derivirana_varijabla>
  </DomainObject.Predmet.ProtustrankaIDrugi>
  <DomainObject.Predmet.StrankaIDrugiAdressOIB>
    <izvorni_sadrzaj>Omer Ćorić, OIB 98252096467, Kanalski Put 58, 10000 Zagreb i dr.</izvorni_sadrzaj>
    <derivirana_varijabla naziv="DomainObject.Predmet.StrankaIDrugiAdressOIB_1">Omer Ćorić, OIB 98252096467, Kanalski Put 58, 10000 Zagreb i dr.</derivirana_varijabla>
  </DomainObject.Predmet.StrankaIDrugiAdressOIB>
  <DomainObject.Predmet.ProtustrankaIDrugiAdressOIB>
    <izvorni_sadrzaj>PRODEO DFM d.o.o., OIB 22574167827, Heinzelova 33/a, 10000 Zagreb</izvorni_sadrzaj>
    <derivirana_varijabla naziv="DomainObject.Predmet.ProtustrankaIDrugiAdressOIB_1">PRODEO DFM d.o.o., OIB 22574167827, Heinzelova 33/a,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Omer Ćorić</item>
      <item>PRODEO DFM d.o.o.</item>
      <item>Krešimir Šrbec</item>
      <item>Bernarda Vicković-Samardžija</item>
      <item>Omer Ćorić</item>
      <item>Bernarda Vicković-Samardžija</item>
      <item>Krešimir Šrbec</item>
      <item>Vidonija Miletić Plukavec</item>
    </izvorni_sadrzaj>
    <derivirana_varijabla naziv="DomainObject.Predmet.SudioniciListNaziv_1">
      <item>Omer Ćorić</item>
      <item>PRODEO DFM d.o.o.</item>
      <item>Krešimir Šrbec</item>
      <item>Bernarda Vicković-Samardžija</item>
      <item>Omer Ćorić</item>
      <item>Bernarda Vicković-Samardžija</item>
      <item>Krešimir Šrbec</item>
      <item>Vidonija Miletić Plukavec</item>
    </derivirana_varijabla>
  </DomainObject.Predmet.SudioniciListNaziv>
  <DomainObject.Predmet.SudioniciListAdressOIB>
    <izvorni_sadrzaj>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izvorni_sadrzaj>
    <derivirana_varijabla naziv="DomainObject.Predmet.SudioniciListAdressOIB_1">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98252096467</item>
      <item>, OIB 22574167827</item>
      <item>, OIB 74995092623</item>
      <item>, OIB 94080900961</item>
      <item>, OIB 98252096467</item>
      <item>, OIB 94080900961</item>
      <item>, OIB 74995092623</item>
      <item>, OIB 05863527189</item>
    </izvorni_sadrzaj>
    <derivirana_varijabla naziv="DomainObject.Predmet.SudioniciListNazivOIB_1">
      <item>, OIB 98252096467</item>
      <item>, OIB 22574167827</item>
      <item>, OIB 74995092623</item>
      <item>, OIB 94080900961</item>
      <item>, OIB 98252096467</item>
      <item>, OIB 94080900961</item>
      <item>, OIB 74995092623</item>
      <item>, OIB 05863527189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407</properties:Words>
  <properties:Characters>2008</properties:Characters>
  <properties:Lines>69</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2018-04-18T09:42:00Z</dcterms:created>
  <dc:creator>RH-TDU</dc:creator>
  <cp:lastModifiedBy>Valentina Delač</cp:lastModifiedBy>
  <cp:lastPrinted>2018-04-18T09:43:00Z</cp:lastPrinted>
  <dcterms:modified xmlns:xsi="http://www.w3.org/2001/XMLSchema-instance" xsi:type="dcterms:W3CDTF">2018-04-18T09:44:00Z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(Prodeo DFM  Rj završna dioba - završno ročište - Novo.docx)</vt:lpwstr>
  </prop:property>
  <prop:property name="CC_coloring" pid="4" fmtid="{D5CDD505-2E9C-101B-9397-08002B2CF9AE}">
    <vt:bool>false</vt:bool>
  </prop:property>
  <prop:property name="BrojStranica" pid="5" fmtid="{D5CDD505-2E9C-101B-9397-08002B2CF9AE}">
    <vt:i4>2</vt:i4>
  </prop:property>
</prop:Properties>
</file>