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12036" w14:paraId="bb12036" w:rsidRDefault="00AC1DB4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491178">
        <w:t>513/16-18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</w:t>
      </w:r>
      <w:r w:rsidR="00491178">
        <w:t>dužnikom CRNI LEPTIR j.d.o.o. za ugostiteljstvo i trgovinu, Osijek, Vij. Ivana Meštrovića 1, MBS: 030131303, OIB: 71564219920</w:t>
      </w:r>
      <w:r w:rsidRPr="005F32B9">
        <w:t xml:space="preserve">, </w:t>
      </w:r>
      <w:r w:rsidR="008D6901" w:rsidRPr="005D1548">
        <w:t>dana</w:t>
      </w:r>
      <w:r w:rsidR="00E15FED">
        <w:t xml:space="preserve"> </w:t>
      </w:r>
      <w:r w:rsidR="00491178">
        <w:t>21. studenog</w:t>
      </w:r>
      <w:r w:rsidR="008D6901">
        <w:t xml:space="preserve">  </w:t>
      </w:r>
      <w:r w:rsidR="008D6901" w:rsidRPr="005D1548">
        <w:t xml:space="preserve">2016.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E15FED" w:rsidR="009A6857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491178">
        <w:t>mr. Ivici Magiću dipl. oec., Zagrebačka 167, Dugo Selo, OIB 59894340859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491178">
        <w:t>CRNI LEPTIR j.d.o.o. za ugostiteljstvo i trgovinu, Osijek, Vij. Ivana Meštrovića 1, MBS: 030131303, OIB: 71564219920</w:t>
      </w:r>
      <w:r w:rsidR="00F20170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</w:t>
      </w:r>
      <w:r w:rsidR="00E15FED">
        <w:t xml:space="preserve">ro račun stečajnog upravitelja </w:t>
      </w:r>
      <w:r w:rsidR="00491178">
        <w:t>Ivice Magića iz Dugog Sela</w:t>
      </w:r>
      <w:r w:rsidR="00AC1DB4">
        <w:t>, IBAN</w:t>
      </w:r>
      <w:r w:rsidR="00747DCE">
        <w:t xml:space="preserve">: </w:t>
      </w:r>
      <w:r w:rsidR="00E15FED">
        <w:t>HR</w:t>
      </w:r>
      <w:r w:rsidR="004F6873">
        <w:t>9523600003110269031</w:t>
      </w:r>
      <w:r w:rsidR="00747DCE">
        <w:t xml:space="preserve">, sa kontovnika </w:t>
      </w:r>
      <w:r w:rsidR="009C03D6">
        <w:t>8500</w:t>
      </w:r>
      <w:r w:rsidR="00AC1DB4">
        <w:t>,</w:t>
      </w:r>
      <w:r w:rsidR="00747DCE">
        <w:t xml:space="preserve">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AC1DB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4F6873">
        <w:rPr>
          <w:bCs/>
        </w:rPr>
        <w:t>513/16-9</w:t>
      </w:r>
      <w:r>
        <w:rPr>
          <w:bCs/>
        </w:rPr>
        <w:t xml:space="preserve"> od </w:t>
      </w:r>
      <w:r w:rsidR="004F6873">
        <w:rPr>
          <w:bCs/>
        </w:rPr>
        <w:t>22. rujna 2016</w:t>
      </w:r>
      <w:r>
        <w:rPr>
          <w:bCs/>
        </w:rPr>
        <w:t xml:space="preserve">. godine pokrenut je prethodni postupak nad dužnikom </w:t>
      </w:r>
      <w:r w:rsidR="004F6873">
        <w:t>CRNI LEPTIR j.d.o.o. za ugostiteljstvo i trgovinu, Osijek, Vij. Ivana Meštrovića 1, MBS: 030131303, OIB: 71564219920</w:t>
      </w:r>
      <w:r>
        <w:rPr>
          <w:bCs/>
        </w:rPr>
        <w:t xml:space="preserve">. Istim rješenjem imenovan je privremeni stečajni upravitelj </w:t>
      </w:r>
      <w:r w:rsidR="004F6873">
        <w:t>mr. Ivica Magić dipl. oec., Zagrebačka 167, Dugo Selo, OIB 59894340859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860E92" w:rsidP="00916CB5" w:rsidR="00860E92">
      <w:pPr>
        <w:pStyle w:val="Tijeloteksta"/>
        <w:ind w:firstLine="708"/>
        <w:rPr>
          <w:bCs/>
        </w:rPr>
      </w:pPr>
    </w:p>
    <w:p w:rsidRDefault="009C03D6" w:rsidP="00916CB5" w:rsidR="009C03D6">
      <w:pPr>
        <w:pStyle w:val="Tijeloteksta"/>
        <w:ind w:firstLine="708"/>
        <w:rPr>
          <w:bCs/>
        </w:rPr>
      </w:pPr>
    </w:p>
    <w:p w:rsidRDefault="00AC1DB4" w:rsidP="00AC1DB4" w:rsidR="00AC1DB4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AC1DB4" w:rsidP="00AC1DB4" w:rsidR="00AC1DB4">
      <w:pPr>
        <w:jc w:val="right"/>
      </w:pPr>
      <w:r>
        <w:t>13 St-</w:t>
      </w:r>
      <w:r w:rsidR="004F6873">
        <w:t>513/16-18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B03C6B" w:rsidP="004F6873" w:rsidR="00BF1A8F">
      <w:pPr>
        <w:pStyle w:val="Tijeloteksta"/>
        <w:rPr>
          <w:bCs/>
        </w:rPr>
      </w:pPr>
      <w:r>
        <w:rPr>
          <w:bCs/>
        </w:rPr>
        <w:t>postupka nad njegovom imovin</w:t>
      </w:r>
      <w:r w:rsidR="00E15FED">
        <w:rPr>
          <w:bCs/>
        </w:rPr>
        <w:t>om, kao i ispita postoje li kod</w:t>
      </w:r>
      <w:r>
        <w:rPr>
          <w:bCs/>
        </w:rPr>
        <w:t xml:space="preserve"> dužnika razlozi za otvaranje stečajnog postupka. 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Privremeni stečajni upravitelj obavio je sve potrebne radnje, te je sastavio i dostavio svoje pisano izvješće i nazočio ročištu radi izjašnjenja o prijedl</w:t>
      </w:r>
      <w:r w:rsidR="00E15FED">
        <w:rPr>
          <w:bCs/>
        </w:rPr>
        <w:t>ogu i raspravi o pretpostavkama</w:t>
      </w:r>
      <w:r>
        <w:rPr>
          <w:bCs/>
        </w:rPr>
        <w:t xml:space="preserve"> za otvaranje stečajnog postupka održanog dana </w:t>
      </w:r>
      <w:r w:rsidR="004F6873">
        <w:rPr>
          <w:bCs/>
        </w:rPr>
        <w:t>20. listopada 2016</w:t>
      </w:r>
      <w:r>
        <w:rPr>
          <w:bCs/>
        </w:rPr>
        <w:t xml:space="preserve">. godine. </w:t>
      </w:r>
    </w:p>
    <w:p w:rsidRDefault="00BB13AD" w:rsidP="00E15FED" w:rsidR="00BB13AD">
      <w:pPr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E15FED" w:rsidP="00276417" w:rsidR="009A6857">
      <w:pPr>
        <w:pStyle w:val="Tijeloteksta"/>
        <w:jc w:val="center"/>
      </w:pPr>
      <w:r>
        <w:t xml:space="preserve">U Osijeku </w:t>
      </w:r>
      <w:r w:rsidR="004F6873">
        <w:t>21. studenog</w:t>
      </w:r>
      <w:r w:rsidR="009A6857">
        <w:t xml:space="preserve"> 2016.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4C7B60" w:rsidP="009A6857" w:rsidR="009A6857">
      <w:pPr>
        <w:pStyle w:val="Tijeloteksta"/>
        <w:jc w:val="left"/>
      </w:pPr>
      <w:r>
        <w:t>Žana Bem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860E92" w:rsidP="009A6857" w:rsidR="00860E92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4F6873">
        <w:t>18/12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1178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C1DB4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5EF8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5E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E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E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E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E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5E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E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E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E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E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studenog 2016.</izvorni_sadrzaj>
    <derivirana_varijabla naziv="DomainObject.Predmet.DatumRjesavanja_1">18.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St-513/2016</izvorni_sadrzaj>
    <derivirana_varijabla naziv="DomainObject.Predmet.OznakaBroj_1">St-513/2016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CRNI LEPTIR jednostavno društvo s ograničenom odgovornošću za ugostiteljstvo i trgovinu</izvorni_sadrzaj>
    <derivirana_varijabla naziv="DomainObject.Predmet.ProtustrankaFormated_1">  CRNI LEPTIR jednostavno društvo s ograničenom odgovornošću za ugostiteljstvo i trgovinu</derivirana_varijabla>
  </DomainObject.Predmet.ProtustrankaFormated>
  <DomainObject.Predmet.ProtustrankaFormatedOIB>
    <izvorni_sadrzaj>  CRNI LEPTIR jednostavno društvo s ograničenom odgovornošću za ugostiteljstvo i trgovinu, OIB 71564219920</izvorni_sadrzaj>
    <derivirana_varijabla naziv="DomainObject.Predmet.ProtustrankaFormatedOIB_1">  CRNI LEPTIR jednostavno društvo s ograničenom odgovornošću za ugostiteljstvo i trgovinu, OIB 71564219920</derivirana_varijabla>
  </DomainObject.Predmet.ProtustrankaFormatedOIB>
  <DomainObject.Predmet.ProtustrankaFormatedWithAdress>
    <izvorni_sadrzaj> CRNI LEPTIR jednostavno društvo s ograničenom odgovornošću za ugostiteljstvo i trgovinu, Vij.Ivana Meštrovića 1, 31000 Osijek</izvorni_sadrzaj>
    <derivirana_varijabla naziv="DomainObject.Predmet.ProtustrankaFormatedWithAdress_1"> CRNI LEPTIR jednostavno društvo s ograničenom odgovornošću za ugostiteljstvo i trgovinu, Vij.Ivana Meštrovića 1, 31000 Osijek</derivirana_varijabla>
  </DomainObject.Predmet.ProtustrankaFormatedWithAdress>
  <DomainObject.Predmet.ProtustrankaFormatedWithAdressOIB>
    <izvorni_sadrzaj> CRNI LEPTIR jednostavno društvo s ograničenom odgovornošću za ugostiteljstvo i trgovinu, OIB 71564219920, Vij.Ivana Meštrovića 1, 31000 Osijek</izvorni_sadrzaj>
    <derivirana_varijabla naziv="DomainObject.Predmet.ProtustrankaFormatedWithAdressOIB_1"> CRNI LEPTIR jednostavno društvo s ograničenom odgovornošću za ugostiteljstvo i trgovinu, OIB 71564219920, Vij.Ivana Meštrovića 1, 31000 Osijek</derivirana_varijabla>
  </DomainObject.Predmet.ProtustrankaFormatedWithAdressOIB>
  <DomainObject.Predmet.ProtustrankaWithAdress>
    <izvorni_sadrzaj>CRNI LEPTIR jednostavno društvo s ograničenom odgovornošću za ugostiteljstvo i trgovinu Vij.Ivana Meštrovića 1, 31000 Osijek</izvorni_sadrzaj>
    <derivirana_varijabla naziv="DomainObject.Predmet.ProtustrankaWithAdress_1">CRNI LEPTIR jednostavno društvo s ograničenom odgovornošću za ugostiteljstvo i trgovinu Vij.Ivana Meštrovića 1, 31000 Osijek</derivirana_varijabla>
  </DomainObject.Predmet.ProtustrankaWithAdress>
  <DomainObject.Predmet.ProtustrankaWithAdressOIB>
    <izvorni_sadrzaj>CRNI LEPTIR jednostavno društvo s ograničenom odgovornošću za ugostiteljstvo i trgovinu, OIB 71564219920, Vij.Ivana Meštrovića 1, 31000 Osijek</izvorni_sadrzaj>
    <derivirana_varijabla naziv="DomainObject.Predmet.ProtustrankaWithAdressOIB_1">CRNI LEPTIR jednostavno društvo s ograničenom odgovornošću za ugostiteljstvo i trgovinu, OIB 71564219920, Vij.Ivana Meštrovića 1, 31000 Osijek</derivirana_varijabla>
  </DomainObject.Predmet.ProtustrankaWithAdressOIB>
  <DomainObject.Predmet.ProtustrankaNazivFormated>
    <izvorni_sadrzaj>CRNI LEPTIR jednostavno društvo s ograničenom odgovornošću za ugostiteljstvo i trgovinu</izvorni_sadrzaj>
    <derivirana_varijabla naziv="DomainObject.Predmet.ProtustrankaNazivFormated_1">CRNI LEPTIR jednostavno društvo s ograničenom odgovornošću za ugostiteljstvo i trgovinu</derivirana_varijabla>
  </DomainObject.Predmet.ProtustrankaNazivFormated>
  <DomainObject.Predmet.ProtustrankaNazivFormatedOIB>
    <izvorni_sadrzaj>CRNI LEPTIR jednostavno društvo s ograničenom odgovornošću za ugostiteljstvo i trgovinu, OIB 71564219920</izvorni_sadrzaj>
    <derivirana_varijabla naziv="DomainObject.Predmet.ProtustrankaNazivFormatedOIB_1">CRNI LEPTIR jednostavno društvo s ograničenom odgovornošću za ugostiteljstvo i trgovinu, OIB 71564219920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Ivica Magić</izvorni_sadrzaj>
    <derivirana_varijabla naziv="DomainObject.Predmet.StrankaFormated_1">  FINA RC OSIJEK; Ivica Magić</derivirana_varijabla>
  </DomainObject.Predmet.StrankaFormated>
  <DomainObject.Predmet.StrankaFormatedOIB>
    <izvorni_sadrzaj>  FINA RC OSIJEK, OIB 85821130368; Ivica Magić, OIB 59894340859</izvorni_sadrzaj>
    <derivirana_varijabla naziv="DomainObject.Predmet.StrankaFormatedOIB_1">  FINA RC OSIJEK, OIB 85821130368; Ivica Magić, OIB 59894340859</derivirana_varijabla>
  </DomainObject.Predmet.StrankaFormatedOIB>
  <DomainObject.Predmet.StrankaFormatedWithAdress>
    <izvorni_sadrzaj> FINA RC OSIJEK; Ivica Magić, Zagrebačka 167, 10370 Dugo Selo</izvorni_sadrzaj>
    <derivirana_varijabla naziv="DomainObject.Predmet.StrankaFormatedWithAdress_1"> FINA RC OSIJEK; Ivica Magić, Zagrebačka 167, 10370 Dugo Selo</derivirana_varijabla>
  </DomainObject.Predmet.StrankaFormatedWithAdress>
  <DomainObject.Predmet.StrankaFormatedWithAdressOIB>
    <izvorni_sadrzaj> FINA RC OSIJEK, OIB 85821130368; Ivica Magić, OIB 59894340859, Zagrebačka 167, 10370 Dugo Selo</izvorni_sadrzaj>
    <derivirana_varijabla naziv="DomainObject.Predmet.StrankaFormatedWithAdressOIB_1"> FINA RC OSIJEK, OIB 85821130368; Ivica Magić, OIB 59894340859, Zagrebačka 167, 10370 Dugo Selo</derivirana_varijabla>
  </DomainObject.Predmet.StrankaFormatedWithAdressOIB>
  <DomainObject.Predmet.StrankaWithAdress>
    <izvorni_sadrzaj>FINA RC OSIJEK ,Ivica Magić Zagrebačka 167,10370 Dugo Selo</izvorni_sadrzaj>
    <derivirana_varijabla naziv="DomainObject.Predmet.StrankaWithAdress_1">FINA RC OSIJEK ,Ivica Magić Zagrebačka 167,10370 Dugo Selo</derivirana_varijabla>
  </DomainObject.Predmet.StrankaWithAdress>
  <DomainObject.Predmet.StrankaWithAdressOIB>
    <izvorni_sadrzaj>FINA RC OSIJEK, OIB 85821130368,Ivica Magić, OIB 59894340859, Zagrebačka 167,10370 Dugo Selo</izvorni_sadrzaj>
    <derivirana_varijabla naziv="DomainObject.Predmet.StrankaWithAdressOIB_1">FINA RC OSIJEK, OIB 85821130368,Ivica Magić, OIB 59894340859, Zagrebačka 167,10370 Dugo Selo</derivirana_varijabla>
  </DomainObject.Predmet.StrankaWithAdressOIB>
  <DomainObject.Predmet.StrankaNazivFormated>
    <izvorni_sadrzaj>FINA RC OSIJEK,Ivica Magić</izvorni_sadrzaj>
    <derivirana_varijabla naziv="DomainObject.Predmet.StrankaNazivFormated_1">FINA RC OSIJEK,Ivica Magić</derivirana_varijabla>
  </DomainObject.Predmet.StrankaNazivFormated>
  <DomainObject.Predmet.StrankaNazivFormatedOIB>
    <izvorni_sadrzaj>FINA RC OSIJEK, OIB 85821130368,Ivica Magić, OIB 59894340859</izvorni_sadrzaj>
    <derivirana_varijabla naziv="DomainObject.Predmet.StrankaNazivFormatedOIB_1">FINA RC OSIJEK, OIB 85821130368,Ivica Magić, OIB 59894340859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  <item>Ivica Magić</item>
    </izvorni_sadrzaj>
    <derivirana_varijabla naziv="DomainObject.Predmet.StrankaListFormated_1">
      <item>FINA RC OSIJEK</item>
      <item>Ivica Magić</item>
    </derivirana_varijabla>
  </DomainObject.Predmet.StrankaListFormated>
  <DomainObject.Predmet.StrankaListFormatedOIB>
    <izvorni_sadrzaj>
      <item>FINA RC OSIJEK, OIB 85821130368</item>
      <item>Ivica Magić, OIB 59894340859</item>
    </izvorni_sadrzaj>
    <derivirana_varijabla naziv="DomainObject.Predmet.StrankaListFormatedOIB_1">
      <item>FINA RC OSIJEK, OIB 85821130368</item>
      <item>Ivica Magić, OIB 59894340859</item>
    </derivirana_varijabla>
  </DomainObject.Predmet.StrankaListFormatedOIB>
  <DomainObject.Predmet.StrankaListFormatedWithAdress>
    <izvorni_sadrzaj>
      <item>FINA RC OSIJEK</item>
      <item>Ivica Magić, Zagrebačka 167, 10370 Dugo Selo</item>
    </izvorni_sadrzaj>
    <derivirana_varijabla naziv="DomainObject.Predmet.StrankaListFormatedWithAdress_1">
      <item>FINA RC OSIJEK</item>
      <item>Ivica Magić, Zagrebačka 167, 10370 Dugo Selo</item>
    </derivirana_varijabla>
  </DomainObject.Predmet.StrankaListFormatedWithAdress>
  <DomainObject.Predmet.StrankaListFormatedWithAdressOIB>
    <izvorni_sadrzaj>
      <item>FINA RC OSIJEK, OIB 85821130368</item>
      <item>Ivica Magić, OIB 59894340859, Zagrebačka 167, 10370 Dugo Selo</item>
    </izvorni_sadrzaj>
    <derivirana_varijabla naziv="DomainObject.Predmet.StrankaListFormatedWithAdressOIB_1">
      <item>FINA RC OSIJEK, OIB 85821130368</item>
      <item>Ivica Magić, OIB 59894340859, Zagrebačka 167, 10370 Dugo Selo</item>
    </derivirana_varijabla>
  </DomainObject.Predmet.StrankaListFormatedWithAdressOIB>
  <DomainObject.Predmet.StrankaListNazivFormated>
    <izvorni_sadrzaj>
      <item>FINA RC OSIJEK</item>
      <item>Ivica Magić</item>
    </izvorni_sadrzaj>
    <derivirana_varijabla naziv="DomainObject.Predmet.StrankaListNazivFormated_1">
      <item>FINA RC OSIJEK</item>
      <item>Ivica Magić</item>
    </derivirana_varijabla>
  </DomainObject.Predmet.StrankaListNazivFormated>
  <DomainObject.Predmet.StrankaListNazivFormatedOIB>
    <izvorni_sadrzaj>
      <item>FINA RC OSIJEK, OIB 85821130368</item>
      <item>Ivica Magić, OIB 59894340859</item>
    </izvorni_sadrzaj>
    <derivirana_varijabla naziv="DomainObject.Predmet.StrankaListNazivFormatedOIB_1">
      <item>FINA RC OSIJEK, OIB 85821130368</item>
      <item>Ivica Magić, OIB 59894340859</item>
    </derivirana_varijabla>
  </DomainObject.Predmet.StrankaListNazivFormatedOIB>
  <DomainObject.Predmet.ProtuStrankaListFormated>
    <izvorni_sadrzaj>
      <item>CRNI LEPTIR jednostavno društvo s ograničenom odgovornošću za ugostiteljstvo i trgovinu</item>
    </izvorni_sadrzaj>
    <derivirana_varijabla naziv="DomainObject.Predmet.ProtuStrankaListFormated_1">
      <item>CRNI LEPTIR jednostavno društvo s ograničenom odgovornošću za ugostiteljstvo i trgovinu</item>
    </derivirana_varijabla>
  </DomainObject.Predmet.ProtuStrankaListFormated>
  <DomainObject.Predmet.ProtuStrankaListFormatedOIB>
    <izvorni_sadrzaj>
      <item>CRNI LEPTIR jednostavno društvo s ograničenom odgovornošću za ugostiteljstvo i trgovinu, OIB 71564219920</item>
    </izvorni_sadrzaj>
    <derivirana_varijabla naziv="DomainObject.Predmet.ProtuStrankaListFormatedOIB_1">
      <item>CRNI LEPTIR jednostavno društvo s ograničenom odgovornošću za ugostiteljstvo i trgovinu, OIB 71564219920</item>
    </derivirana_varijabla>
  </DomainObject.Predmet.ProtuStrankaListFormatedOIB>
  <DomainObject.Predmet.ProtuStrankaListFormatedWithAdress>
    <izvorni_sadrzaj>
      <item>CRNI LEPTIR jednostavno društvo s ograničenom odgovornošću za ugostiteljstvo i trgovinu, Vij.Ivana Meštrovića 1, 31000 Osijek</item>
    </izvorni_sadrzaj>
    <derivirana_varijabla naziv="DomainObject.Predmet.ProtuStrankaListFormatedWithAdress_1">
      <item>CRNI LEPTIR jednostavno društvo s ograničenom odgovornošću za ugostiteljstvo i trgovinu, Vij.Ivana Meštrovića 1, 31000 Osijek</item>
    </derivirana_varijabla>
  </DomainObject.Predmet.ProtuStrankaListFormatedWithAdress>
  <DomainObject.Predmet.ProtuStrankaListFormatedWithAdressOIB>
    <izvorni_sadrzaj>
      <item>CRNI LEPTIR jednostavno društvo s ograničenom odgovornošću za ugostiteljstvo i trgovinu, OIB 71564219920, Vij.Ivana Meštrovića 1, 31000 Osijek</item>
    </izvorni_sadrzaj>
    <derivirana_varijabla naziv="DomainObject.Predmet.ProtuStrankaListFormatedWithAdressOIB_1">
      <item>CRNI LEPTIR jednostavno društvo s ograničenom odgovornošću za ugostiteljstvo i trgovinu, OIB 71564219920, Vij.Ivana Meštrovića 1, 31000 Osijek</item>
    </derivirana_varijabla>
  </DomainObject.Predmet.ProtuStrankaListFormatedWithAdressOIB>
  <DomainObject.Predmet.ProtuStrankaListNazivFormated>
    <izvorni_sadrzaj>
      <item>CRNI LEPTIR jednostavno društvo s ograničenom odgovornošću za ugostiteljstvo i trgovinu</item>
    </izvorni_sadrzaj>
    <derivirana_varijabla naziv="DomainObject.Predmet.ProtuStrankaListNazivFormated_1">
      <item>CRNI LEPTIR jednostavno društvo s ograničenom odgovornošću za ugostiteljstvo i trgovinu</item>
    </derivirana_varijabla>
  </DomainObject.Predmet.ProtuStrankaListNazivFormated>
  <DomainObject.Predmet.ProtuStrankaListNazivFormatedOIB>
    <izvorni_sadrzaj>
      <item>CRNI LEPTIR jednostavno društvo s ograničenom odgovornošću za ugostiteljstvo i trgovinu, OIB 71564219920</item>
    </izvorni_sadrzaj>
    <derivirana_varijabla naziv="DomainObject.Predmet.ProtuStrankaListNazivFormatedOIB_1">
      <item>CRNI LEPTIR jednostavno društvo s ograničenom odgovornošću za ugostiteljstvo i trgovinu, OIB 71564219920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CRNI LEPTIR jednostavno društvo s ograničenom odgovornošću za ugostiteljstvo i trgovinu</izvorni_sadrzaj>
    <derivirana_varijabla naziv="DomainObject.Predmet.ProtustrankaIDrugi_1">CRNI LEPTIR jednostavno društvo s ograničenom odgovornošću za ugostiteljstvo i trgovinu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CRNI LEPTIR jednostavno društvo s ograničenom odgovornošću za ugostiteljstvo i trgovinu, OIB 71564219920, Vij.Ivana Meštrovića 1, 31000 Osijek</izvorni_sadrzaj>
    <derivirana_varijabla naziv="DomainObject.Predmet.ProtustrankaIDrugiAdressOIB_1">CRNI LEPTIR jednostavno društvo s ograničenom odgovornošću za ugostiteljstvo i trgovinu, OIB 71564219920, Vij.Ivana Meštrovića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studenog 2016.</izvorni_sadrzaj>
    <derivirana_varijabla naziv="DomainObject.Predmet.OdlukaRjesenje.DatumDonosenjaOdluke_1">18.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St-513/2016-17</izvorni_sadrzaj>
    <derivirana_varijabla naziv="DomainObject.Predmet.OdlukaRjesenje.Oznaka_1">St-513/2016-17</derivirana_varijabla>
  </DomainObject.Predmet.OdlukaRjesenje.Oznaka>
  <DomainObject.Predmet.SudioniciListNaziv>
    <izvorni_sadrzaj>
      <item>FINA RC OSIJEK</item>
      <item>CRNI LEPTIR jednostavno društvo s ograničenom odgovornošću za ugostiteljstvo i trgovinu</item>
      <item>Ivica Magić</item>
    </izvorni_sadrzaj>
    <derivirana_varijabla naziv="DomainObject.Predmet.SudioniciListNaziv_1">
      <item>FINA RC OSIJEK</item>
      <item>CRNI LEPTIR jednostavno društvo s ograničenom odgovornošću za ugostiteljstvo i trgovinu</item>
      <item>Ivica Magić</item>
    </derivirana_varijabla>
  </DomainObject.Predmet.SudioniciListNaziv>
  <DomainObject.Predmet.SudioniciListAdressOIB>
    <izvorni_sadrzaj>
      <item>FINA RC OSIJEK, OIB 85821130368</item>
      <item>CRNI LEPTIR jednostavno društvo s ograničenom odgovornošću za ugostiteljstvo i trgovinu, OIB 71564219920, Vij.Ivana Meštrovića 1,31000 Osijek</item>
      <item>Ivica Magić, OIB 59894340859, Zagrebačka 167,10370 Dugo Selo</item>
    </izvorni_sadrzaj>
    <derivirana_varijabla naziv="DomainObject.Predmet.SudioniciListAdressOIB_1">
      <item>FINA RC OSIJEK, OIB 85821130368</item>
      <item>CRNI LEPTIR jednostavno društvo s ograničenom odgovornošću za ugostiteljstvo i trgovinu, OIB 71564219920, Vij.Ivana Meštrovića 1,31000 Osijek</item>
      <item>Ivica Magić, OIB 59894340859, Zagrebačka 167,10370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71564219920</item>
      <item>, OIB 59894340859</item>
    </izvorni_sadrzaj>
    <derivirana_varijabla naziv="DomainObject.Predmet.SudioniciListNazivOIB_1">
      <item>, OIB 85821130368</item>
      <item>, OIB 71564219920</item>
      <item>, OIB 59894340859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AE285E-7B04-419B-B9A7-62D0B84C83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2366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2016-11-21T08:16:00Z</dcterms:created>
  <dc:creator>hermanj</dc:creator>
  <cp:lastModifiedBy>Žana Bem</cp:lastModifiedBy>
  <cp:lastPrinted>2016-07-11T07:36:00Z</cp:lastPrinted>
  <dcterms:modified xmlns:xsi="http://www.w3.org/2001/XMLSchema-instance" xsi:type="dcterms:W3CDTF">2016-11-21T08:17:00Z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