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3c63b" w14:paraId="833c63b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D7154C" w:rsidP="00D7154C" w:rsidR="00D7154C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7 St-575/2016-2.</w:t>
      </w:r>
    </w:p>
    <w:p w:rsidRDefault="00D7154C" w:rsidP="00D7154C" w:rsidR="00D7154C">
      <w:pPr>
        <w:ind w:firstLine="5387"/>
        <w:outlineLvl w:val="0"/>
        <w:rPr>
          <w:rFonts w:cs="Arial" w:hAnsi="Arial" w:ascii="Arial"/>
          <w:b/>
          <w:noProof/>
        </w:rPr>
      </w:pPr>
    </w:p>
    <w:p w:rsidRDefault="00D7154C" w:rsidP="00D7154C" w:rsidR="00D7154C">
      <w:pPr>
        <w:jc w:val="center"/>
        <w:rPr>
          <w:rFonts w:cs="Arial" w:hAnsi="Arial" w:ascii="Arial"/>
          <w:b/>
          <w:noProof/>
        </w:rPr>
      </w:pPr>
    </w:p>
    <w:p w:rsidRDefault="00D7154C" w:rsidP="00D7154C" w:rsidR="00D7154C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D7154C" w:rsidP="00D7154C" w:rsidR="00D7154C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D7154C" w:rsidP="00D7154C" w:rsidR="00D7154C">
      <w:pPr>
        <w:outlineLvl w:val="0"/>
        <w:rPr>
          <w:rFonts w:cs="Arial" w:hAnsi="Arial" w:ascii="Arial"/>
          <w:noProof/>
        </w:rPr>
      </w:pPr>
    </w:p>
    <w:p w:rsidRDefault="00D7154C" w:rsidP="00D7154C" w:rsidR="00D7154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AGROTURIST d.o.o. za proizvodnju, trgovinu i usluge iz </w:t>
      </w:r>
      <w:proofErr w:type="spellStart"/>
      <w:r>
        <w:rPr>
          <w:rFonts w:cs="Arial" w:hAnsi="Arial" w:ascii="Arial"/>
        </w:rPr>
        <w:t>Ćurlovca</w:t>
      </w:r>
      <w:proofErr w:type="spellEnd"/>
      <w:r>
        <w:rPr>
          <w:rFonts w:cs="Arial" w:hAnsi="Arial" w:ascii="Arial"/>
        </w:rPr>
        <w:t xml:space="preserve"> 1, MBS  010083828, OIB 30543545517, d</w:t>
      </w:r>
      <w:r>
        <w:rPr>
          <w:rFonts w:cs="Arial" w:hAnsi="Arial" w:ascii="Arial"/>
          <w:noProof/>
        </w:rPr>
        <w:t>ana 10. listopada 2016. godine</w:t>
      </w:r>
    </w:p>
    <w:p w:rsidRDefault="00D7154C" w:rsidP="00D7154C" w:rsidR="00D7154C">
      <w:pPr>
        <w:ind w:firstLine="851"/>
        <w:jc w:val="both"/>
        <w:rPr>
          <w:rFonts w:cs="Arial" w:hAnsi="Arial" w:ascii="Arial"/>
          <w:noProof/>
        </w:rPr>
      </w:pPr>
    </w:p>
    <w:p w:rsidRDefault="00D7154C" w:rsidP="00D7154C" w:rsidR="00D7154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D7154C" w:rsidP="00D7154C" w:rsidR="00D7154C">
      <w:pPr>
        <w:jc w:val="center"/>
        <w:rPr>
          <w:rFonts w:cs="Arial" w:hAnsi="Arial" w:ascii="Arial"/>
        </w:rPr>
      </w:pPr>
    </w:p>
    <w:p w:rsidRDefault="00D7154C" w:rsidP="00D7154C" w:rsidR="00D7154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AGROTURIST d.o.o. za proizvodnju, trgovinu i usluge iz </w:t>
      </w:r>
      <w:proofErr w:type="spellStart"/>
      <w:r>
        <w:rPr>
          <w:rFonts w:cs="Arial" w:hAnsi="Arial" w:ascii="Arial"/>
        </w:rPr>
        <w:t>Ćurlovca</w:t>
      </w:r>
      <w:proofErr w:type="spellEnd"/>
      <w:r>
        <w:rPr>
          <w:rFonts w:cs="Arial" w:hAnsi="Arial" w:ascii="Arial"/>
        </w:rPr>
        <w:t xml:space="preserve"> 1, MBS  010083828, OIB 30543545517.</w:t>
      </w:r>
    </w:p>
    <w:p w:rsidRDefault="00D7154C" w:rsidP="00D7154C" w:rsidR="00D7154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D7154C" w:rsidP="00D7154C" w:rsidR="00D7154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13. prosinca 2016. godine u 11,00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D7154C" w:rsidP="00D7154C" w:rsidR="00D7154C">
      <w:pPr>
        <w:ind w:firstLine="851"/>
        <w:jc w:val="both"/>
        <w:rPr>
          <w:rFonts w:cs="Arial" w:hAnsi="Arial" w:ascii="Arial"/>
          <w:noProof/>
        </w:rPr>
      </w:pPr>
    </w:p>
    <w:p w:rsidRDefault="00D7154C" w:rsidP="00D7154C" w:rsidR="00D7154C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D7154C" w:rsidP="00D7154C" w:rsidR="00D7154C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Darko Nemčić</w:t>
      </w:r>
    </w:p>
    <w:p w:rsidRDefault="00D7154C" w:rsidP="00D7154C" w:rsidR="00D7154C">
      <w:pPr>
        <w:ind w:left="851"/>
        <w:jc w:val="both"/>
        <w:rPr>
          <w:rFonts w:cs="Arial" w:hAnsi="Arial" w:ascii="Arial"/>
          <w:noProof/>
        </w:rPr>
      </w:pPr>
    </w:p>
    <w:p w:rsidRDefault="00D7154C" w:rsidP="00D7154C" w:rsidR="00D7154C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Darku Nemčić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</w:t>
      </w:r>
      <w:r>
        <w:rPr>
          <w:rFonts w:cs="Arial" w:hAnsi="Arial" w:ascii="Arial"/>
          <w:noProof/>
        </w:rPr>
        <w:lastRenderedPageBreak/>
        <w:t>drugu tražbinu odnosno prava koja čine njegovu imovinu te ima li dužnik na računima i kod koga novčana sredstva.</w:t>
      </w:r>
    </w:p>
    <w:p w:rsidRDefault="00D7154C" w:rsidP="00D7154C" w:rsidR="00D7154C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D7154C" w:rsidP="00D7154C" w:rsidR="00D7154C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D7154C" w:rsidP="00D7154C" w:rsidR="00D7154C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čl.444. st.2.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2016. dužnik u Očevidniku redoslijeda osnova za plaćanje ima evidentirane neizvršene osnove za plaćanje u neprekinutom razdoblju od 120 dana, u ukupnom iznosu od 138.656,63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dva zaposlenika.</w:t>
      </w:r>
      <w:r>
        <w:rPr>
          <w:rFonts w:cs="Arial" w:hAnsi="Arial" w:ascii="Arial"/>
        </w:rPr>
        <w:t xml:space="preserve">              </w:t>
      </w:r>
    </w:p>
    <w:p w:rsidRDefault="00D7154C" w:rsidP="00D7154C" w:rsidR="00D7154C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D7154C" w:rsidP="00D7154C" w:rsidR="00D7154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D7154C" w:rsidP="00D7154C" w:rsidR="00D7154C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D7154C" w:rsidP="00D7154C" w:rsidR="00D7154C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10. listopada 2016. godine </w:t>
      </w:r>
    </w:p>
    <w:p w:rsidRDefault="00D7154C" w:rsidP="00D7154C" w:rsidR="00D7154C">
      <w:pPr>
        <w:jc w:val="both"/>
        <w:rPr>
          <w:rFonts w:cs="Arial" w:hAnsi="Arial" w:ascii="Arial"/>
          <w:noProof/>
        </w:rPr>
      </w:pPr>
    </w:p>
    <w:p w:rsidRDefault="00D7154C" w:rsidP="00D7154C" w:rsidR="00D7154C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D7154C" w:rsidP="00D7154C" w:rsidR="00D7154C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D7154C" w:rsidP="00D7154C" w:rsidR="00D7154C">
      <w:pPr>
        <w:jc w:val="both"/>
        <w:rPr>
          <w:rFonts w:cs="Arial" w:hAnsi="Arial" w:ascii="Arial"/>
          <w:noProof/>
        </w:rPr>
      </w:pPr>
    </w:p>
    <w:p w:rsidRDefault="00D7154C" w:rsidP="00D7154C" w:rsidR="00D7154C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D7154C" w:rsidP="00D7154C" w:rsidR="00D7154C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D7154C" w:rsidP="00D7154C" w:rsidR="00D7154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D7154C" w:rsidP="00D7154C" w:rsidR="00D7154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D7154C" w:rsidP="00D7154C" w:rsidR="00D7154C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D7154C" w:rsidP="00D7154C" w:rsidR="00D7154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Bjelovar, poštom i e-oglasnom pločom        </w:t>
      </w:r>
    </w:p>
    <w:p w:rsidRDefault="00D7154C" w:rsidP="00D7154C" w:rsidR="00D7154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D7154C" w:rsidP="00D7154C" w:rsidR="00D7154C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Bj.10.10.2016.g.</w:t>
      </w:r>
    </w:p>
    <w:p w:rsidRDefault="00D7154C" w:rsidP="00D7154C" w:rsidR="00D7154C">
      <w:pPr>
        <w:rPr>
          <w:rFonts w:cs="Arial" w:hAnsi="Arial" w:ascii="Arial"/>
        </w:rPr>
      </w:pPr>
    </w:p>
    <w:p w:rsidRDefault="00D7154C" w:rsidP="00D7154C" w:rsidR="00D7154C">
      <w:pPr>
        <w:jc w:val="both"/>
        <w:rPr>
          <w:rFonts w:cs="Arial"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54C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600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St-575/2016-2</izvorni_sadrzaj>
    <derivirana_varijabla naziv="DomainObject.Oznaka_1">St-575/2016-2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St-575/2016</izvorni_sadrzaj>
    <derivirana_varijabla naziv="DomainObject.Predmet.OznakaBroj_1">St-575/2016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AGROTURIST društvo s ograničenom odgovornošću za proizvodnju, trgovinu i usluge</izvorni_sadrzaj>
    <derivirana_varijabla naziv="DomainObject.Predmet.ProtustrankaFormated_1">  AGROTURIST društvo s ograničenom odgovornošću za proizvodnju, trgovinu i usluge</derivirana_varijabla>
  </DomainObject.Predmet.ProtustrankaFormated>
  <DomainObject.Predmet.ProtustrankaFormatedOIB>
    <izvorni_sadrzaj>  AGROTURIST društvo s ograničenom odgovornošću za proizvodnju, trgovinu i usluge, OIB 30543545517</izvorni_sadrzaj>
    <derivirana_varijabla naziv="DomainObject.Predmet.ProtustrankaFormatedOIB_1">  AGROTURIST društvo s ograničenom odgovornošću za proizvodnju, trgovinu i usluge, OIB 30543545517</derivirana_varijabla>
  </DomainObject.Predmet.ProtustrankaFormatedOIB>
  <DomainObject.Predmet.ProtustrankaFormatedWithAdress>
    <izvorni_sadrzaj> AGROTURIST društvo s ograničenom odgovornošću za proizvodnju, trgovinu i usluge, Ćurlovac 1, 43000 Ćurlovac</izvorni_sadrzaj>
    <derivirana_varijabla naziv="DomainObject.Predmet.ProtustrankaFormatedWithAdress_1"> AGROTURIST društvo s ograničenom odgovornošću za proizvodnju, trgovinu i usluge, Ćurlovac 1, 43000 Ćurlovac</derivirana_varijabla>
  </DomainObject.Predmet.ProtustrankaFormatedWithAdress>
  <DomainObject.Predmet.ProtustrankaFormatedWithAdressOIB>
    <izvorni_sadrzaj> AGROTURIST društvo s ograničenom odgovornošću za proizvodnju, trgovinu i usluge, OIB 30543545517, Ćurlovac 1, 43000 Ćurlovac</izvorni_sadrzaj>
    <derivirana_varijabla naziv="DomainObject.Predmet.ProtustrankaFormatedWithAdressOIB_1"> AGROTURIST društvo s ograničenom odgovornošću za proizvodnju, trgovinu i usluge, OIB 30543545517, Ćurlovac 1, 43000 Ćurlovac</derivirana_varijabla>
  </DomainObject.Predmet.ProtustrankaFormatedWithAdressOIB>
  <DomainObject.Predmet.ProtustrankaWithAdress>
    <izvorni_sadrzaj>AGROTURIST društvo s ograničenom odgovornošću za proizvodnju, trgovinu i usluge Ćurlovac 1, 43000 Ćurlovac</izvorni_sadrzaj>
    <derivirana_varijabla naziv="DomainObject.Predmet.ProtustrankaWithAdress_1">AGROTURIST društvo s ograničenom odgovornošću za proizvodnju, trgovinu i usluge Ćurlovac 1, 43000 Ćurlovac</derivirana_varijabla>
  </DomainObject.Predmet.ProtustrankaWithAdress>
  <DomainObject.Predmet.ProtustrankaWithAdressOIB>
    <izvorni_sadrzaj>AGROTURIST društvo s ograničenom odgovornošću za proizvodnju, trgovinu i usluge, OIB 30543545517, Ćurlovac 1, 43000 Ćurlovac</izvorni_sadrzaj>
    <derivirana_varijabla naziv="DomainObject.Predmet.ProtustrankaWithAdressOIB_1">AGROTURIST društvo s ograničenom odgovornošću za proizvodnju, trgovinu i usluge, OIB 30543545517, Ćurlovac 1, 43000 Ćurlovac</derivirana_varijabla>
  </DomainObject.Predmet.ProtustrankaWithAdressOIB>
  <DomainObject.Predmet.ProtustrankaNazivFormated>
    <izvorni_sadrzaj>AGROTURIST društvo s ograničenom odgovornošću za proizvodnju, trgovinu i usluge</izvorni_sadrzaj>
    <derivirana_varijabla naziv="DomainObject.Predmet.ProtustrankaNazivFormated_1">AGROTURIST društvo s ograničenom odgovornošću za proizvodnju, trgovinu i usluge</derivirana_varijabla>
  </DomainObject.Predmet.ProtustrankaNazivFormated>
  <DomainObject.Predmet.ProtustrankaNazivFormatedOIB>
    <izvorni_sadrzaj>AGROTURIST društvo s ograničenom odgovornošću za proizvodnju, trgovinu i usluge, OIB 30543545517</izvorni_sadrzaj>
    <derivirana_varijabla naziv="DomainObject.Predmet.ProtustrankaNazivFormatedOIB_1">AGROTURIST društvo s ograničenom odgovornošću za proizvodnju, trgovinu i usluge, OIB 30543545517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AGROTURIST društvo s ograničenom odgovornošću za proizvodnju, trgovinu i usluge</item>
    </izvorni_sadrzaj>
    <derivirana_varijabla naziv="DomainObject.Predmet.ProtuStrankaListFormated_1">
      <item>AGROTURIST društvo s ograničenom odgovornošću za proizvodnju, trgovinu i usluge</item>
    </derivirana_varijabla>
  </DomainObject.Predmet.ProtuStrankaListFormated>
  <DomainObject.Predmet.ProtuStrankaListFormatedOIB>
    <izvorni_sadrzaj>
      <item>AGROTURIST društvo s ograničenom odgovornošću za proizvodnju, trgovinu i usluge, OIB 30543545517</item>
    </izvorni_sadrzaj>
    <derivirana_varijabla naziv="DomainObject.Predmet.ProtuStrankaListFormatedOIB_1">
      <item>AGROTURIST društvo s ograničenom odgovornošću za proizvodnju, trgovinu i usluge, OIB 30543545517</item>
    </derivirana_varijabla>
  </DomainObject.Predmet.ProtuStrankaListFormatedOIB>
  <DomainObject.Predmet.ProtuStrankaListFormatedWithAdress>
    <izvorni_sadrzaj>
      <item>AGROTURIST društvo s ograničenom odgovornošću za proizvodnju, trgovinu i usluge, Ćurlovac 1, 43000 Ćurlovac</item>
    </izvorni_sadrzaj>
    <derivirana_varijabla naziv="DomainObject.Predmet.ProtuStrankaListFormatedWithAdress_1">
      <item>AGROTURIST društvo s ograničenom odgovornošću za proizvodnju, trgovinu i usluge, Ćurlovac 1, 43000 Ćurlovac</item>
    </derivirana_varijabla>
  </DomainObject.Predmet.ProtuStrankaListFormatedWithAdress>
  <DomainObject.Predmet.ProtuStrankaListFormatedWithAdressOIB>
    <izvorni_sadrzaj>
      <item>AGROTURIST društvo s ograničenom odgovornošću za proizvodnju, trgovinu i usluge, OIB 30543545517, Ćurlovac 1, 43000 Ćurlovac</item>
    </izvorni_sadrzaj>
    <derivirana_varijabla naziv="DomainObject.Predmet.ProtuStrankaListFormatedWithAdressOIB_1">
      <item>AGROTURIST društvo s ograničenom odgovornošću za proizvodnju, trgovinu i usluge, OIB 30543545517, Ćurlovac 1, 43000 Ćurlovac</item>
    </derivirana_varijabla>
  </DomainObject.Predmet.ProtuStrankaListFormatedWithAdressOIB>
  <DomainObject.Predmet.ProtuStrankaListNazivFormated>
    <izvorni_sadrzaj>
      <item>AGROTURIST društvo s ograničenom odgovornošću za proizvodnju, trgovinu i usluge</item>
    </izvorni_sadrzaj>
    <derivirana_varijabla naziv="DomainObject.Predmet.ProtuStrankaListNazivFormated_1">
      <item>AGROTURIST društvo s ograničenom odgovornošću za proizvodnju, trgovinu i usluge</item>
    </derivirana_varijabla>
  </DomainObject.Predmet.ProtuStrankaListNazivFormated>
  <DomainObject.Predmet.ProtuStrankaListNazivFormatedOIB>
    <izvorni_sadrzaj>
      <item>AGROTURIST društvo s ograničenom odgovornošću za proizvodnju, trgovinu i usluge, OIB 30543545517</item>
    </izvorni_sadrzaj>
    <derivirana_varijabla naziv="DomainObject.Predmet.ProtuStrankaListNazivFormatedOIB_1">
      <item>AGROTURIST društvo s ograničenom odgovornošću za proizvodnju, trgovinu i usluge, OIB 30543545517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St-575/2016-2</izvorni_sadrzaj>
    <derivirana_varijabla naziv="DomainObject.PoslovniBrojDokumenta_1">St-575/2016-2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AGROTURIST društvo s ograničenom odgovornošću za proizvodnju, trgovinu i usluge</izvorni_sadrzaj>
    <derivirana_varijabla naziv="DomainObject.Predmet.ProtustrankaIDrugi_1">AGROTURIST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AGROTURIST društvo s ograničenom odgovornošću za proizvodnju, trgovinu i usluge, OIB 30543545517, Ćurlovac 1, 43000 Ćurlovac</izvorni_sadrzaj>
    <derivirana_varijabla naziv="DomainObject.Predmet.ProtustrankaIDrugiAdressOIB_1">AGROTURIST društvo s ograničenom odgovornošću za proizvodnju, trgovinu i usluge, OIB 30543545517, Ćurlovac 1, 43000 Ćurlovac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AGROTURIST društvo s ograničenom odgovornošću za proizvodnju, trgovinu i usluge</item>
    </izvorni_sadrzaj>
    <derivirana_varijabla naziv="DomainObject.Predmet.SudioniciListNaziv_1">
      <item>FINA, RC ZAGREB, Podružnica Bjelovar</item>
      <item>AGROTURIST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AGROTURIST društvo s ograničenom odgovornošću za proizvodnju, trgovinu i usluge, OIB 30543545517, Ćurlovac 1,43000 Ćurlovac</item>
    </izvorni_sadrzaj>
    <derivirana_varijabla naziv="DomainObject.Predmet.SudioniciListAdressOIB_1">
      <item>FINA, RC ZAGREB, Podružnica Bjelovar, OIB 85821130368, F. Supila 4,43000 Bjelovar</item>
      <item>AGROTURIST društvo s ograničenom odgovornošću za proizvodnju, trgovinu i usluge, OIB 30543545517, Ćurlovac 1,43000 Ćurlovac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FC1B86-1755-4DD4-8725-4F54FCE921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2768</properties:Characters>
  <properties:Lines>76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2016-10-10T06:25:00Z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St-575/2016-2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