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dc1d" w14:paraId="a68dc1d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D85DA6">
        <w:rPr>
          <w:rFonts w:hAnsi="Times New Roman" w:ascii="Times New Roman"/>
          <w:szCs w:val="24"/>
          <w:lang w:val="hr-HR"/>
        </w:rPr>
        <w:t>SRMA ZAGREB d.o.o. za unutrašnju i vanjsku trgovinu i posredovanje, Zagreb, Bolnička cesta 96, OIB 58764100322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D85DA6">
        <w:rPr>
          <w:rFonts w:hAnsi="Times New Roman" w:ascii="Times New Roman"/>
          <w:szCs w:val="24"/>
          <w:lang w:val="hr-HR"/>
        </w:rPr>
        <w:t>dana</w:t>
      </w:r>
      <w:r w:rsidR="00F2310C" w:rsidRPr="00D85DA6">
        <w:rPr>
          <w:rFonts w:hAnsi="Times New Roman" w:ascii="Times New Roman"/>
          <w:szCs w:val="24"/>
          <w:lang w:val="hr-HR"/>
        </w:rPr>
        <w:t xml:space="preserve"> </w:t>
      </w:r>
      <w:r w:rsidR="00D85DA6" w:rsidRPr="00D85DA6">
        <w:rPr>
          <w:rFonts w:hAnsi="Times New Roman" w:ascii="Times New Roman"/>
          <w:szCs w:val="24"/>
          <w:lang w:val="hr-HR"/>
        </w:rPr>
        <w:t>13</w:t>
      </w:r>
      <w:r w:rsidR="00995579" w:rsidRPr="00D85DA6">
        <w:rPr>
          <w:rFonts w:hAnsi="Times New Roman" w:ascii="Times New Roman"/>
          <w:szCs w:val="24"/>
          <w:lang w:val="hr-HR"/>
        </w:rPr>
        <w:t xml:space="preserve">. </w:t>
      </w:r>
      <w:r w:rsidR="00D85DA6" w:rsidRPr="00D85DA6">
        <w:rPr>
          <w:rFonts w:hAnsi="Times New Roman" w:ascii="Times New Roman"/>
          <w:szCs w:val="24"/>
          <w:lang w:val="hr-HR"/>
        </w:rPr>
        <w:t>travnja</w:t>
      </w:r>
      <w:r w:rsidR="00995579" w:rsidRPr="00D85DA6">
        <w:rPr>
          <w:rFonts w:hAnsi="Times New Roman" w:ascii="Times New Roman"/>
          <w:szCs w:val="24"/>
          <w:lang w:val="hr-HR"/>
        </w:rPr>
        <w:t xml:space="preserve">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D85DA6">
        <w:rPr>
          <w:rFonts w:hAnsi="Times New Roman" w:ascii="Times New Roman"/>
          <w:szCs w:val="24"/>
          <w:lang w:val="hr-HR"/>
        </w:rPr>
        <w:t>SRMA ZAGREB d.o.o. za unutrašnju i vanjsku trgovinu i posredovanje, Zagreb, Bolnička cesta 96, OIB 58764100322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D85DA6" w:rsidRPr="00D85DA6">
        <w:rPr>
          <w:rFonts w:hAnsi="Times New Roman" w:ascii="Times New Roman"/>
          <w:szCs w:val="24"/>
          <w:u w:val="single"/>
          <w:lang w:val="hr-HR"/>
        </w:rPr>
        <w:t>2</w:t>
      </w:r>
      <w:r w:rsidR="00DD1C62" w:rsidRPr="00D85DA6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D85DA6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D85DA6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D85DA6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D85DA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D85DA6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D85DA6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D85DA6">
        <w:rPr>
          <w:rFonts w:hAnsi="Times New Roman" w:ascii="Times New Roman"/>
          <w:szCs w:val="24"/>
          <w:lang w:val="hr-HR"/>
        </w:rPr>
        <w:t xml:space="preserve"> za pokriće </w:t>
      </w:r>
      <w:r w:rsidR="00203D64" w:rsidRPr="002D5DAA">
        <w:rPr>
          <w:rFonts w:hAnsi="Times New Roman" w:ascii="Times New Roman"/>
          <w:szCs w:val="24"/>
          <w:lang w:val="hr-HR"/>
        </w:rPr>
        <w:t>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D85DA6" w:rsidRPr="00D85DA6">
        <w:rPr>
          <w:rFonts w:hAnsi="Times New Roman" w:ascii="Times New Roman"/>
          <w:b/>
          <w:i/>
          <w:szCs w:val="24"/>
          <w:lang w:val="hr-HR"/>
        </w:rPr>
        <w:t>318916</w:t>
      </w:r>
      <w:r w:rsidR="00671E24">
        <w:rPr>
          <w:rFonts w:hAnsi="Times New Roman" w:ascii="Times New Roman"/>
          <w:b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D85DA6">
        <w:rPr>
          <w:rFonts w:hAnsi="Times New Roman" w:ascii="Times New Roman"/>
          <w:szCs w:val="24"/>
          <w:lang w:val="hr-HR"/>
        </w:rPr>
        <w:t>13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85DA6">
        <w:rPr>
          <w:rFonts w:hAnsi="Times New Roman" w:ascii="Times New Roman"/>
          <w:szCs w:val="24"/>
          <w:lang w:val="hr-HR"/>
        </w:rPr>
        <w:t>travnja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671E24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671E24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71E24" w:rsidP="00324504" w:rsidR="00671E2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71E24" w:rsidP="00324504" w:rsidR="00671E2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D786C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671E24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85DA6">
      <w:rPr>
        <w:rFonts w:hAnsi="Times New Roman" w:ascii="Times New Roman"/>
        <w:szCs w:val="24"/>
        <w:lang w:val="hr-HR"/>
      </w:rPr>
      <w:t>3189/16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85DA6">
      <w:rPr>
        <w:rFonts w:hAnsi="Times New Roman" w:ascii="Times New Roman"/>
        <w:szCs w:val="24"/>
        <w:lang w:val="hr-HR"/>
      </w:rPr>
      <w:t>3189</w:t>
    </w:r>
    <w:r w:rsidR="00995579">
      <w:rPr>
        <w:rFonts w:hAnsi="Times New Roman" w:ascii="Times New Roman"/>
        <w:szCs w:val="24"/>
        <w:lang w:val="hr-HR"/>
      </w:rPr>
      <w:t>/1</w:t>
    </w:r>
    <w:r w:rsidR="00D85DA6">
      <w:rPr>
        <w:rFonts w:hAnsi="Times New Roman" w:ascii="Times New Roman"/>
        <w:szCs w:val="24"/>
        <w:lang w:val="hr-HR"/>
      </w:rPr>
      <w:t>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242B7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1E24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85DA6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1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E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E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E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E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1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E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E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E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E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3189</izvorni_sadrzaj>
    <derivirana_varijabla naziv="DomainObject.Predmet.Broj_1">3189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St-3189/2016</izvorni_sadrzaj>
    <derivirana_varijabla naziv="DomainObject.Predmet.OznakaBroj_1">St-3189/2016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SRMA ZAGREB d.o.o. za  unutrašnju i vanjsku trgovinu i posredovanje zastupanog po punomoćniku Srđan Vuković</izvorni_sadrzaj>
    <derivirana_varijabla naziv="DomainObject.Predmet.ProtustrankaFormated_1">  SRMA ZAGREB d.o.o. za  unutrašnju i vanjsku trgovinu i posredovanje zastupanog po punomoćniku Srđan Vuković</derivirana_varijabla>
  </DomainObject.Predmet.ProtustrankaFormated>
  <DomainObject.Predmet.ProtustrankaFormatedOIB>
    <izvorni_sadrzaj>  SRMA ZAGREB d.o.o. za  unutrašnju i vanjsku trgovinu i posredovanje, OIB 58764100322 zastupanog po punomoćniku Srđan Vuković</izvorni_sadrzaj>
    <derivirana_varijabla naziv="DomainObject.Predmet.ProtustrankaFormatedOIB_1">  SRMA ZAGREB d.o.o. za  unutrašnju i vanjsku trgovinu i posredovanje, OIB 58764100322 zastupanog po punomoćniku Srđan Vuković</derivirana_varijabla>
  </DomainObject.Predmet.ProtustrankaFormatedOIB>
  <DomainObject.Predmet.ProtustrankaFormatedWithAdress>
    <izvorni_sadrzaj> SRMA ZAGREB d.o.o. za  unutrašnju i vanjsku trgovinu i posredovanje, Bolnička Cesta 96, 10000 Zagreb zastupanog po punomoćniku Srđan Vuković</izvorni_sadrzaj>
    <derivirana_varijabla naziv="DomainObject.Predmet.ProtustrankaFormatedWithAdress_1"> SRMA ZAGREB d.o.o. za  unutrašnju i vanjsku trgovinu i posredovanje, Bolnička Cesta 96, 10000 Zagreb zastupanog po punomoćniku Srđan Vuković</derivirana_varijabla>
  </DomainObject.Predmet.ProtustrankaFormatedWithAdress>
  <DomainObject.Predmet.ProtustrankaFormatedWithAdressOIB>
    <izvorni_sadrzaj> SRMA ZAGREB d.o.o. za  unutrašnju i vanjsku trgovinu i posredovanje, OIB 58764100322, Bolnička Cesta 96, 10000 Zagreb zastupanog po punomoćniku Srđan Vuković</izvorni_sadrzaj>
    <derivirana_varijabla naziv="DomainObject.Predmet.ProtustrankaFormatedWithAdressOIB_1"> SRMA ZAGREB d.o.o. za  unutrašnju i vanjsku trgovinu i posredovanje, OIB 58764100322, Bolnička Cesta 96, 10000 Zagreb zastupanog po punomoćniku Srđan Vuković</derivirana_varijabla>
  </DomainObject.Predmet.ProtustrankaFormatedWithAdressOIB>
  <DomainObject.Predmet.ProtustrankaWithAdress>
    <izvorni_sadrzaj>SRMA ZAGREB d.o.o. za  unutrašnju i vanjsku trgovinu i posredovanje Bolnička Cesta 96, 10000 Zagreb</izvorni_sadrzaj>
    <derivirana_varijabla naziv="DomainObject.Predmet.ProtustrankaWithAdress_1">SRMA ZAGREB d.o.o. za  unutrašnju i vanjsku trgovinu i posredovanje Bolnička Cesta 96, 10000 Zagreb</derivirana_varijabla>
  </DomainObject.Predmet.ProtustrankaWithAdress>
  <DomainObject.Predmet.ProtustrankaWithAdressOIB>
    <izvorni_sadrzaj>SRMA ZAGREB d.o.o. za  unutrašnju i vanjsku trgovinu i posredovanje, OIB 58764100322, Bolnička Cesta 96, 10000 Zagreb</izvorni_sadrzaj>
    <derivirana_varijabla naziv="DomainObject.Predmet.ProtustrankaWithAdressOIB_1">SRMA ZAGREB d.o.o. za  unutrašnju i vanjsku trgovinu i posredovanje, OIB 58764100322, Bolnička Cesta 96, 10000 Zagreb</derivirana_varijabla>
  </DomainObject.Predmet.ProtustrankaWithAdressOIB>
  <DomainObject.Predmet.ProtustrankaNazivFormated>
    <izvorni_sadrzaj>SRMA ZAGREB d.o.o. za  unutrašnju i vanjsku trgovinu i posredovanje</izvorni_sadrzaj>
    <derivirana_varijabla naziv="DomainObject.Predmet.ProtustrankaNazivFormated_1">SRMA ZAGREB d.o.o. za  unutrašnju i vanjsku trgovinu i posredovanje</derivirana_varijabla>
  </DomainObject.Predmet.ProtustrankaNazivFormated>
  <DomainObject.Predmet.ProtustrankaNazivFormatedOIB>
    <izvorni_sadrzaj>SRMA ZAGREB d.o.o. za  unutrašnju i vanjsku trgovinu i posredovanje, OIB 58764100322</izvorni_sadrzaj>
    <derivirana_varijabla naziv="DomainObject.Predmet.ProtustrankaNazivFormatedOIB_1">SRMA ZAGREB d.o.o. za  unutrašnju i vanjsku trgovinu i posredovanje, OIB 58764100322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SRMA ZAGREB d.o.o. za  unutrašnju i vanjsku trgovinu i posredovanje zastupanog po punomoćniku Srđan Vuković</item>
    </izvorni_sadrzaj>
    <derivirana_varijabla naziv="DomainObject.Predmet.ProtuStrankaListFormated_1">
      <item>SRMA ZAGREB d.o.o. za  unutrašnju i vanjsku trgovinu i posredovanje zastupanog po punomoćniku Srđan Vuković</item>
    </derivirana_varijabla>
  </DomainObject.Predmet.ProtuStrankaListFormated>
  <DomainObject.Predmet.ProtuStrankaListFormatedOIB>
    <izvorni_sadrzaj>
      <item>SRMA ZAGREB d.o.o. za  unutrašnju i vanjsku trgovinu i posredovanje, OIB 58764100322 zastupanog po punomoćniku Srđan Vuković</item>
    </izvorni_sadrzaj>
    <derivirana_varijabla naziv="DomainObject.Predmet.ProtuStrankaListFormatedOIB_1">
      <item>SRMA ZAGREB d.o.o. za  unutrašnju i vanjsku trgovinu i posredovanje, OIB 58764100322 zastupanog po punomoćniku Srđan Vuković</item>
    </derivirana_varijabla>
  </DomainObject.Predmet.ProtuStrankaListFormatedOIB>
  <DomainObject.Predmet.ProtuStrankaListFormatedWithAdress>
    <izvorni_sadrzaj>
      <item>SRMA ZAGREB d.o.o. za  unutrašnju i vanjsku trgovinu i posredovanje, Bolnička Cesta 96, 10000 Zagreb zastupanog po punomoćniku Srđan Vuković</item>
    </izvorni_sadrzaj>
    <derivirana_varijabla naziv="DomainObject.Predmet.ProtuStrankaListFormatedWithAdress_1">
      <item>SRMA ZAGREB d.o.o. za  unutrašnju i vanjsku trgovinu i posredovanje, Bolnička Cesta 96, 10000 Zagreb zastupanog po punomoćniku Srđan Vuković</item>
    </derivirana_varijabla>
  </DomainObject.Predmet.ProtuStrankaListFormatedWithAdress>
  <DomainObject.Predmet.ProtuStrankaListFormatedWithAdressOIB>
    <izvorni_sadrzaj>
      <item>SRMA ZAGREB d.o.o. za  unutrašnju i vanjsku trgovinu i posredovanje, OIB 58764100322, Bolnička Cesta 96, 10000 Zagreb zastupanog po punomoćniku Srđan Vuković</item>
    </izvorni_sadrzaj>
    <derivirana_varijabla naziv="DomainObject.Predmet.ProtuStrankaListFormatedWithAdressOIB_1">
      <item>SRMA ZAGREB d.o.o. za  unutrašnju i vanjsku trgovinu i posredovanje, OIB 58764100322, Bolnička Cesta 96, 10000 Zagreb zastupanog po punomoćniku Srđan Vuković</item>
    </derivirana_varijabla>
  </DomainObject.Predmet.ProtuStrankaListFormatedWithAdressOIB>
  <DomainObject.Predmet.ProtuStrankaListNazivFormated>
    <izvorni_sadrzaj>
      <item>SRMA ZAGREB d.o.o. za  unutrašnju i vanjsku trgovinu i posredovanje</item>
    </izvorni_sadrzaj>
    <derivirana_varijabla naziv="DomainObject.Predmet.ProtuStrankaListNazivFormated_1">
      <item>SRMA ZAGREB d.o.o. za  unutrašnju i vanjsku trgovinu i posredovanje</item>
    </derivirana_varijabla>
  </DomainObject.Predmet.ProtuStrankaListNazivFormated>
  <DomainObject.Predmet.ProtuStrankaListNazivFormatedOIB>
    <izvorni_sadrzaj>
      <item>SRMA ZAGREB d.o.o. za  unutrašnju i vanjsku trgovinu i posredovanje, OIB 58764100322</item>
    </izvorni_sadrzaj>
    <derivirana_varijabla naziv="DomainObject.Predmet.ProtuStrankaListNazivFormatedOIB_1">
      <item>SRMA ZAGREB d.o.o. za  unutrašnju i vanjsku trgovinu i posredovanje, OIB 58764100322</item>
    </derivirana_varijabla>
  </DomainObject.Predmet.ProtuStrankaListNazivFormatedOIB>
  <DomainObject.Predmet.OstaliListFormated>
    <izvorni_sadrzaj>
      <item>Srđan Vuković punomoćnik sudionika u postupku SRMA ZAGREB d.o.o. za  unutrašnju i vanjsku trgovinu i posredovanje</item>
    </izvorni_sadrzaj>
    <derivirana_varijabla naziv="DomainObject.Predmet.OstaliListFormated_1">
      <item>Srđan Vuković punomoćnik sudionika u postupku SRMA ZAGREB d.o.o. za  unutrašnju i vanjsku trgovinu i posredovanje</item>
    </derivirana_varijabla>
  </DomainObject.Predmet.OstaliListFormated>
  <DomainObject.Predmet.OstaliListFormatedOIB>
    <izvorni_sadrzaj>
      <item>Srđan Vuković, OIB 86001941142 punomoćnik sudionika u postupku SRMA ZAGREB d.o.o. za  unutrašnju i vanjsku trgovinu i posredovanje</item>
    </izvorni_sadrzaj>
    <derivirana_varijabla naziv="DomainObject.Predmet.OstaliListFormatedOIB_1">
      <item>Srđan Vuković, OIB 86001941142 punomoćnik sudionika u postupku SRMA ZAGREB d.o.o. za  unutrašnju i vanjsku trgovinu i posredovanje</item>
    </derivirana_varijabla>
  </DomainObject.Predmet.OstaliListFormatedOIB>
  <DomainObject.Predmet.OstaliListFormatedWithAdress>
    <izvorni_sadrzaj>
      <item>Srđan Vuković, Franje Lučića 7, 10000 Zagreb punomoćnik sudionika u postupku SRMA ZAGREB d.o.o. za  unutrašnju i vanjsku trgovinu i posredovanje</item>
    </izvorni_sadrzaj>
    <derivirana_varijabla naziv="DomainObject.Predmet.OstaliListFormatedWithAdress_1">
      <item>Srđan Vuković, Franje Lučića 7, 10000 Zagreb punomoćnik sudionika u postupku SRMA ZAGREB d.o.o. za  unutrašnju i vanjsku trgovinu i posredovanje</item>
    </derivirana_varijabla>
  </DomainObject.Predmet.OstaliListFormatedWithAdress>
  <DomainObject.Predmet.OstaliListFormatedWithAdressOIB>
    <izvorni_sadrzaj>
      <item>Srđan Vuković, OIB 86001941142, Franje Lučića 7, 10000 Zagreb punomoćnik sudionika u postupku SRMA ZAGREB d.o.o. za  unutrašnju i vanjsku trgovinu i posredovanje</item>
    </izvorni_sadrzaj>
    <derivirana_varijabla naziv="DomainObject.Predmet.OstaliListFormatedWithAdressOIB_1">
      <item>Srđan Vuković, OIB 86001941142, Franje Lučića 7, 10000 Zagreb punomoćnik sudionika u postupku SRMA ZAGREB d.o.o. za  unutrašnju i vanjsku trgovinu i posredovanje</item>
    </derivirana_varijabla>
  </DomainObject.Predmet.OstaliListFormatedWithAdressOIB>
  <DomainObject.Predmet.OstaliListNazivFormated>
    <izvorni_sadrzaj>
      <item>Srđan Vuković</item>
    </izvorni_sadrzaj>
    <derivirana_varijabla naziv="DomainObject.Predmet.OstaliListNazivFormated_1">
      <item>Srđan Vuković</item>
    </derivirana_varijabla>
  </DomainObject.Predmet.OstaliListNazivFormated>
  <DomainObject.Predmet.OstaliListNazivFormatedOIB>
    <izvorni_sadrzaj>
      <item>Srđan Vuković, OIB 86001941142</item>
    </izvorni_sadrzaj>
    <derivirana_varijabla naziv="DomainObject.Predmet.OstaliListNazivFormatedOIB_1">
      <item>Srđan Vuković, OIB 86001941142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SRMA ZAGREB d.o.o. za  unutrašnju i vanjsku trgovinu i posredovanje</izvorni_sadrzaj>
    <derivirana_varijabla naziv="DomainObject.Predmet.ProtustrankaIDrugi_1">SRMA ZAGREB d.o.o. za  unutrašnju i vanjsku trgovinu i posredovanje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SRMA ZAGREB d.o.o. za  unutrašnju i vanjsku trgovinu i posredovanje, OIB 58764100322, Bolnička Cesta 96, 10000 Zagreb</izvorni_sadrzaj>
    <derivirana_varijabla naziv="DomainObject.Predmet.ProtustrankaIDrugiAdressOIB_1">SRMA ZAGREB d.o.o. za  unutrašnju i vanjsku trgovinu i posredovanje, OIB 58764100322, Bolnička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SRMA ZAGREB d.o.o. za  unutrašnju i vanjsku trgovinu i posredovanje</item>
      <item>Srđan Vuković</item>
    </izvorni_sadrzaj>
    <derivirana_varijabla naziv="DomainObject.Predmet.SudioniciListNaziv_1">
      <item>FINA Regionalni centar Zagreb</item>
      <item>SRMA ZAGREB d.o.o. za  unutrašnju i vanjsku trgovinu i posredovanje</item>
      <item>Srđan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SRMA ZAGREB d.o.o. za  unutrašnju i vanjsku trgovinu i posredovanje, OIB 58764100322, Bolnička Cesta 96,10000 Zagreb</item>
      <item>Srđan Vuković, OIB 86001941142, Franje Lučića 7,10000 Zagreb</item>
    </izvorni_sadrzaj>
    <derivirana_varijabla naziv="DomainObject.Predmet.SudioniciListAdressOIB_1">
      <item>FINA Regionalni centar Zagreb, OIB 85821130368, Trg svibanjskih žrtava 1995. br. 1,10000 Zagreb</item>
      <item>SRMA ZAGREB d.o.o. za  unutrašnju i vanjsku trgovinu i posredovanje, OIB 58764100322, Bolnička Cesta 96,10000 Zagreb</item>
      <item>Srđan Vuković, OIB 86001941142, Franje Lučića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58764100322</item>
      <item>, OIB 86001941142</item>
    </izvorni_sadrzaj>
    <derivirana_varijabla naziv="DomainObject.Predmet.SudioniciListNazivOIB_1">
      <item>, OIB 85821130368</item>
      <item>, OIB 58764100322</item>
      <item>, OIB 86001941142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2915</properties:Characters>
  <properties:Lines>78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2017-04-13T08:22:00Z</dcterms:created>
  <dc:creator>rsticn</dc:creator>
  <cp:lastModifiedBy>Monika Grbac</cp:lastModifiedBy>
  <cp:lastPrinted>2017-01-24T09:27:00Z</cp:lastPrinted>
  <dcterms:modified xmlns:xsi="http://www.w3.org/2001/XMLSchema-instance" xsi:type="dcterms:W3CDTF">2017-04-13T08:28:00Z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