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7880" w14:paraId="ab77880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3F2C2E">
        <w:t>73. St-</w:t>
      </w:r>
      <w:r w:rsidR="00B31F11">
        <w:t>2823/17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>Trgovački sud u Zagrebu, po sucu Ivi Karin Šipek, u stečajnom predmetu povodom zahtjeva</w:t>
      </w:r>
      <w:r w:rsidR="00B31F11">
        <w:t xml:space="preserve"> </w:t>
      </w:r>
      <w:r w:rsidRPr="00F40B91">
        <w:t xml:space="preserve">FINANCIJSKE AGENCIJE, za provedbu skraćenog stečajnog postupka nad </w:t>
      </w:r>
      <w:r w:rsidR="00BE232D" w:rsidRPr="00BE232D">
        <w:t>dužnik</w:t>
      </w:r>
      <w:r w:rsidR="00B31F11">
        <w:t>om</w:t>
      </w:r>
      <w:r w:rsidR="00BE232D">
        <w:t xml:space="preserve"> </w:t>
      </w:r>
      <w:r w:rsidR="00B31F11" w:rsidRPr="00910D7F">
        <w:t>SIK ZVUK STUDIO j.d.o.o. za filmsku i video djelatnost, Zagreb, Bogovićeva 1 B, MBS: 080829393, OIB: 63927608530</w:t>
      </w:r>
      <w:r w:rsidR="00B31F11">
        <w:t xml:space="preserve">, </w:t>
      </w:r>
      <w:r>
        <w:t xml:space="preserve">dana </w:t>
      </w:r>
      <w:r w:rsidR="003B4809">
        <w:t>14.</w:t>
      </w:r>
      <w:r w:rsidR="00B31F11">
        <w:t xml:space="preserve"> rujna </w:t>
      </w:r>
      <w:r w:rsidR="003805C8">
        <w:t>2018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 xml:space="preserve">I </w:t>
      </w:r>
      <w:r>
        <w:tab/>
        <w:t>Odbija</w:t>
      </w:r>
      <w:r w:rsidR="00E437C6" w:rsidRPr="00DF3711">
        <w:t xml:space="preserve"> se kao </w:t>
      </w:r>
      <w:r>
        <w:t>neosnovan</w:t>
      </w:r>
      <w:r w:rsidR="00E437C6" w:rsidRPr="00DF3711">
        <w:t xml:space="preserve"> </w:t>
      </w:r>
      <w:r w:rsidR="00957473" w:rsidRPr="00DF3711">
        <w:t>zahtjev za provedbu</w:t>
      </w:r>
      <w:r w:rsidR="0094044C" w:rsidRPr="00DF3711">
        <w:t xml:space="preserve"> skraćenog </w:t>
      </w:r>
      <w:r w:rsidR="00E437C6" w:rsidRPr="00DF3711">
        <w:t xml:space="preserve">stečajnog postupka nad </w:t>
      </w:r>
      <w:r w:rsidR="00BE232D" w:rsidRPr="00BE232D">
        <w:t xml:space="preserve">dužnikom  </w:t>
      </w:r>
      <w:r w:rsidR="00B31F11" w:rsidRPr="00910D7F">
        <w:t>SIK ZVUK STUDIO j.d.o.o. za filmsku i video djelatnost, Zagreb, Bogovićeva 1 B, MBS: 080829393, OIB: 63927608530</w:t>
      </w:r>
      <w:r w:rsidR="00BE232D">
        <w:t>.</w:t>
      </w:r>
    </w:p>
    <w:p w:rsidRDefault="007072BE" w:rsidP="007072BE" w:rsidR="007072BE">
      <w:pPr>
        <w:jc w:val="both"/>
      </w:pPr>
    </w:p>
    <w:p w:rsidRDefault="007072BE" w:rsidP="007072BE" w:rsidR="00495D18">
      <w:pPr>
        <w:jc w:val="both"/>
      </w:pPr>
      <w:r>
        <w:t xml:space="preserve">II </w:t>
      </w:r>
      <w:r>
        <w:tab/>
        <w:t xml:space="preserve">Nalaže se predlagatelju FINANCIJSKOJ AGENCIJI da oslobodi sredstva zaplijenjena na temelju čl. 112. st. 1. SZ-a u iznosu od </w:t>
      </w:r>
      <w:r w:rsidR="00B31F11">
        <w:t>1.529,50</w:t>
      </w:r>
      <w:r>
        <w:t xml:space="preserve"> kuna. </w:t>
      </w: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B31F11">
        <w:t>23. listopada</w:t>
      </w:r>
      <w:r w:rsidR="00D607D4">
        <w:t xml:space="preserve"> 2017.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B31F11">
        <w:t>18. listopada</w:t>
      </w:r>
      <w:r>
        <w:t xml:space="preserve"> 2017. dužnik u Očevidniku redoslijeda osnova za plaćanje ima evidentirane neizvršene osnove za plaćanje u neprekinutom razdoblju od 120 dana u ukupnom iznosu od </w:t>
      </w:r>
      <w:r w:rsidR="00B31F11">
        <w:t>18.070,71</w:t>
      </w:r>
      <w:r>
        <w:t xml:space="preserve"> 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="006E766B">
        <w:t>, dalje: SZ)</w:t>
      </w:r>
      <w:r w:rsidRPr="00DF3711">
        <w:t xml:space="preserve">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E254C5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  <w:r w:rsidR="00B31F11">
        <w:t xml:space="preserve"> </w:t>
      </w: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E254C5" w:rsidR="00871A6F">
      <w:pPr>
        <w:ind w:firstLine="708"/>
        <w:jc w:val="both"/>
      </w:pPr>
      <w:r>
        <w:lastRenderedPageBreak/>
        <w:t xml:space="preserve">Postupajući po odredbi čl. 430. SZ-a, prvostupanjski </w:t>
      </w:r>
      <w:r w:rsidR="00E254C5">
        <w:t xml:space="preserve">ovaj </w:t>
      </w:r>
      <w:r>
        <w:t>sud je Oglasom poslovni broj St-</w:t>
      </w:r>
      <w:r w:rsidR="006E766B">
        <w:t>2823/2017</w:t>
      </w:r>
      <w:r>
        <w:t xml:space="preserve"> od </w:t>
      </w:r>
      <w:r w:rsidR="006E766B">
        <w:t>15. siječnja 2018</w:t>
      </w:r>
      <w:r>
        <w:t xml:space="preserve">. (list </w:t>
      </w:r>
      <w:r w:rsidR="00E254C5">
        <w:t>7</w:t>
      </w:r>
      <w:r>
        <w:t xml:space="preserve"> spisa) utvrdio ukupni iznos evidentiranog duga dužnika u iznosu od </w:t>
      </w:r>
      <w:r w:rsidR="00475B59">
        <w:t>18.070,71 kn</w:t>
      </w:r>
      <w:r w:rsidR="00E254C5">
        <w:t xml:space="preserve"> te je </w:t>
      </w:r>
      <w:r>
        <w:t>pozvao osobu ovlaštenu za zastupanje dužnika po zakonu da podnese sudu javnobilježnički ovjerovljeni prokazni popis imovine i obveza dužnika na propisanom obrascu i vjerovnike dužnika da najkasnije u roku od 45 dana od dana objave oglasa na e-Oglasnoj ploči suda predlože otvaranje stečajnog postupka nad dužnikom, sve uz upozorenje iz čl. 431. SZ-a.</w:t>
      </w:r>
    </w:p>
    <w:p w:rsidRDefault="00871A6F" w:rsidP="00871A6F" w:rsidR="00871A6F">
      <w:pPr>
        <w:jc w:val="both"/>
      </w:pPr>
      <w:r>
        <w:tab/>
      </w:r>
      <w:r w:rsidR="00B31F11">
        <w:t>Predlagatelj</w:t>
      </w:r>
      <w:r w:rsidR="00E254C5">
        <w:t xml:space="preserve"> je podneskom od </w:t>
      </w:r>
      <w:r w:rsidR="00B31F11">
        <w:t>19. travnja</w:t>
      </w:r>
      <w:r w:rsidR="00E254C5">
        <w:t xml:space="preserve"> 2018. dostavio Potvrdu predlagatelja o blokadi računa i novčanih sredstava iz koje je razvidno da dužnik na dan </w:t>
      </w:r>
      <w:r w:rsidR="00B31F11">
        <w:t>18. travnja</w:t>
      </w:r>
      <w:r w:rsidR="00E254C5">
        <w:t xml:space="preserve"> 2018. </w:t>
      </w:r>
      <w:r>
        <w:t>u Očevidniku redoslijeda osn</w:t>
      </w:r>
      <w:r w:rsidR="00475B59">
        <w:t>ova za plaćanje ima evidentirane neizvršene osnove za plaćanje u neprekinutom razdoblju od 0 dana.</w:t>
      </w:r>
      <w:r w:rsidR="00E254C5">
        <w:t xml:space="preserve"> </w:t>
      </w: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s lista </w:t>
      </w:r>
      <w:r w:rsidR="00E254C5">
        <w:t>10</w:t>
      </w:r>
      <w:r>
        <w:t xml:space="preserve"> spisa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 xml:space="preserve">uvjeti za donošenje rješenja o otvaranju i zaključenju stečajnog postupka,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u točki I izreke ovog rješenja. </w:t>
      </w:r>
    </w:p>
    <w:p w:rsidRDefault="007072BE" w:rsidP="00152A1E" w:rsidR="00495D18" w:rsidRPr="00DF3711">
      <w:pPr>
        <w:jc w:val="both"/>
      </w:pPr>
      <w:r>
        <w:tab/>
        <w:t xml:space="preserve">Predlagatelj je u zahtjevu u skladu s odredbom čl. 112. st. 5. SZ-a obavijestio sud da dužnik na dan </w:t>
      </w:r>
      <w:r w:rsidR="00B31F11">
        <w:t>18. listopada</w:t>
      </w:r>
      <w:r>
        <w:t xml:space="preserve"> 2017. na ime predujma za namirenje troškova stečajnog postupka ima zaplijenjena novčana sredstva u iznosu od </w:t>
      </w:r>
      <w:r w:rsidR="00B31F11">
        <w:t>1.529,50</w:t>
      </w:r>
      <w:r>
        <w:t xml:space="preserve"> kuna. S obzirom da je prijedlog za otvaranje skraćenog stečajnog postupka odbijen</w:t>
      </w:r>
      <w:r w:rsidR="00CE5C6C">
        <w:t>,</w:t>
      </w:r>
      <w:r>
        <w:t xml:space="preserve"> valjalo je naložiti predlagatelju da oslobodi zaplijenjena sredstva</w:t>
      </w:r>
      <w:r w:rsidR="00CE5C6C">
        <w:t>,</w:t>
      </w:r>
      <w:r>
        <w:t xml:space="preserve"> pa je u</w:t>
      </w:r>
      <w:r w:rsidR="003F252F">
        <w:t xml:space="preserve"> skladu s odredbom čl. 112. st.</w:t>
      </w:r>
      <w:r>
        <w:t xml:space="preserve">7. SZ-a odlučeno kao u točki II izreke ovog rješenja.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DF3711">
        <w:t xml:space="preserve">dana </w:t>
      </w:r>
      <w:r w:rsidR="003B4809">
        <w:t>14</w:t>
      </w:r>
      <w:r w:rsidR="00B31F11">
        <w:t xml:space="preserve">. rujna </w:t>
      </w:r>
      <w:r w:rsidR="003805C8">
        <w:t>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DF3711">
        <w:t>Iva Karin Šipek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7072BE" w:rsidP="00DF3711" w:rsidR="007072BE" w:rsidRPr="00DF3711">
      <w:pPr>
        <w:jc w:val="both"/>
      </w:pPr>
      <w:r>
        <w:t xml:space="preserve"> </w:t>
      </w:r>
    </w:p>
    <w:sectPr w:rsidSect="003805C8" w:rsidR="007072BE" w:rsidRPr="00DF3711">
      <w:headerReference w:type="default" r:id="rId10"/>
      <w:footerReference w:type="default" r:id="rId11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98D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98D">
          <w:rPr>
            <w:noProof/>
          </w:rPr>
          <w:t>2</w:t>
        </w:r>
        <w:r>
          <w:fldChar w:fldCharType="end"/>
        </w:r>
      </w:p>
    </w:sdtContent>
  </w:sdt>
  <w:p w:rsidRDefault="00DF3711" w:rsidP="00DF3711" w:rsidR="00DF3711" w:rsidRPr="00DF3711">
    <w:pPr>
      <w:jc w:val="right"/>
    </w:pPr>
    <w:r w:rsidRPr="00DF3711">
      <w:t>73. St-</w:t>
    </w:r>
    <w:r w:rsidR="00B31F11">
      <w:t>2823</w:t>
    </w:r>
    <w:r w:rsidR="003805C8">
      <w:t>/17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29B9"/>
    <w:rsid w:val="00095984"/>
    <w:rsid w:val="000A7A51"/>
    <w:rsid w:val="00152A1E"/>
    <w:rsid w:val="00160FCF"/>
    <w:rsid w:val="00181D9A"/>
    <w:rsid w:val="00330E26"/>
    <w:rsid w:val="00350AD0"/>
    <w:rsid w:val="003805C8"/>
    <w:rsid w:val="003A2D43"/>
    <w:rsid w:val="003B4809"/>
    <w:rsid w:val="003F252F"/>
    <w:rsid w:val="003F2C2E"/>
    <w:rsid w:val="00401592"/>
    <w:rsid w:val="0043400F"/>
    <w:rsid w:val="00454A8D"/>
    <w:rsid w:val="00475B59"/>
    <w:rsid w:val="0048725F"/>
    <w:rsid w:val="00495D18"/>
    <w:rsid w:val="004B23BC"/>
    <w:rsid w:val="004D4406"/>
    <w:rsid w:val="004E0312"/>
    <w:rsid w:val="005319A9"/>
    <w:rsid w:val="0056197F"/>
    <w:rsid w:val="005B2BDC"/>
    <w:rsid w:val="006A3D4D"/>
    <w:rsid w:val="006E766B"/>
    <w:rsid w:val="006F1650"/>
    <w:rsid w:val="007072BE"/>
    <w:rsid w:val="00780585"/>
    <w:rsid w:val="007D598D"/>
    <w:rsid w:val="007F268F"/>
    <w:rsid w:val="00867960"/>
    <w:rsid w:val="00871A6F"/>
    <w:rsid w:val="008956F8"/>
    <w:rsid w:val="0092666B"/>
    <w:rsid w:val="0094044C"/>
    <w:rsid w:val="00957473"/>
    <w:rsid w:val="00957C71"/>
    <w:rsid w:val="009E45F3"/>
    <w:rsid w:val="00A92BD7"/>
    <w:rsid w:val="00B07CA3"/>
    <w:rsid w:val="00B31F11"/>
    <w:rsid w:val="00B61351"/>
    <w:rsid w:val="00B965FB"/>
    <w:rsid w:val="00BD5EBC"/>
    <w:rsid w:val="00BE232D"/>
    <w:rsid w:val="00C224D7"/>
    <w:rsid w:val="00C66419"/>
    <w:rsid w:val="00C907C8"/>
    <w:rsid w:val="00CC33F2"/>
    <w:rsid w:val="00CD1F20"/>
    <w:rsid w:val="00CE5C6C"/>
    <w:rsid w:val="00D607D4"/>
    <w:rsid w:val="00DF3711"/>
    <w:rsid w:val="00E254C5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15A4F"/>
  <w15:docId w15:val="{8A417436-2F46-471E-8F9C-DF25FE6C975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uiPriority="99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St-2823/2017</izvorni_sadrzaj>
    <derivirana_varijabla naziv="DomainObject.Predmet.OznakaBroj_1">St-2823/2017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SIK ZVUK STUDIO j.d.o.o. za filmsku i video djelatnost</izvorni_sadrzaj>
    <derivirana_varijabla naziv="DomainObject.Predmet.ProtustrankaFormated_1">  SIK ZVUK STUDIO j.d.o.o. za filmsku i video djelatnost</derivirana_varijabla>
  </DomainObject.Predmet.ProtustrankaFormated>
  <DomainObject.Predmet.ProtustrankaFormatedOIB>
    <izvorni_sadrzaj>  SIK ZVUK STUDIO j.d.o.o. za filmsku i video djelatnost, OIB 63927608530</izvorni_sadrzaj>
    <derivirana_varijabla naziv="DomainObject.Predmet.ProtustrankaFormatedOIB_1">  SIK ZVUK STUDIO j.d.o.o. za filmsku i video djelatnost, OIB 63927608530</derivirana_varijabla>
  </DomainObject.Predmet.ProtustrankaFormatedOIB>
  <DomainObject.Predmet.ProtustrankaFormatedWithAdress>
    <izvorni_sadrzaj> SIK ZVUK STUDIO j.d.o.o. za filmsku i video djelatnost, Bogovićeva 1 B , 10000 Zagreb</izvorni_sadrzaj>
    <derivirana_varijabla naziv="DomainObject.Predmet.ProtustrankaFormatedWithAdress_1"> SIK ZVUK STUDIO j.d.o.o. za filmsku i video djelatnost, Bogovićeva 1 B , 10000 Zagreb</derivirana_varijabla>
  </DomainObject.Predmet.ProtustrankaFormatedWithAdress>
  <DomainObject.Predmet.ProtustrankaFormatedWithAdressOIB>
    <izvorni_sadrzaj> SIK ZVUK STUDIO j.d.o.o. za filmsku i video djelatnost, OIB 63927608530, Bogovićeva 1 B , 10000 Zagreb</izvorni_sadrzaj>
    <derivirana_varijabla naziv="DomainObject.Predmet.ProtustrankaFormatedWithAdressOIB_1"> SIK ZVUK STUDIO j.d.o.o. za filmsku i video djelatnost, OIB 63927608530, Bogovićeva 1 B , 10000 Zagreb</derivirana_varijabla>
  </DomainObject.Predmet.ProtustrankaFormatedWithAdressOIB>
  <DomainObject.Predmet.ProtustrankaWithAdress>
    <izvorni_sadrzaj>SIK ZVUK STUDIO j.d.o.o. za filmsku i video djelatnost Bogovićeva 1 B , 10000 Zagreb</izvorni_sadrzaj>
    <derivirana_varijabla naziv="DomainObject.Predmet.ProtustrankaWithAdress_1">SIK ZVUK STUDIO j.d.o.o. za filmsku i video djelatnost Bogovićeva 1 B , 10000 Zagreb</derivirana_varijabla>
  </DomainObject.Predmet.ProtustrankaWithAdress>
  <DomainObject.Predmet.ProtustrankaWithAdressOIB>
    <izvorni_sadrzaj>SIK ZVUK STUDIO j.d.o.o. za filmsku i video djelatnost, OIB 63927608530, Bogovićeva 1 B , 10000 Zagreb</izvorni_sadrzaj>
    <derivirana_varijabla naziv="DomainObject.Predmet.ProtustrankaWithAdressOIB_1">SIK ZVUK STUDIO j.d.o.o. za filmsku i video djelatnost, OIB 63927608530, Bogovićeva 1 B , 10000 Zagreb</derivirana_varijabla>
  </DomainObject.Predmet.ProtustrankaWithAdressOIB>
  <DomainObject.Predmet.ProtustrankaNazivFormated>
    <izvorni_sadrzaj>SIK ZVUK STUDIO j.d.o.o. za filmsku i video djelatnost</izvorni_sadrzaj>
    <derivirana_varijabla naziv="DomainObject.Predmet.ProtustrankaNazivFormated_1">SIK ZVUK STUDIO j.d.o.o. za filmsku i video djelatnost</derivirana_varijabla>
  </DomainObject.Predmet.ProtustrankaNazivFormated>
  <DomainObject.Predmet.ProtustrankaNazivFormatedOIB>
    <izvorni_sadrzaj>SIK ZVUK STUDIO j.d.o.o. za filmsku i video djelatnost, OIB 63927608530</izvorni_sadrzaj>
    <derivirana_varijabla naziv="DomainObject.Predmet.ProtustrankaNazivFormatedOIB_1">SIK ZVUK STUDIO j.d.o.o. za filmsku i video djelatnost, OIB 63927608530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 ZVUK STUDIO j.d.o.o. za filmsku i video djelatnost</item>
    </izvorni_sadrzaj>
    <derivirana_varijabla naziv="DomainObject.Predmet.ProtuStrankaListFormated_1">
      <item>SIK ZVUK STUDIO j.d.o.o. za filmsku i video djelatnost</item>
    </derivirana_varijabla>
  </DomainObject.Predmet.ProtuStrankaListFormated>
  <DomainObject.Predmet.ProtuStrankaListFormatedOIB>
    <izvorni_sadrzaj>
      <item>SIK ZVUK STUDIO j.d.o.o. za filmsku i video djelatnost, OIB 63927608530</item>
    </izvorni_sadrzaj>
    <derivirana_varijabla naziv="DomainObject.Predmet.ProtuStrankaListFormatedOIB_1">
      <item>SIK ZVUK STUDIO j.d.o.o. za filmsku i video djelatnost, OIB 63927608530</item>
    </derivirana_varijabla>
  </DomainObject.Predmet.ProtuStrankaListFormatedOIB>
  <DomainObject.Predmet.ProtuStrankaListFormatedWithAdress>
    <izvorni_sadrzaj>
      <item>SIK ZVUK STUDIO j.d.o.o. za filmsku i video djelatnost, Bogovićeva 1 B , 10000 Zagreb</item>
    </izvorni_sadrzaj>
    <derivirana_varijabla naziv="DomainObject.Predmet.ProtuStrankaListFormatedWithAdress_1">
      <item>SIK ZVUK STUDIO j.d.o.o. za filmsku i video djelatnost, Bogovićeva 1 B , 10000 Zagreb</item>
    </derivirana_varijabla>
  </DomainObject.Predmet.ProtuStrankaListFormatedWithAdress>
  <DomainObject.Predmet.ProtuStrankaListFormatedWithAdressOIB>
    <izvorni_sadrzaj>
      <item>SIK ZVUK STUDIO j.d.o.o. za filmsku i video djelatnost, OIB 63927608530, Bogovićeva 1 B , 10000 Zagreb</item>
    </izvorni_sadrzaj>
    <derivirana_varijabla naziv="DomainObject.Predmet.ProtuStrankaListFormatedWithAdressOIB_1">
      <item>SIK ZVUK STUDIO j.d.o.o. za filmsku i video djelatnost, OIB 63927608530, Bogovićeva 1 B , 10000 Zagreb</item>
    </derivirana_varijabla>
  </DomainObject.Predmet.ProtuStrankaListFormatedWithAdressOIB>
  <DomainObject.Predmet.ProtuStrankaListNazivFormated>
    <izvorni_sadrzaj>
      <item>SIK ZVUK STUDIO j.d.o.o. za filmsku i video djelatnost</item>
    </izvorni_sadrzaj>
    <derivirana_varijabla naziv="DomainObject.Predmet.ProtuStrankaListNazivFormated_1">
      <item>SIK ZVUK STUDIO j.d.o.o. za filmsku i video djelatnost</item>
    </derivirana_varijabla>
  </DomainObject.Predmet.ProtuStrankaListNazivFormated>
  <DomainObject.Predmet.ProtuStrankaListNazivFormatedOIB>
    <izvorni_sadrzaj>
      <item>SIK ZVUK STUDIO j.d.o.o. za filmsku i video djelatnost, OIB 63927608530</item>
    </izvorni_sadrzaj>
    <derivirana_varijabla naziv="DomainObject.Predmet.ProtuStrankaListNazivFormatedOIB_1">
      <item>SIK ZVUK STUDIO j.d.o.o. za filmsku i video djelatnost, OIB 63927608530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 ZVUK STUDIO j.d.o.o. za filmsku i video djelatnost</izvorni_sadrzaj>
    <derivirana_varijabla naziv="DomainObject.Predmet.ProtustrankaIDrugi_1">SIK ZVUK STUDIO j.d.o.o. za filmsku i video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SIK ZVUK STUDIO j.d.o.o. za filmsku i video djelatnost, OIB 63927608530, Bogovićeva 1 B , 10000 Zagreb</izvorni_sadrzaj>
    <derivirana_varijabla naziv="DomainObject.Predmet.ProtustrankaIDrugiAdressOIB_1">SIK ZVUK STUDIO j.d.o.o. za filmsku i video djelatnost, OIB 63927608530, Bogovićeva 1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SIK ZVUK STUDIO j.d.o.o. za filmsku i video djelatnost</item>
    </izvorni_sadrzaj>
    <derivirana_varijabla naziv="DomainObject.Predmet.SudioniciListNaziv_1">
      <item>FINA Regionalni centar Zagreb</item>
      <item>SIK ZVUK STUDIO j.d.o.o. za filmsku i video djelatnost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SIK ZVUK STUDIO j.d.o.o. za filmsku i video djelatnost, OIB 63927608530, Bogovićeva 1 B ,10000 Zagreb</item>
    </izvorni_sadrzaj>
    <derivirana_varijabla naziv="DomainObject.Predmet.SudioniciListAdressOIB_1">
      <item>FINA Regionalni centar Zagreb, OIB 85821130368, Trg svibanjskih žrtava 1995. br. 1,10000 Zagreb</item>
      <item>SIK ZVUK STUDIO j.d.o.o. za filmsku i video djelatnost, OIB 63927608530, Bogovićeva 1 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63927608530</item>
    </izvorni_sadrzaj>
    <derivirana_varijabla naziv="DomainObject.Predmet.SudioniciListNazivOIB_1">
      <item>, OIB 85821130368</item>
      <item>, OIB 63927608530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E86D3-BA56-4CE1-A907-C01F8934B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807</properties:Words>
  <properties:Characters>4315</properties:Characters>
  <properties:Lines>87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2018-07-24T07:19:00Z</dcterms:created>
  <dc:creator>gzubak</dc:creator>
  <cp:lastModifiedBy>Iva Karin Šipek</cp:lastModifiedBy>
  <cp:lastPrinted>2016-02-29T10:19:00Z</cp:lastPrinted>
  <dcterms:modified xmlns:xsi="http://www.w3.org/2001/XMLSchema-instance" xsi:type="dcterms:W3CDTF">2018-09-14T12:29:00Z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(rješenje- odbijanje nije više u blokadi, dostavljen očevidnik i vraćanje sredstava.docx)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