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205d" w14:paraId="e7a205d" w:rsidRDefault="00F42A09" w:rsidP="00F42A09" w:rsidR="00F42A0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A09" w:rsidP="00F42A09" w:rsidR="00F42A0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42A09" w:rsidP="00F42A09" w:rsidR="00F42A0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42A09" w:rsidP="00F42A09" w:rsidR="00F42A0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42A09" w:rsidP="00F42A09" w:rsidR="00F42A09"/>
    <w:p w:rsidRDefault="00F42A09" w:rsidP="00F42A09" w:rsidR="00F42A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42A09" w:rsidP="00F42A09" w:rsidR="00F42A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42A09" w:rsidP="00F42A09" w:rsidR="00F42A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9675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EUROTHERM d. o. o. Novigrad, Sv. Vidal 34, OIB 88803737741,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42A09" w:rsidP="00F42A09" w:rsidR="00F42A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42A09" w:rsidP="00F42A09" w:rsidR="00F42A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2A09" w:rsidP="00F42A09" w:rsidR="00F42A0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EUROTHERM d. o. o. Novigrad, Sv. Vidal 34, OIB 88803737741.</w:t>
      </w: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EUROTHERM d. o. o.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2972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1.115.089,15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42A09" w:rsidP="00F42A09" w:rsidR="00F42A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42A09" w:rsidP="00F42A09" w:rsidR="00F42A0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42A09" w:rsidP="00F42A09" w:rsidR="00F42A0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9719A">
        <w:rPr>
          <w:rFonts w:cs="Times New Roman" w:eastAsia="Times New Roman"/>
          <w:szCs w:val="24"/>
          <w:lang w:eastAsia="hr-HR"/>
        </w:rPr>
        <w:t>, v. r.</w:t>
      </w:r>
    </w:p>
    <w:p w:rsidRDefault="00F42A09" w:rsidP="00F42A09" w:rsidR="00F42A0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42A09" w:rsidP="00F42A09" w:rsidR="00F42A0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42A09" w:rsidP="00F42A09" w:rsidR="00F42A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42A09" w:rsidP="00F42A09" w:rsidR="00F42A0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42A09" w:rsidP="00F42A09" w:rsidR="00F42A0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42A09" w:rsidP="00F42A09" w:rsidR="00F42A0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>
      <w:pPr>
        <w:tabs>
          <w:tab w:pos="4116" w:val="left"/>
        </w:tabs>
      </w:pPr>
    </w:p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 w:rsidRPr="00D05CA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F42A09" w:rsidP="00F42A09" w:rsidR="00F42A09"/>
    <w:p w:rsidRDefault="00CD2CA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507" w:rsidP="00F42A09" w:rsidR="005E7507">
      <w:r>
        <w:separator/>
      </w:r>
    </w:p>
  </w:endnote>
  <w:endnote w:id="0" w:type="continuationSeparator">
    <w:p w:rsidRDefault="005E7507" w:rsidP="00F42A09" w:rsidR="005E7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507" w:rsidP="00F42A09" w:rsidR="005E7507">
      <w:r>
        <w:separator/>
      </w:r>
    </w:p>
  </w:footnote>
  <w:footnote w:id="0" w:type="continuationSeparator">
    <w:p w:rsidRDefault="005E7507" w:rsidP="00F42A09" w:rsidR="005E7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507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2CA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30</w:t>
    </w:r>
    <w:r w:rsidR="00F42A09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507" w:rsidP="00A81E97" w:rsidR="00A81E97">
    <w:pPr>
      <w:pStyle w:val="Zaglavlje"/>
      <w:jc w:val="right"/>
    </w:pPr>
    <w:r>
      <w:t>11 St-30</w:t>
    </w:r>
    <w:r w:rsidR="00F42A09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003D"/>
    <w:rsid w:val="005E7507"/>
    <w:rsid w:val="009A6044"/>
    <w:rsid w:val="00A9719A"/>
    <w:rsid w:val="00BF033F"/>
    <w:rsid w:val="00CD2CA3"/>
    <w:rsid w:val="00F42A09"/>
    <w:rsid w:val="00F7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A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2A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2A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2A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2A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2A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2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C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CA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C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C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A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2A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2A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2A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2A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2A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2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C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CA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C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C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23312 Novigrad</izvorni_sadrzaj>
    <derivirana_varijabla naziv="DomainObject.Predmet.ProtustrankaFormatedWithAdress_1"> EUROTHERM d.o.o. NOVIGRAD, Sv. Vidal 34, 23312 Novigrad</derivirana_varijabla>
  </DomainObject.Predmet.ProtustrankaFormatedWithAdress>
  <DomainObject.Predmet.ProtustrankaFormatedWithAdressOIB>
    <izvorni_sadrzaj> EUROTHERM d.o.o. NOVIGRAD, OIB 88803737741, Sv. Vidal 34, 23312 Novigrad</izvorni_sadrzaj>
    <derivirana_varijabla naziv="DomainObject.Predmet.ProtustrankaFormatedWithAdressOIB_1"> EUROTHERM d.o.o. NOVIGRAD, OIB 88803737741, Sv. Vidal 34, 23312 Novigrad</derivirana_varijabla>
  </DomainObject.Predmet.ProtustrankaFormatedWithAdressOIB>
  <DomainObject.Predmet.ProtustrankaWithAdress>
    <izvorni_sadrzaj>EUROTHERM d.o.o. NOVIGRAD Sv. Vidal 34, 23312 Novigrad</izvorni_sadrzaj>
    <derivirana_varijabla naziv="DomainObject.Predmet.ProtustrankaWithAdress_1">EUROTHERM d.o.o. NOVIGRAD Sv. Vidal 34, 23312 Novigrad</derivirana_varijabla>
  </DomainObject.Predmet.ProtustrankaWithAdress>
  <DomainObject.Predmet.ProtustrankaWithAdressOIB>
    <izvorni_sadrzaj>EUROTHERM d.o.o. NOVIGRAD, OIB 88803737741, Sv. Vidal 34, 23312 Novigrad</izvorni_sadrzaj>
    <derivirana_varijabla naziv="DomainObject.Predmet.ProtustrankaWithAdressOIB_1">EUROTHERM d.o.o. NOVIGRAD, OIB 88803737741, Sv. Vidal 34, 23312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23312 Novigrad</item>
    </izvorni_sadrzaj>
    <derivirana_varijabla naziv="DomainObject.Predmet.ProtuStrankaListFormatedWithAdress_1">
      <item>EUROTHERM d.o.o. NOVIGRAD, Sv. Vidal 34, 23312 Novigrad</item>
    </derivirana_varijabla>
  </DomainObject.Predmet.ProtuStrankaListFormatedWithAdress>
  <DomainObject.Predmet.ProtuStrankaListFormatedWithAdressOIB>
    <izvorni_sadrzaj>
      <item>EUROTHERM d.o.o. NOVIGRAD, OIB 88803737741, Sv. Vidal 34, 23312 Novigrad</item>
    </izvorni_sadrzaj>
    <derivirana_varijabla naziv="DomainObject.Predmet.ProtuStrankaListFormatedWithAdressOIB_1">
      <item>EUROTHERM d.o.o. NOVIGRAD, OIB 88803737741, Sv. Vidal 34, 23312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EUROTHERM d.o.o. NOVIGRAD, OIB 88803737741, Sv. Vidal 34, 23312 Novigrad</izvorni_sadrzaj>
    <derivirana_varijabla naziv="DomainObject.Predmet.ProtustrankaIDrugiAdressOIB_1">EUROTHERM d.o.o. NOVIGRAD, OIB 88803737741, Sv. Vidal 34,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EUROTHERM d.o.o. NOVIGRAD</item>
    </izvorni_sadrzaj>
    <derivirana_varijabla naziv="DomainObject.Predmet.SudioniciListNaziv_1">
      <item>FINANCIJSKA AGENCIJA, RC RIJEKA, PODRUŽNICA PULA, PULA</item>
      <item>EUROTHERM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EUROTHERM d.o.o. NOVIGRAD, OIB 88803737741, Sv. Vidal 34,23312 Novigrad</item>
    </izvorni_sadrzaj>
    <derivirana_varijabla naziv="DomainObject.Predmet.SudioniciListAdressOIB_1">
      <item>FINANCIJSKA AGENCIJA, RC RIJEKA, PODRUŽNICA PULA, PULA, OIB 85821130368, Giardini 5,52100 Pula</item>
      <item>EUROTHERM d.o.o. NOVIGRAD, OIB 88803737741, Sv. Vidal 34,23312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88803737741</item>
    </izvorni_sadrzaj>
    <derivirana_varijabla naziv="DomainObject.Predmet.SudioniciListNazivOIB_1">
      <item>, OIB 85821130368</item>
      <item>, OIB 88803737741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1986</properties:Characters>
  <properties:Lines>92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2015-11-23T09:51:00Z</dcterms:created>
  <dc:creator>Mihaela Kaligari</dc:creator>
  <dc:description/>
  <cp:keywords/>
  <cp:lastModifiedBy>Ana Jeromela</cp:lastModifiedBy>
  <cp:lastPrinted>2015-11-30T08:04:00Z</cp:lastPrinted>
  <dcterms:modified xmlns:xsi="http://www.w3.org/2001/XMLSchema-instance" xsi:type="dcterms:W3CDTF">2015-11-30T08:04:00Z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