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ac99" w14:paraId="898ac99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EE651D">
        <w:rPr>
          <w:rStyle w:val="Strong"/>
          <w:b w:val="false"/>
        </w:rPr>
        <w:t>79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EE651D">
        <w:t>DIJAMANT MEDIA, DRUŠTVO ZA PORMICANJE INFORMATIČKE PISMENOSTI I INTELEKTUALNOG STVARALAŠTVA</w:t>
      </w:r>
      <w:r w:rsidR="00C75AC9">
        <w:t xml:space="preserve">, </w:t>
      </w:r>
      <w:r w:rsidR="00EE651D">
        <w:t xml:space="preserve">Registarski broj: 21005028, </w:t>
      </w:r>
      <w:r w:rsidR="00C75AC9">
        <w:t xml:space="preserve">OIB: </w:t>
      </w:r>
      <w:r w:rsidR="00EE651D">
        <w:t>05222182887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EB5E1B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EE651D">
        <w:t>DIJAMANT MEDIA, DRUŠTVO ZA PORMICANJE INFORMATIČKE PISMENOSTI I INTELEKTUALNOG STVARALAŠTVA, Registarski broj: 21005028, OIB: 05222182887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EE651D">
        <w:t>6</w:t>
      </w:r>
      <w:r w:rsidR="00780AF6">
        <w:t>.</w:t>
      </w:r>
      <w:r w:rsidR="00EE651D">
        <w:t>682</w:t>
      </w:r>
      <w:r w:rsidR="00B20F95">
        <w:t>,</w:t>
      </w:r>
      <w:r w:rsidR="00EE651D">
        <w:t>70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A1CF1">
        <w:t>7</w:t>
      </w:r>
      <w:r w:rsidR="00EE651D">
        <w:t>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EB5E1B">
        <w:t>3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A1CF1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77729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E651D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1CF1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477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47772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47772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72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72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477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47772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47772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72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72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DIJAMANT MEDIA, DRUŠTVO ZA PROMICANJE INFORMATIČKE PISMENOSTI I INTELEKTUALNOG STVARALAŠTVA</izvorni_sadrzaj>
    <derivirana_varijabla naziv="DomainObject.Predmet.ProtustrankaFormated_1">  DIJAMANT MEDIA, DRUŠTVO ZA PROMICANJE INFORMATIČKE PISMENOSTI I INTELEKTUALNOG STVARALAŠTVA</derivirana_varijabla>
  </DomainObject.Predmet.ProtustrankaFormated>
  <DomainObject.Predmet.ProtustrankaFormatedOIB>
    <izvorni_sadrzaj>  DIJAMANT MEDIA, DRUŠTVO ZA PROMICANJE INFORMATIČKE PISMENOSTI I INTELEKTUALNOG STVARALAŠTVA, OIB 05222182887</izvorni_sadrzaj>
    <derivirana_varijabla naziv="DomainObject.Predmet.ProtustrankaFormatedOIB_1">  DIJAMANT MEDIA, DRUŠTVO ZA PROMICANJE INFORMATIČKE PISMENOSTI I INTELEKTUALNOG STVARALAŠTVA, OIB 05222182887</derivirana_varijabla>
  </DomainObject.Predmet.ProtustrankaFormatedOIB>
  <DomainObject.Predmet.ProtustrankaFormatedWithAdress>
    <izvorni_sadrzaj> DIJAMANT MEDIA, DRUŠTVO ZA PROMICANJE INFORMATIČKE PISMENOSTI I INTELEKTUALNOG STVARALAŠTVA, TUŠKANOVA 35, 10000 Zagreb</izvorni_sadrzaj>
    <derivirana_varijabla naziv="DomainObject.Predmet.ProtustrankaFormatedWithAdress_1"> DIJAMANT MEDIA, DRUŠTVO ZA PROMICANJE INFORMATIČKE PISMENOSTI I INTELEKTUALNOG STVARALAŠTVA, TUŠKANOVA 35, 10000 Zagreb</derivirana_varijabla>
  </DomainObject.Predmet.ProtustrankaFormatedWithAdress>
  <DomainObject.Predmet.ProtustrankaFormatedWithAdressOIB>
    <izvorni_sadrzaj> DIJAMANT MEDIA, DRUŠTVO ZA PROMICANJE INFORMATIČKE PISMENOSTI I INTELEKTUALNOG STVARALAŠTVA, OIB 05222182887, TUŠKANOVA 35, 10000 Zagreb</izvorni_sadrzaj>
    <derivirana_varijabla naziv="DomainObject.Predmet.ProtustrankaFormatedWithAdressOIB_1"> DIJAMANT MEDIA, DRUŠTVO ZA PROMICANJE INFORMATIČKE PISMENOSTI I INTELEKTUALNOG STVARALAŠTVA, OIB 05222182887, TUŠKANOVA 35, 10000 Zagreb</derivirana_varijabla>
  </DomainObject.Predmet.ProtustrankaFormatedWithAdressOIB>
  <DomainObject.Predmet.ProtustrankaWithAdress>
    <izvorni_sadrzaj>DIJAMANT MEDIA, DRUŠTVO ZA PROMICANJE INFORMATIČKE PISMENOSTI I INTELEKTUALNOG STVARALAŠTVA TUŠKANOVA 35, 10000 Zagreb</izvorni_sadrzaj>
    <derivirana_varijabla naziv="DomainObject.Predmet.ProtustrankaWithAdress_1">DIJAMANT MEDIA, DRUŠTVO ZA PROMICANJE INFORMATIČKE PISMENOSTI I INTELEKTUALNOG STVARALAŠTVA TUŠKANOVA 35, 10000 Zagreb</derivirana_varijabla>
  </DomainObject.Predmet.ProtustrankaWithAdress>
  <DomainObject.Predmet.ProtustrankaWithAdressOIB>
    <izvorni_sadrzaj>DIJAMANT MEDIA, DRUŠTVO ZA PROMICANJE INFORMATIČKE PISMENOSTI I INTELEKTUALNOG STVARALAŠTVA, OIB 05222182887, TUŠKANOVA 35, 10000 Zagreb</izvorni_sadrzaj>
    <derivirana_varijabla naziv="DomainObject.Predmet.ProtustrankaWithAdressOIB_1">DIJAMANT MEDIA, DRUŠTVO ZA PROMICANJE INFORMATIČKE PISMENOSTI I INTELEKTUALNOG STVARALAŠTVA, OIB 05222182887, TUŠKANOVA 35, 10000 Zagreb</derivirana_varijabla>
  </DomainObject.Predmet.ProtustrankaWithAdressOIB>
  <DomainObject.Predmet.ProtustrankaNazivFormated>
    <izvorni_sadrzaj>DIJAMANT MEDIA, DRUŠTVO ZA PROMICANJE INFORMATIČKE PISMENOSTI I INTELEKTUALNOG STVARALAŠTVA</izvorni_sadrzaj>
    <derivirana_varijabla naziv="DomainObject.Predmet.ProtustrankaNazivFormated_1">DIJAMANT MEDIA, DRUŠTVO ZA PROMICANJE INFORMATIČKE PISMENOSTI I INTELEKTUALNOG STVARALAŠTVA</derivirana_varijabla>
  </DomainObject.Predmet.ProtustrankaNazivFormated>
  <DomainObject.Predmet.ProtustrankaNazivFormatedOIB>
    <izvorni_sadrzaj>DIJAMANT MEDIA, DRUŠTVO ZA PROMICANJE INFORMATIČKE PISMENOSTI I INTELEKTUALNOG STVARALAŠTVA, OIB 05222182887</izvorni_sadrzaj>
    <derivirana_varijabla naziv="DomainObject.Predmet.ProtustrankaNazivFormatedOIB_1">DIJAMANT MEDIA, DRUŠTVO ZA PROMICANJE INFORMATIČKE PISMENOSTI I INTELEKTUALNOG STVARALAŠTVA, OIB 05222182887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DIJAMANT MEDIA, DRUŠTVO ZA PROMICANJE INFORMATIČKE PISMENOSTI I INTELEKTUALNOG STVARALAŠTVA</item>
    </izvorni_sadrzaj>
    <derivirana_varijabla naziv="DomainObject.Predmet.ProtuStrankaListFormated_1">
      <item>DIJAMANT MEDIA, DRUŠTVO ZA PROMICANJE INFORMATIČKE PISMENOSTI I INTELEKTUALNOG STVARALAŠTVA</item>
    </derivirana_varijabla>
  </DomainObject.Predmet.ProtuStrankaListFormated>
  <DomainObject.Predmet.ProtuStrankaListFormatedOIB>
    <izvorni_sadrzaj>
      <item>DIJAMANT MEDIA, DRUŠTVO ZA PROMICANJE INFORMATIČKE PISMENOSTI I INTELEKTUALNOG STVARALAŠTVA, OIB 05222182887</item>
    </izvorni_sadrzaj>
    <derivirana_varijabla naziv="DomainObject.Predmet.ProtuStrankaListFormatedOIB_1">
      <item>DIJAMANT MEDIA, DRUŠTVO ZA PROMICANJE INFORMATIČKE PISMENOSTI I INTELEKTUALNOG STVARALAŠTVA, OIB 05222182887</item>
    </derivirana_varijabla>
  </DomainObject.Predmet.ProtuStrankaListFormatedOIB>
  <DomainObject.Predmet.ProtuStrankaListFormatedWithAdress>
    <izvorni_sadrzaj>
      <item>DIJAMANT MEDIA, DRUŠTVO ZA PROMICANJE INFORMATIČKE PISMENOSTI I INTELEKTUALNOG STVARALAŠTVA, TUŠKANOVA 35, 10000 Zagreb</item>
    </izvorni_sadrzaj>
    <derivirana_varijabla naziv="DomainObject.Predmet.ProtuStrankaListFormatedWithAdress_1">
      <item>DIJAMANT MEDIA, DRUŠTVO ZA PROMICANJE INFORMATIČKE PISMENOSTI I INTELEKTUALNOG STVARALAŠTVA, TUŠKANOVA 35, 10000 Zagreb</item>
    </derivirana_varijabla>
  </DomainObject.Predmet.ProtuStrankaListFormatedWithAdress>
  <DomainObject.Predmet.ProtuStrankaListFormatedWithAdressOIB>
    <izvorni_sadrzaj>
      <item>DIJAMANT MEDIA, DRUŠTVO ZA PROMICANJE INFORMATIČKE PISMENOSTI I INTELEKTUALNOG STVARALAŠTVA, OIB 05222182887, TUŠKANOVA 35, 10000 Zagreb</item>
    </izvorni_sadrzaj>
    <derivirana_varijabla naziv="DomainObject.Predmet.ProtuStrankaListFormatedWithAdressOIB_1">
      <item>DIJAMANT MEDIA, DRUŠTVO ZA PROMICANJE INFORMATIČKE PISMENOSTI I INTELEKTUALNOG STVARALAŠTVA, OIB 05222182887, TUŠKANOVA 35, 10000 Zagreb</item>
    </derivirana_varijabla>
  </DomainObject.Predmet.ProtuStrankaListFormatedWithAdressOIB>
  <DomainObject.Predmet.ProtuStrankaListNazivFormated>
    <izvorni_sadrzaj>
      <item>DIJAMANT MEDIA, DRUŠTVO ZA PROMICANJE INFORMATIČKE PISMENOSTI I INTELEKTUALNOG STVARALAŠTVA</item>
    </izvorni_sadrzaj>
    <derivirana_varijabla naziv="DomainObject.Predmet.ProtuStrankaListNazivFormated_1">
      <item>DIJAMANT MEDIA, DRUŠTVO ZA PROMICANJE INFORMATIČKE PISMENOSTI I INTELEKTUALNOG STVARALAŠTVA</item>
    </derivirana_varijabla>
  </DomainObject.Predmet.ProtuStrankaListNazivFormated>
  <DomainObject.Predmet.ProtuStrankaListNazivFormatedOIB>
    <izvorni_sadrzaj>
      <item>DIJAMANT MEDIA, DRUŠTVO ZA PROMICANJE INFORMATIČKE PISMENOSTI I INTELEKTUALNOG STVARALAŠTVA, OIB 05222182887</item>
    </izvorni_sadrzaj>
    <derivirana_varijabla naziv="DomainObject.Predmet.ProtuStrankaListNazivFormatedOIB_1">
      <item>DIJAMANT MEDIA, DRUŠTVO ZA PROMICANJE INFORMATIČKE PISMENOSTI I INTELEKTUALNOG STVARALAŠTVA, OIB 05222182887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DIJAMANT MEDIA, DRUŠTVO ZA PROMICANJE INFORMATIČKE PISMENOSTI I INTELEKTUALNOG STVARALAŠTVA</izvorni_sadrzaj>
    <derivirana_varijabla naziv="DomainObject.Predmet.ProtustrankaIDrugi_1">DIJAMANT MEDIA, DRUŠTVO ZA PROMICANJE INFORMATIČKE PISMENOSTI I INTELEKTUALNOG STVARALAŠTVA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DIJAMANT MEDIA, DRUŠTVO ZA PROMICANJE INFORMATIČKE PISMENOSTI I INTELEKTUALNOG STVARALAŠTVA, OIB 05222182887, TUŠKANOVA 35, 10000 Zagreb</izvorni_sadrzaj>
    <derivirana_varijabla naziv="DomainObject.Predmet.ProtustrankaIDrugiAdressOIB_1">DIJAMANT MEDIA, DRUŠTVO ZA PROMICANJE INFORMATIČKE PISMENOSTI I INTELEKTUALNOG STVARALAŠTVA, OIB 05222182887, TUŠKANOVA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DIJAMANT MEDIA, DRUŠTVO ZA PROMICANJE INFORMATIČKE PISMENOSTI I INTELEKTUALNOG STVARALAŠTVA</item>
      <item>FINA Regionalni centar Zagreb</item>
    </izvorni_sadrzaj>
    <derivirana_varijabla naziv="DomainObject.Predmet.SudioniciListNaziv_1">
      <item>DIJAMANT MEDIA, DRUŠTVO ZA PROMICANJE INFORMATIČKE PISMENOSTI I INTELEKTUALNOG STVARALAŠTVA</item>
      <item>FINA Regionalni centar Zagreb</item>
    </derivirana_varijabla>
  </DomainObject.Predmet.SudioniciListNaziv>
  <DomainObject.Predmet.SudioniciListAdressOIB>
    <izvorni_sadrzaj>
      <item>DIJAMANT MEDIA, DRUŠTVO ZA PROMICANJE INFORMATIČKE PISMENOSTI I INTELEKTUALNOG STVARALAŠTVA, OIB 05222182887, TUŠKANOVA 35,10000 Zagreb</item>
      <item>FINA Regionalni centar Zagreb, OIB 85821130368, Trg svibanjskih žrtava 1995. 1,10000 Zagreb</item>
    </izvorni_sadrzaj>
    <derivirana_varijabla naziv="DomainObject.Predmet.SudioniciListAdressOIB_1">
      <item>DIJAMANT MEDIA, DRUŠTVO ZA PROMICANJE INFORMATIČKE PISMENOSTI I INTELEKTUALNOG STVARALAŠTVA, OIB 05222182887, TUŠKANOVA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05222182887</item>
      <item>, OIB 85821130368</item>
    </izvorni_sadrzaj>
    <derivirana_varijabla naziv="DomainObject.Predmet.SudioniciListNazivOIB_1">
      <item>, OIB 05222182887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E1E22-8127-4658-A909-D1E7BB86BD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2127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2017-02-03T10:47:00Z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2017-02-03T10:48:00Z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